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E47D" w14:textId="462CEA2A" w:rsidR="006E67C5" w:rsidRPr="006E67C5" w:rsidRDefault="006E67C5" w:rsidP="00271C49">
      <w:pPr>
        <w:jc w:val="right"/>
        <w:rPr>
          <w:b/>
          <w:noProof/>
          <w:szCs w:val="24"/>
          <w:lang w:val="en-US"/>
        </w:rPr>
      </w:pPr>
      <w:r w:rsidRPr="006E67C5">
        <w:rPr>
          <w:b/>
          <w:noProof/>
          <w:szCs w:val="24"/>
          <w:lang w:val="en-US"/>
        </w:rPr>
        <w:t>Projektas</w:t>
      </w:r>
    </w:p>
    <w:p w14:paraId="463C0BB2" w14:textId="65984BBC" w:rsidR="00A16663" w:rsidRPr="00A16663" w:rsidRDefault="003D24A7" w:rsidP="00271C49">
      <w:pPr>
        <w:jc w:val="center"/>
        <w:rPr>
          <w:szCs w:val="24"/>
          <w:lang w:eastAsia="lt-LT"/>
        </w:rPr>
      </w:pPr>
      <w:r>
        <w:rPr>
          <w:noProof/>
          <w:szCs w:val="24"/>
          <w:lang w:val="en-US"/>
        </w:rPr>
        <w:drawing>
          <wp:inline distT="0" distB="0" distL="0" distR="0" wp14:anchorId="4D6A7B59" wp14:editId="090ADB34">
            <wp:extent cx="678180" cy="678180"/>
            <wp:effectExtent l="0" t="0" r="7620" b="762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8998CDA" w14:textId="77777777" w:rsidR="00A16663" w:rsidRPr="00A16663" w:rsidRDefault="00A16663" w:rsidP="00271C49">
      <w:pPr>
        <w:jc w:val="center"/>
        <w:rPr>
          <w:b/>
          <w:szCs w:val="24"/>
          <w:lang w:eastAsia="lt-LT"/>
        </w:rPr>
      </w:pPr>
      <w:r w:rsidRPr="00A16663">
        <w:rPr>
          <w:b/>
          <w:szCs w:val="24"/>
          <w:lang w:eastAsia="lt-LT"/>
        </w:rPr>
        <w:t>ANYKŠČIŲ RAJONO SAVIVALDYBĖS</w:t>
      </w:r>
    </w:p>
    <w:p w14:paraId="05BD2ADD" w14:textId="77777777" w:rsidR="00A16663" w:rsidRPr="00A16663" w:rsidRDefault="00A16663" w:rsidP="00271C49">
      <w:pPr>
        <w:jc w:val="center"/>
        <w:rPr>
          <w:b/>
          <w:szCs w:val="24"/>
          <w:lang w:eastAsia="lt-LT"/>
        </w:rPr>
      </w:pPr>
      <w:r w:rsidRPr="00A16663">
        <w:rPr>
          <w:b/>
          <w:szCs w:val="24"/>
          <w:lang w:eastAsia="lt-LT"/>
        </w:rPr>
        <w:t>TARYBA</w:t>
      </w:r>
    </w:p>
    <w:p w14:paraId="45222572" w14:textId="77777777" w:rsidR="00A16663" w:rsidRPr="00A16663" w:rsidRDefault="00A16663" w:rsidP="00271C49">
      <w:pPr>
        <w:jc w:val="center"/>
        <w:rPr>
          <w:b/>
          <w:szCs w:val="24"/>
          <w:lang w:eastAsia="lt-LT"/>
        </w:rPr>
      </w:pPr>
    </w:p>
    <w:p w14:paraId="7D795A9E" w14:textId="77777777" w:rsidR="00FA50D4" w:rsidRPr="00A16663" w:rsidRDefault="00FA50D4" w:rsidP="00271C49">
      <w:pPr>
        <w:jc w:val="center"/>
        <w:rPr>
          <w:b/>
          <w:szCs w:val="24"/>
          <w:lang w:eastAsia="lt-LT"/>
        </w:rPr>
      </w:pPr>
      <w:r w:rsidRPr="00A16663">
        <w:rPr>
          <w:b/>
          <w:szCs w:val="24"/>
          <w:lang w:eastAsia="lt-LT"/>
        </w:rPr>
        <w:t>SPRENDIMAS</w:t>
      </w:r>
    </w:p>
    <w:p w14:paraId="33966944" w14:textId="77777777" w:rsidR="00FA50D4" w:rsidRPr="00083519" w:rsidRDefault="00FA50D4" w:rsidP="00271C49">
      <w:pPr>
        <w:jc w:val="center"/>
        <w:rPr>
          <w:b/>
          <w:bCs/>
          <w:caps/>
        </w:rPr>
      </w:pPr>
      <w:r w:rsidRPr="00083519">
        <w:rPr>
          <w:b/>
          <w:bCs/>
          <w:caps/>
        </w:rPr>
        <w:fldChar w:fldCharType="begin"/>
      </w:r>
      <w:r w:rsidRPr="00083519">
        <w:rPr>
          <w:b/>
          <w:bCs/>
          <w:caps/>
        </w:rPr>
        <w:instrText xml:space="preserve"> FILLIN "Pavadinimas" \* MERGEFORMAT </w:instrText>
      </w:r>
      <w:r w:rsidRPr="00083519">
        <w:rPr>
          <w:b/>
          <w:bCs/>
          <w:caps/>
        </w:rPr>
        <w:fldChar w:fldCharType="separate"/>
      </w:r>
      <w:r w:rsidRPr="00083519">
        <w:rPr>
          <w:b/>
          <w:bCs/>
          <w:caps/>
        </w:rPr>
        <w:t>Dėl Anykščių rajono savivaldybės tarybos 20</w:t>
      </w:r>
      <w:r>
        <w:rPr>
          <w:b/>
          <w:bCs/>
          <w:caps/>
        </w:rPr>
        <w:t>2</w:t>
      </w:r>
      <w:r w:rsidRPr="00083519">
        <w:rPr>
          <w:b/>
          <w:bCs/>
          <w:caps/>
        </w:rPr>
        <w:t xml:space="preserve">3 m. </w:t>
      </w:r>
      <w:r>
        <w:rPr>
          <w:b/>
          <w:bCs/>
          <w:caps/>
        </w:rPr>
        <w:t>liepos</w:t>
      </w:r>
      <w:r w:rsidRPr="00083519">
        <w:rPr>
          <w:b/>
          <w:bCs/>
          <w:caps/>
        </w:rPr>
        <w:t xml:space="preserve"> </w:t>
      </w:r>
      <w:r>
        <w:rPr>
          <w:b/>
          <w:bCs/>
          <w:caps/>
        </w:rPr>
        <w:t>27</w:t>
      </w:r>
      <w:r w:rsidRPr="00083519">
        <w:rPr>
          <w:b/>
          <w:bCs/>
          <w:caps/>
        </w:rPr>
        <w:t xml:space="preserve"> d.</w:t>
      </w:r>
    </w:p>
    <w:p w14:paraId="2C5137F0" w14:textId="63FAD9B5" w:rsidR="00FA50D4" w:rsidRPr="00D47C7E" w:rsidRDefault="00FA50D4" w:rsidP="00271C49">
      <w:pPr>
        <w:jc w:val="center"/>
      </w:pPr>
      <w:r w:rsidRPr="00083519">
        <w:rPr>
          <w:b/>
          <w:bCs/>
          <w:caps/>
        </w:rPr>
        <w:t xml:space="preserve">sprendimo nr. </w:t>
      </w:r>
      <w:r w:rsidRPr="00083519">
        <w:rPr>
          <w:b/>
          <w:bCs/>
        </w:rPr>
        <w:t>1-TS-</w:t>
      </w:r>
      <w:r>
        <w:rPr>
          <w:b/>
          <w:bCs/>
        </w:rPr>
        <w:t>228</w:t>
      </w:r>
      <w:r w:rsidRPr="00083519">
        <w:fldChar w:fldCharType="begin"/>
      </w:r>
      <w:r w:rsidRPr="00083519">
        <w:instrText xml:space="preserve"> FILLIN "indeksas" \* MERGEFORMAT </w:instrText>
      </w:r>
      <w:r w:rsidRPr="00083519">
        <w:fldChar w:fldCharType="end"/>
      </w:r>
      <w:r w:rsidRPr="00083519">
        <w:t xml:space="preserve"> </w:t>
      </w:r>
      <w:r w:rsidRPr="005E26E3">
        <w:rPr>
          <w:b/>
          <w:bCs/>
        </w:rPr>
        <w:t>,,</w:t>
      </w:r>
      <w:r w:rsidRPr="00083519">
        <w:rPr>
          <w:b/>
          <w:bCs/>
        </w:rPr>
        <w:t xml:space="preserve">DĖL </w:t>
      </w:r>
      <w:r w:rsidRPr="00083519">
        <w:rPr>
          <w:b/>
          <w:bCs/>
          <w:caps/>
        </w:rPr>
        <w:t>anykščių rajono savivaldybės TERITORIJOJE ESANČI</w:t>
      </w:r>
      <w:r>
        <w:rPr>
          <w:b/>
          <w:bCs/>
          <w:caps/>
        </w:rPr>
        <w:t>ų</w:t>
      </w:r>
      <w:r w:rsidRPr="00083519">
        <w:rPr>
          <w:b/>
          <w:bCs/>
          <w:caps/>
        </w:rPr>
        <w:t xml:space="preserve"> KAPIN</w:t>
      </w:r>
      <w:r>
        <w:rPr>
          <w:b/>
          <w:bCs/>
          <w:caps/>
        </w:rPr>
        <w:t>ių sąrąšo patvirtinim</w:t>
      </w:r>
      <w:r w:rsidR="005E26E3">
        <w:rPr>
          <w:b/>
          <w:bCs/>
          <w:caps/>
        </w:rPr>
        <w:t>o“</w:t>
      </w:r>
      <w:r w:rsidRPr="00083519">
        <w:rPr>
          <w:b/>
          <w:bCs/>
          <w:caps/>
        </w:rPr>
        <w:t xml:space="preserve"> </w:t>
      </w:r>
      <w:r>
        <w:rPr>
          <w:b/>
          <w:bCs/>
          <w:caps/>
        </w:rPr>
        <w:t>pakeitimo</w:t>
      </w:r>
      <w:r w:rsidRPr="00083519">
        <w:rPr>
          <w:b/>
          <w:bCs/>
          <w:caps/>
        </w:rPr>
        <w:t xml:space="preserve">  </w:t>
      </w:r>
      <w:r w:rsidRPr="00083519">
        <w:rPr>
          <w:b/>
          <w:bCs/>
          <w:caps/>
        </w:rPr>
        <w:fldChar w:fldCharType="end"/>
      </w:r>
    </w:p>
    <w:p w14:paraId="42DBAAAF" w14:textId="77777777" w:rsidR="00FA50D4" w:rsidRDefault="00FA50D4" w:rsidP="00271C49">
      <w:pPr>
        <w:jc w:val="center"/>
      </w:pPr>
    </w:p>
    <w:p w14:paraId="002FD3C5" w14:textId="63CDEF34" w:rsidR="00FA50D4" w:rsidRDefault="00FA50D4" w:rsidP="00271C49">
      <w:pPr>
        <w:tabs>
          <w:tab w:val="left" w:pos="1296"/>
          <w:tab w:val="center" w:pos="4153"/>
          <w:tab w:val="right" w:pos="8306"/>
        </w:tabs>
        <w:jc w:val="center"/>
        <w:rPr>
          <w:b/>
          <w:caps/>
        </w:rPr>
      </w:pPr>
      <w:r>
        <w:t>2026 m. gegužės</w:t>
      </w:r>
      <w:r w:rsidR="00271C49">
        <w:t xml:space="preserve"> 28</w:t>
      </w:r>
      <w:r>
        <w:t xml:space="preserve"> d. Nr. 1-T-</w:t>
      </w:r>
      <w:r w:rsidR="00271C49">
        <w:t>158</w:t>
      </w:r>
    </w:p>
    <w:p w14:paraId="45DBD806" w14:textId="77777777" w:rsidR="00FA50D4" w:rsidRDefault="00FA50D4" w:rsidP="00271C49">
      <w:pPr>
        <w:jc w:val="center"/>
      </w:pPr>
      <w:r>
        <w:t>Anykščiai</w:t>
      </w:r>
    </w:p>
    <w:p w14:paraId="1DFB4582" w14:textId="77777777" w:rsidR="00FA50D4" w:rsidRDefault="00FA50D4" w:rsidP="00271C49">
      <w:pPr>
        <w:jc w:val="center"/>
      </w:pPr>
    </w:p>
    <w:p w14:paraId="4BA66098" w14:textId="170B2FF8" w:rsidR="00FA50D4" w:rsidRPr="006D5DB3" w:rsidRDefault="00FA50D4" w:rsidP="00271C49">
      <w:pPr>
        <w:spacing w:line="360" w:lineRule="auto"/>
        <w:ind w:firstLine="720"/>
        <w:jc w:val="both"/>
      </w:pPr>
      <w:r>
        <w:rPr>
          <w:color w:val="000000"/>
          <w:szCs w:val="24"/>
          <w:lang w:eastAsia="lt-LT"/>
        </w:rPr>
        <w:t xml:space="preserve">Vadovaudamasi </w:t>
      </w:r>
      <w:bookmarkStart w:id="0" w:name="_Hlk530051650"/>
      <w:r>
        <w:rPr>
          <w:color w:val="000000"/>
          <w:szCs w:val="24"/>
          <w:lang w:eastAsia="lt-LT"/>
        </w:rPr>
        <w:t xml:space="preserve">Lietuvos Respublikos vietos savivaldos įstatymo 6 straipsnio 41 punktu, </w:t>
      </w:r>
      <w:r w:rsidRPr="00A70DBB">
        <w:t>15 straipsnio 4 dalimi, 16 straipsnio 1 dalimi ir Lietuvos Respublikos žmonių palaikų laidojimo įstatymo 23 straipsnio 2 dalimi ir 33 straipsnio 3 dalimi, Kapinių sąrašų sudarymo reikalavimų tvarkos aprašu, patvirtintu Lietuvos Respublikos Vyriausybės 2008 m. lapkričio 19 d. nutarimu Nr. 1207 „Dėl Lietuvos Respublikos žmonių palaikų laidojimo įstatymo įgyvendinamųjų teisės aktų patvirtinimo“</w:t>
      </w:r>
      <w:r>
        <w:t xml:space="preserve"> bei atsižvelgdama į Aplinkos apsaugos departamento prie Aplinkos ministerijos Panevėžio valdybos 2026-03-31 raštą Nr. AD5-6077 „Dėl kapinių statuso pakeitimo“, Kultūros paveldo departamento prie Kultūros ministerijos Panevėžio–Utenos teritorinio skyriaus 2026-04-01 raštą Nr. 2PU-252-(1,29-PU E) „Dėl kapinių statuso pakeitimo“ ir Nacionalinio visuomenės sveikatos centro prie Sveikatos apsaugos ministerijos Utenos departamento 2026-04-02 raštą Nr. (9-21 14.1.2 Mr)2-13881 „Dėl kapinių statuso pakeitimo“</w:t>
      </w:r>
      <w:r w:rsidRPr="00A70DBB">
        <w:t>,</w:t>
      </w:r>
      <w:r>
        <w:rPr>
          <w:color w:val="000000"/>
          <w:szCs w:val="24"/>
          <w:lang w:eastAsia="lt-LT"/>
        </w:rPr>
        <w:t xml:space="preserve"> </w:t>
      </w:r>
      <w:bookmarkEnd w:id="0"/>
      <w:r>
        <w:t>Anykščių rajono savivaldybės taryba</w:t>
      </w:r>
      <w:r w:rsidRPr="006D5DB3">
        <w:rPr>
          <w:spacing w:val="120"/>
        </w:rPr>
        <w:t xml:space="preserve"> nusprendži</w:t>
      </w:r>
      <w:r w:rsidRPr="006D5DB3">
        <w:t xml:space="preserve">a: </w:t>
      </w:r>
    </w:p>
    <w:p w14:paraId="48D4954A" w14:textId="77777777" w:rsidR="00FA50D4" w:rsidRPr="006D5DB3" w:rsidRDefault="00FA50D4" w:rsidP="00271C49">
      <w:pPr>
        <w:spacing w:line="360" w:lineRule="auto"/>
        <w:ind w:firstLine="720"/>
        <w:jc w:val="both"/>
      </w:pPr>
      <w:r w:rsidRPr="006D5DB3">
        <w:t>Pakeisti</w:t>
      </w:r>
      <w:r>
        <w:t xml:space="preserve"> </w:t>
      </w:r>
      <w:r w:rsidRPr="006D5DB3">
        <w:t xml:space="preserve">Anykščių rajono savivaldybės </w:t>
      </w:r>
      <w:r>
        <w:t>teritorijoje esančių</w:t>
      </w:r>
      <w:r w:rsidRPr="006D5DB3">
        <w:t xml:space="preserve"> kapinių sąrašą, patvirtintą Anykščių rajono savivaldybės tarybos 20</w:t>
      </w:r>
      <w:r>
        <w:t>23</w:t>
      </w:r>
      <w:r w:rsidRPr="006D5DB3">
        <w:t xml:space="preserve"> m. </w:t>
      </w:r>
      <w:r>
        <w:t>liepos</w:t>
      </w:r>
      <w:r w:rsidRPr="006D5DB3">
        <w:t xml:space="preserve"> </w:t>
      </w:r>
      <w:r>
        <w:t>27</w:t>
      </w:r>
      <w:r w:rsidRPr="006D5DB3">
        <w:t xml:space="preserve"> d. sprendim</w:t>
      </w:r>
      <w:r>
        <w:t>u</w:t>
      </w:r>
      <w:r w:rsidRPr="006D5DB3">
        <w:t xml:space="preserve"> Nr. 1-TS-</w:t>
      </w:r>
      <w:r>
        <w:t>228</w:t>
      </w:r>
      <w:r w:rsidRPr="006D5DB3">
        <w:t xml:space="preserve"> ,,Dėl Anykščių rajono savivaldybės teritorijoje esanči</w:t>
      </w:r>
      <w:r>
        <w:t xml:space="preserve">ų </w:t>
      </w:r>
      <w:r w:rsidRPr="006D5DB3">
        <w:t xml:space="preserve"> kapin</w:t>
      </w:r>
      <w:r>
        <w:t>ių sąrašo patvirtinimo</w:t>
      </w:r>
      <w:r w:rsidRPr="006D5DB3">
        <w:t xml:space="preserve">“  </w:t>
      </w:r>
      <w:r>
        <w:t>ir išdėstyti jį nauja redakcija (pridedama).</w:t>
      </w:r>
    </w:p>
    <w:p w14:paraId="1E700B35" w14:textId="77777777" w:rsidR="00FA50D4" w:rsidRPr="00490F41" w:rsidRDefault="00FA50D4" w:rsidP="00271C49">
      <w:pPr>
        <w:spacing w:line="360" w:lineRule="auto"/>
        <w:ind w:firstLine="720"/>
        <w:jc w:val="both"/>
      </w:pPr>
      <w:r w:rsidRPr="00490F41">
        <w:t xml:space="preserve">Šis sprendimas skelbiamas Teisės aktų registre ir Anykščių rajono savivaldybės interneto svetainėje </w:t>
      </w:r>
      <w:hyperlink r:id="rId9" w:history="1">
        <w:r w:rsidRPr="00490F41">
          <w:rPr>
            <w:rStyle w:val="Hipersaitas"/>
            <w:color w:val="auto"/>
            <w:u w:val="none"/>
          </w:rPr>
          <w:t>www.anyksciai.lt</w:t>
        </w:r>
      </w:hyperlink>
      <w:r w:rsidRPr="00490F41">
        <w:t>.</w:t>
      </w:r>
    </w:p>
    <w:p w14:paraId="348C97B2" w14:textId="77777777" w:rsidR="00DE7531" w:rsidRDefault="00DE7531" w:rsidP="002F6C00">
      <w:pPr>
        <w:tabs>
          <w:tab w:val="left" w:pos="4518"/>
        </w:tabs>
      </w:pPr>
    </w:p>
    <w:p w14:paraId="0B887732" w14:textId="77777777" w:rsidR="00DE7531" w:rsidRDefault="00DE7531" w:rsidP="002F6C00">
      <w:pPr>
        <w:tabs>
          <w:tab w:val="left" w:pos="4518"/>
        </w:tabs>
      </w:pPr>
    </w:p>
    <w:p w14:paraId="049A5472" w14:textId="2666547B" w:rsidR="004A7E9E" w:rsidRPr="007B0253" w:rsidRDefault="00CE56F3" w:rsidP="007B0253">
      <w:pPr>
        <w:tabs>
          <w:tab w:val="right" w:pos="9638"/>
        </w:tabs>
      </w:pPr>
      <w:r>
        <w:t>Meras</w:t>
      </w:r>
      <w:r>
        <w:tab/>
      </w:r>
      <w:r w:rsidR="00DE67CB">
        <w:t>Kęstutis Tubi</w:t>
      </w:r>
      <w:r w:rsidR="008430C3">
        <w:t>s</w:t>
      </w:r>
    </w:p>
    <w:p w14:paraId="66DE980D" w14:textId="422F2FF7" w:rsidR="00F17E0A" w:rsidRPr="006A30FF" w:rsidRDefault="00F17E0A" w:rsidP="00C90392">
      <w:pPr>
        <w:widowControl w:val="0"/>
        <w:suppressAutoHyphens/>
        <w:jc w:val="both"/>
        <w:rPr>
          <w:rFonts w:eastAsia="Lucida Sans Unicode"/>
          <w:spacing w:val="3"/>
          <w:kern w:val="2"/>
          <w:szCs w:val="24"/>
          <w:lang w:eastAsia="hi-IN" w:bidi="hi-IN"/>
        </w:rPr>
      </w:pPr>
      <w:r w:rsidRPr="006A30FF">
        <w:rPr>
          <w:rFonts w:eastAsia="Lucida Sans Unicode"/>
          <w:spacing w:val="3"/>
          <w:kern w:val="2"/>
          <w:szCs w:val="24"/>
          <w:lang w:eastAsia="hi-IN" w:bidi="hi-IN"/>
        </w:rPr>
        <w:t xml:space="preserve">    </w:t>
      </w:r>
    </w:p>
    <w:p w14:paraId="490A6530" w14:textId="77777777" w:rsidR="00F17E0A" w:rsidRDefault="00F17E0A" w:rsidP="00F17E0A">
      <w:pPr>
        <w:jc w:val="right"/>
        <w:sectPr w:rsidR="00F17E0A" w:rsidSect="00271C49">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709" w:footer="709" w:gutter="0"/>
          <w:pgNumType w:start="1"/>
          <w:cols w:space="1296"/>
          <w:titlePg/>
          <w:docGrid w:linePitch="326"/>
        </w:sectPr>
      </w:pPr>
    </w:p>
    <w:p w14:paraId="53619693" w14:textId="77777777" w:rsidR="001F6202" w:rsidRDefault="001F6202" w:rsidP="001F6202">
      <w:pPr>
        <w:ind w:firstLine="9923"/>
      </w:pPr>
      <w:r>
        <w:lastRenderedPageBreak/>
        <w:t>PATVIRTINTA</w:t>
      </w:r>
    </w:p>
    <w:p w14:paraId="61DA6875" w14:textId="77777777" w:rsidR="001F6202" w:rsidRDefault="001F6202" w:rsidP="001F6202">
      <w:pPr>
        <w:ind w:firstLine="9923"/>
      </w:pPr>
      <w:r>
        <w:t xml:space="preserve">Anykščių rajono savivaldybės tarybos </w:t>
      </w:r>
    </w:p>
    <w:p w14:paraId="4345447F" w14:textId="792E80CB" w:rsidR="001F6202" w:rsidRDefault="001F6202" w:rsidP="001F6202">
      <w:pPr>
        <w:ind w:firstLine="9923"/>
      </w:pPr>
      <w:r>
        <w:t>2023 m. liepos 27 d. sprendimu Nr. 1-TS-228</w:t>
      </w:r>
    </w:p>
    <w:p w14:paraId="7827839F" w14:textId="77777777" w:rsidR="00711C7A" w:rsidRDefault="00711C7A" w:rsidP="00711C7A">
      <w:pPr>
        <w:ind w:firstLine="9923"/>
      </w:pPr>
      <w:r>
        <w:t xml:space="preserve">Anykščių rajono savivaldybės tarybos </w:t>
      </w:r>
    </w:p>
    <w:p w14:paraId="1EF16EDD" w14:textId="4158C789" w:rsidR="00711C7A" w:rsidRDefault="00711C7A" w:rsidP="00711C7A">
      <w:pPr>
        <w:ind w:firstLine="9923"/>
      </w:pPr>
      <w:r>
        <w:t xml:space="preserve">2026 m. gegužės </w:t>
      </w:r>
      <w:r w:rsidR="00271C49">
        <w:t>28</w:t>
      </w:r>
      <w:r>
        <w:t xml:space="preserve"> d. sprendim</w:t>
      </w:r>
      <w:r w:rsidR="007477F3">
        <w:t>o</w:t>
      </w:r>
      <w:r>
        <w:t xml:space="preserve"> Nr. 1-T-</w:t>
      </w:r>
      <w:r w:rsidR="00271C49">
        <w:t>158</w:t>
      </w:r>
    </w:p>
    <w:p w14:paraId="5DA24744" w14:textId="47101256" w:rsidR="001F6202" w:rsidRDefault="001F6202" w:rsidP="00711C7A">
      <w:pPr>
        <w:ind w:firstLine="9923"/>
      </w:pPr>
      <w:r>
        <w:t xml:space="preserve"> redakcija</w:t>
      </w:r>
    </w:p>
    <w:p w14:paraId="2F36D0C1" w14:textId="77777777" w:rsidR="00711C7A" w:rsidRPr="00782B7D" w:rsidRDefault="00711C7A" w:rsidP="00711C7A"/>
    <w:p w14:paraId="64F345FE" w14:textId="77777777" w:rsidR="00711C7A" w:rsidRPr="00AD26F5" w:rsidRDefault="00711C7A" w:rsidP="00711C7A">
      <w:pPr>
        <w:jc w:val="center"/>
        <w:rPr>
          <w:b/>
        </w:rPr>
      </w:pPr>
      <w:r w:rsidRPr="00782B7D">
        <w:rPr>
          <w:b/>
        </w:rPr>
        <w:t>ANYKŠČIŲ</w:t>
      </w:r>
      <w:r w:rsidRPr="00782B7D">
        <w:t xml:space="preserve"> </w:t>
      </w:r>
      <w:r w:rsidRPr="00782B7D">
        <w:rPr>
          <w:b/>
        </w:rPr>
        <w:t>RAJONO</w:t>
      </w:r>
      <w:r w:rsidRPr="00782B7D">
        <w:t xml:space="preserve"> </w:t>
      </w:r>
      <w:r w:rsidRPr="00782B7D">
        <w:rPr>
          <w:b/>
        </w:rPr>
        <w:t>SAVIVALDYBĖS TERITORIJOJE ESANČIŲ KAPINIŲ SĄRAŠAS</w:t>
      </w:r>
    </w:p>
    <w:p w14:paraId="63D0FEDB" w14:textId="77777777" w:rsidR="00711C7A" w:rsidRPr="00782B7D" w:rsidRDefault="00711C7A" w:rsidP="00711C7A">
      <w:pPr>
        <w:jc w:val="center"/>
        <w:rPr>
          <w:b/>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267"/>
        <w:gridCol w:w="2832"/>
        <w:gridCol w:w="1024"/>
        <w:gridCol w:w="2520"/>
        <w:gridCol w:w="1701"/>
        <w:gridCol w:w="3973"/>
      </w:tblGrid>
      <w:tr w:rsidR="00711C7A" w:rsidRPr="00AD26F5" w14:paraId="27D79A2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3CE12BD" w14:textId="77777777" w:rsidR="00711C7A" w:rsidRPr="00AD26F5" w:rsidRDefault="00711C7A" w:rsidP="00C57BDA">
            <w:pPr>
              <w:jc w:val="center"/>
              <w:rPr>
                <w:sz w:val="22"/>
              </w:rPr>
            </w:pPr>
            <w:r w:rsidRPr="00AD26F5">
              <w:rPr>
                <w:sz w:val="22"/>
              </w:rPr>
              <w:t>Eil. Nr.</w:t>
            </w:r>
          </w:p>
        </w:tc>
        <w:tc>
          <w:tcPr>
            <w:tcW w:w="2267" w:type="dxa"/>
            <w:tcBorders>
              <w:top w:val="single" w:sz="4" w:space="0" w:color="auto"/>
              <w:left w:val="single" w:sz="4" w:space="0" w:color="auto"/>
              <w:bottom w:val="single" w:sz="4" w:space="0" w:color="auto"/>
              <w:right w:val="single" w:sz="4" w:space="0" w:color="auto"/>
            </w:tcBorders>
            <w:hideMark/>
          </w:tcPr>
          <w:p w14:paraId="73B1CE2C" w14:textId="77777777" w:rsidR="00711C7A" w:rsidRPr="00AD26F5" w:rsidRDefault="00711C7A" w:rsidP="00C57BDA">
            <w:pPr>
              <w:jc w:val="center"/>
              <w:rPr>
                <w:sz w:val="22"/>
              </w:rPr>
            </w:pPr>
            <w:r w:rsidRPr="00AD26F5">
              <w:rPr>
                <w:sz w:val="22"/>
              </w:rPr>
              <w:t>Kapinių pavadinimas (jeigu yra) ir kapinių vieta: gyvenamosios vietovės pavadinimas, seniūnijos (jeigu įsteigta) pavadinimas, adresas (jeigu yra) ar su kapinėmis besiribojančios gatvės (jeigu yra) pavadinimas (jeigu nėra kapinių adreso)</w:t>
            </w:r>
          </w:p>
        </w:tc>
        <w:tc>
          <w:tcPr>
            <w:tcW w:w="2832" w:type="dxa"/>
            <w:tcBorders>
              <w:top w:val="single" w:sz="4" w:space="0" w:color="auto"/>
              <w:left w:val="single" w:sz="4" w:space="0" w:color="auto"/>
              <w:bottom w:val="single" w:sz="4" w:space="0" w:color="auto"/>
              <w:right w:val="single" w:sz="4" w:space="0" w:color="auto"/>
            </w:tcBorders>
            <w:hideMark/>
          </w:tcPr>
          <w:p w14:paraId="073F754F" w14:textId="77777777" w:rsidR="00711C7A" w:rsidRPr="00AD26F5" w:rsidRDefault="00711C7A" w:rsidP="00C57BDA">
            <w:pPr>
              <w:jc w:val="center"/>
              <w:rPr>
                <w:sz w:val="22"/>
              </w:rPr>
            </w:pPr>
            <w:r w:rsidRPr="00AD26F5">
              <w:rPr>
                <w:sz w:val="22"/>
              </w:rPr>
              <w:t>Kapinių statusas ir sprendimo dėl kapinių statuso suteikimo priėmimo subjektas, data ir numeris</w:t>
            </w:r>
          </w:p>
        </w:tc>
        <w:tc>
          <w:tcPr>
            <w:tcW w:w="1024" w:type="dxa"/>
            <w:tcBorders>
              <w:top w:val="single" w:sz="4" w:space="0" w:color="auto"/>
              <w:left w:val="single" w:sz="4" w:space="0" w:color="auto"/>
              <w:bottom w:val="single" w:sz="4" w:space="0" w:color="auto"/>
              <w:right w:val="single" w:sz="4" w:space="0" w:color="auto"/>
            </w:tcBorders>
            <w:hideMark/>
          </w:tcPr>
          <w:p w14:paraId="28840CFA" w14:textId="77777777" w:rsidR="00711C7A" w:rsidRPr="00AD26F5" w:rsidRDefault="00711C7A" w:rsidP="00C57BDA">
            <w:pPr>
              <w:jc w:val="center"/>
              <w:rPr>
                <w:sz w:val="22"/>
              </w:rPr>
            </w:pPr>
            <w:r w:rsidRPr="00AD26F5">
              <w:rPr>
                <w:sz w:val="22"/>
              </w:rPr>
              <w:t>Kapinių plotas, hektarais</w:t>
            </w:r>
          </w:p>
        </w:tc>
        <w:tc>
          <w:tcPr>
            <w:tcW w:w="2520" w:type="dxa"/>
            <w:tcBorders>
              <w:top w:val="single" w:sz="4" w:space="0" w:color="auto"/>
              <w:left w:val="single" w:sz="4" w:space="0" w:color="auto"/>
              <w:bottom w:val="single" w:sz="4" w:space="0" w:color="auto"/>
              <w:right w:val="single" w:sz="4" w:space="0" w:color="auto"/>
            </w:tcBorders>
            <w:hideMark/>
          </w:tcPr>
          <w:p w14:paraId="6CF28BEA" w14:textId="77777777" w:rsidR="00711C7A" w:rsidRPr="00AD26F5" w:rsidRDefault="00711C7A" w:rsidP="00C57BDA">
            <w:pPr>
              <w:jc w:val="center"/>
              <w:rPr>
                <w:sz w:val="22"/>
              </w:rPr>
            </w:pPr>
            <w:r w:rsidRPr="00AD26F5">
              <w:rPr>
                <w:sz w:val="22"/>
              </w:rPr>
              <w:t>Žyma apie kapinių žemės sklypo registraciją Nekilnojamojo turto registre (įregistruotas / neįregistruotas). Jeigu įregistruotas, – registracijos data ir unikalus numeris</w:t>
            </w:r>
          </w:p>
        </w:tc>
        <w:tc>
          <w:tcPr>
            <w:tcW w:w="1701" w:type="dxa"/>
            <w:tcBorders>
              <w:top w:val="single" w:sz="4" w:space="0" w:color="auto"/>
              <w:left w:val="single" w:sz="4" w:space="0" w:color="auto"/>
              <w:bottom w:val="single" w:sz="4" w:space="0" w:color="auto"/>
              <w:right w:val="single" w:sz="4" w:space="0" w:color="auto"/>
            </w:tcBorders>
            <w:hideMark/>
          </w:tcPr>
          <w:p w14:paraId="2FEE7995" w14:textId="77777777" w:rsidR="00711C7A" w:rsidRPr="00AD26F5" w:rsidRDefault="00711C7A" w:rsidP="00C57BDA">
            <w:pPr>
              <w:jc w:val="center"/>
              <w:rPr>
                <w:sz w:val="22"/>
              </w:rPr>
            </w:pPr>
            <w:r w:rsidRPr="00AD26F5">
              <w:rPr>
                <w:sz w:val="22"/>
              </w:rPr>
              <w:t>Žyma apie kapinių registraciją Kultūros vertybių registre (registruotos / neregistruotos). Jeigu registruotos, – unikalus kodas</w:t>
            </w:r>
          </w:p>
        </w:tc>
        <w:tc>
          <w:tcPr>
            <w:tcW w:w="3973" w:type="dxa"/>
            <w:tcBorders>
              <w:top w:val="single" w:sz="4" w:space="0" w:color="auto"/>
              <w:left w:val="single" w:sz="4" w:space="0" w:color="auto"/>
              <w:bottom w:val="single" w:sz="4" w:space="0" w:color="auto"/>
              <w:right w:val="single" w:sz="4" w:space="0" w:color="auto"/>
            </w:tcBorders>
            <w:hideMark/>
          </w:tcPr>
          <w:p w14:paraId="6ABB206B" w14:textId="77777777" w:rsidR="00711C7A" w:rsidRPr="00AD26F5" w:rsidRDefault="00711C7A" w:rsidP="00C57BDA">
            <w:pPr>
              <w:jc w:val="center"/>
              <w:rPr>
                <w:sz w:val="22"/>
              </w:rPr>
            </w:pPr>
            <w:r w:rsidRPr="00AD26F5">
              <w:rPr>
                <w:sz w:val="22"/>
              </w:rPr>
              <w:t>Kapinių prižiūrėtojo vardas, pavardė, telefono numeris (jeigu prižiūrėtojas – fizinis asmuo) arba pavadinimas, buveinė, darbuotojų, į kuriuos galima kreiptis informacijos, vardai, pavardės ir telefono numeriai (jeigu prižiūrėtojas – juridinis asmuo ar kita organizacija)</w:t>
            </w:r>
          </w:p>
        </w:tc>
      </w:tr>
      <w:tr w:rsidR="00711C7A" w:rsidRPr="00AD26F5" w14:paraId="17B87F9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5420950" w14:textId="77777777" w:rsidR="00711C7A" w:rsidRPr="00AD26F5" w:rsidRDefault="00711C7A" w:rsidP="00C57BDA">
            <w:pPr>
              <w:jc w:val="center"/>
              <w:rPr>
                <w:sz w:val="22"/>
              </w:rPr>
            </w:pPr>
            <w:r w:rsidRPr="00AD26F5">
              <w:rPr>
                <w:sz w:val="22"/>
              </w:rPr>
              <w:t>1</w:t>
            </w:r>
          </w:p>
        </w:tc>
        <w:tc>
          <w:tcPr>
            <w:tcW w:w="2267" w:type="dxa"/>
            <w:tcBorders>
              <w:top w:val="single" w:sz="4" w:space="0" w:color="auto"/>
              <w:left w:val="single" w:sz="4" w:space="0" w:color="auto"/>
              <w:bottom w:val="single" w:sz="4" w:space="0" w:color="auto"/>
              <w:right w:val="single" w:sz="4" w:space="0" w:color="auto"/>
            </w:tcBorders>
            <w:hideMark/>
          </w:tcPr>
          <w:p w14:paraId="216C038D" w14:textId="77777777" w:rsidR="00711C7A" w:rsidRPr="00AD26F5" w:rsidRDefault="00711C7A" w:rsidP="00C57BDA">
            <w:pPr>
              <w:jc w:val="center"/>
              <w:rPr>
                <w:sz w:val="22"/>
              </w:rPr>
            </w:pPr>
            <w:r w:rsidRPr="00AD26F5">
              <w:rPr>
                <w:sz w:val="22"/>
              </w:rPr>
              <w:t>2</w:t>
            </w:r>
          </w:p>
        </w:tc>
        <w:tc>
          <w:tcPr>
            <w:tcW w:w="2832" w:type="dxa"/>
            <w:tcBorders>
              <w:top w:val="single" w:sz="4" w:space="0" w:color="auto"/>
              <w:left w:val="single" w:sz="4" w:space="0" w:color="auto"/>
              <w:bottom w:val="single" w:sz="4" w:space="0" w:color="auto"/>
              <w:right w:val="single" w:sz="4" w:space="0" w:color="auto"/>
            </w:tcBorders>
            <w:hideMark/>
          </w:tcPr>
          <w:p w14:paraId="47D1089F" w14:textId="77777777" w:rsidR="00711C7A" w:rsidRPr="00AD26F5" w:rsidRDefault="00711C7A" w:rsidP="00C57BDA">
            <w:pPr>
              <w:jc w:val="center"/>
              <w:rPr>
                <w:sz w:val="22"/>
              </w:rPr>
            </w:pPr>
            <w:r w:rsidRPr="00AD26F5">
              <w:rPr>
                <w:sz w:val="22"/>
              </w:rPr>
              <w:t>3</w:t>
            </w:r>
          </w:p>
        </w:tc>
        <w:tc>
          <w:tcPr>
            <w:tcW w:w="1024" w:type="dxa"/>
            <w:tcBorders>
              <w:top w:val="single" w:sz="4" w:space="0" w:color="auto"/>
              <w:left w:val="single" w:sz="4" w:space="0" w:color="auto"/>
              <w:bottom w:val="single" w:sz="4" w:space="0" w:color="auto"/>
              <w:right w:val="single" w:sz="4" w:space="0" w:color="auto"/>
            </w:tcBorders>
            <w:hideMark/>
          </w:tcPr>
          <w:p w14:paraId="394491C8" w14:textId="77777777" w:rsidR="00711C7A" w:rsidRPr="00AD26F5" w:rsidRDefault="00711C7A" w:rsidP="00C57BDA">
            <w:pPr>
              <w:jc w:val="center"/>
              <w:rPr>
                <w:sz w:val="22"/>
              </w:rPr>
            </w:pPr>
            <w:r w:rsidRPr="00AD26F5">
              <w:rPr>
                <w:sz w:val="22"/>
              </w:rPr>
              <w:t>4</w:t>
            </w:r>
          </w:p>
        </w:tc>
        <w:tc>
          <w:tcPr>
            <w:tcW w:w="2520" w:type="dxa"/>
            <w:tcBorders>
              <w:top w:val="single" w:sz="4" w:space="0" w:color="auto"/>
              <w:left w:val="single" w:sz="4" w:space="0" w:color="auto"/>
              <w:bottom w:val="single" w:sz="4" w:space="0" w:color="auto"/>
              <w:right w:val="single" w:sz="4" w:space="0" w:color="auto"/>
            </w:tcBorders>
            <w:hideMark/>
          </w:tcPr>
          <w:p w14:paraId="16996D37" w14:textId="77777777" w:rsidR="00711C7A" w:rsidRPr="00AD26F5" w:rsidRDefault="00711C7A" w:rsidP="00C57BDA">
            <w:pPr>
              <w:jc w:val="center"/>
              <w:rPr>
                <w:sz w:val="22"/>
              </w:rPr>
            </w:pPr>
            <w:r w:rsidRPr="00AD26F5">
              <w:rPr>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16FF9C5E" w14:textId="77777777" w:rsidR="00711C7A" w:rsidRPr="00AD26F5" w:rsidRDefault="00711C7A" w:rsidP="00C57BDA">
            <w:pPr>
              <w:tabs>
                <w:tab w:val="left" w:pos="1770"/>
              </w:tabs>
              <w:jc w:val="center"/>
              <w:rPr>
                <w:sz w:val="22"/>
              </w:rPr>
            </w:pPr>
            <w:r w:rsidRPr="00AD26F5">
              <w:rPr>
                <w:sz w:val="22"/>
              </w:rPr>
              <w:t>6</w:t>
            </w:r>
          </w:p>
        </w:tc>
        <w:tc>
          <w:tcPr>
            <w:tcW w:w="3973" w:type="dxa"/>
            <w:tcBorders>
              <w:top w:val="single" w:sz="4" w:space="0" w:color="auto"/>
              <w:left w:val="single" w:sz="4" w:space="0" w:color="auto"/>
              <w:bottom w:val="single" w:sz="4" w:space="0" w:color="auto"/>
              <w:right w:val="single" w:sz="4" w:space="0" w:color="auto"/>
            </w:tcBorders>
            <w:hideMark/>
          </w:tcPr>
          <w:p w14:paraId="671E7D44" w14:textId="77777777" w:rsidR="00711C7A" w:rsidRPr="00AD26F5" w:rsidRDefault="00711C7A" w:rsidP="00C57BDA">
            <w:pPr>
              <w:jc w:val="center"/>
              <w:rPr>
                <w:sz w:val="22"/>
              </w:rPr>
            </w:pPr>
            <w:r w:rsidRPr="00AD26F5">
              <w:rPr>
                <w:sz w:val="22"/>
              </w:rPr>
              <w:t>7</w:t>
            </w:r>
          </w:p>
        </w:tc>
      </w:tr>
      <w:tr w:rsidR="00E867F1" w:rsidRPr="00AD26F5" w14:paraId="50900F37" w14:textId="77777777" w:rsidTr="00E867F1">
        <w:trPr>
          <w:trHeight w:val="23"/>
        </w:trPr>
        <w:tc>
          <w:tcPr>
            <w:tcW w:w="704" w:type="dxa"/>
            <w:tcBorders>
              <w:top w:val="single" w:sz="4" w:space="0" w:color="auto"/>
              <w:left w:val="single" w:sz="4" w:space="0" w:color="auto"/>
              <w:bottom w:val="single" w:sz="4" w:space="0" w:color="auto"/>
              <w:right w:val="single" w:sz="4" w:space="0" w:color="auto"/>
            </w:tcBorders>
            <w:hideMark/>
          </w:tcPr>
          <w:p w14:paraId="1C043859" w14:textId="77777777" w:rsidR="00E867F1" w:rsidRPr="00AD26F5" w:rsidRDefault="00E867F1" w:rsidP="00E867F1">
            <w:pPr>
              <w:jc w:val="center"/>
              <w:rPr>
                <w:sz w:val="22"/>
              </w:rPr>
            </w:pPr>
            <w:r w:rsidRPr="00AD26F5">
              <w:rPr>
                <w:sz w:val="22"/>
              </w:rPr>
              <w:t>1.</w:t>
            </w:r>
          </w:p>
        </w:tc>
        <w:tc>
          <w:tcPr>
            <w:tcW w:w="2267" w:type="dxa"/>
            <w:tcBorders>
              <w:top w:val="single" w:sz="4" w:space="0" w:color="auto"/>
              <w:left w:val="single" w:sz="4" w:space="0" w:color="auto"/>
              <w:bottom w:val="single" w:sz="4" w:space="0" w:color="auto"/>
              <w:right w:val="single" w:sz="4" w:space="0" w:color="auto"/>
            </w:tcBorders>
            <w:hideMark/>
          </w:tcPr>
          <w:p w14:paraId="68F27C68" w14:textId="77777777" w:rsidR="00E867F1" w:rsidRPr="00AD26F5" w:rsidRDefault="00E867F1" w:rsidP="00E867F1">
            <w:pPr>
              <w:rPr>
                <w:szCs w:val="24"/>
              </w:rPr>
            </w:pPr>
            <w:r w:rsidRPr="00AD26F5">
              <w:rPr>
                <w:szCs w:val="24"/>
              </w:rPr>
              <w:t>Anykščių miesto senosios kapinės (Vilniaus g., Anykščiai )</w:t>
            </w:r>
          </w:p>
        </w:tc>
        <w:tc>
          <w:tcPr>
            <w:tcW w:w="2832" w:type="dxa"/>
            <w:tcBorders>
              <w:top w:val="single" w:sz="4" w:space="0" w:color="auto"/>
              <w:left w:val="single" w:sz="4" w:space="0" w:color="auto"/>
              <w:bottom w:val="single" w:sz="4" w:space="0" w:color="auto"/>
              <w:right w:val="single" w:sz="4" w:space="0" w:color="auto"/>
            </w:tcBorders>
            <w:hideMark/>
          </w:tcPr>
          <w:p w14:paraId="399B85F6" w14:textId="77777777" w:rsidR="00E867F1" w:rsidRPr="00AD26F5" w:rsidRDefault="00E867F1" w:rsidP="00E867F1">
            <w:pPr>
              <w:rPr>
                <w:sz w:val="22"/>
              </w:rPr>
            </w:pPr>
            <w:r w:rsidRPr="00AD26F5">
              <w:rPr>
                <w:sz w:val="22"/>
              </w:rPr>
              <w:t>Riboto laidojimo</w:t>
            </w:r>
          </w:p>
          <w:p w14:paraId="1E6F0297" w14:textId="77777777" w:rsidR="00E867F1" w:rsidRPr="00AD26F5" w:rsidRDefault="00E867F1" w:rsidP="00E867F1">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0DFB19B1" w14:textId="63C9CD71" w:rsidR="00E867F1" w:rsidRPr="00E867F1" w:rsidRDefault="00E867F1" w:rsidP="00E867F1">
            <w:pPr>
              <w:jc w:val="center"/>
              <w:rPr>
                <w:sz w:val="22"/>
              </w:rPr>
            </w:pPr>
            <w:r w:rsidRPr="00E867F1">
              <w:t>4,7813</w:t>
            </w:r>
          </w:p>
        </w:tc>
        <w:tc>
          <w:tcPr>
            <w:tcW w:w="2520" w:type="dxa"/>
            <w:tcBorders>
              <w:top w:val="single" w:sz="4" w:space="0" w:color="auto"/>
              <w:left w:val="single" w:sz="4" w:space="0" w:color="auto"/>
              <w:bottom w:val="single" w:sz="4" w:space="0" w:color="auto"/>
              <w:right w:val="single" w:sz="4" w:space="0" w:color="auto"/>
            </w:tcBorders>
          </w:tcPr>
          <w:p w14:paraId="4FDB5871" w14:textId="77777777" w:rsidR="00E867F1" w:rsidRPr="00E867F1" w:rsidRDefault="00E867F1" w:rsidP="00E867F1">
            <w:pPr>
              <w:jc w:val="center"/>
              <w:rPr>
                <w:sz w:val="22"/>
                <w:szCs w:val="22"/>
              </w:rPr>
            </w:pPr>
            <w:r w:rsidRPr="00E867F1">
              <w:rPr>
                <w:sz w:val="22"/>
                <w:szCs w:val="22"/>
              </w:rPr>
              <w:t xml:space="preserve">Žemės sklypo unikalus </w:t>
            </w:r>
          </w:p>
          <w:p w14:paraId="2CDCD293" w14:textId="77777777" w:rsidR="00E867F1" w:rsidRPr="00E867F1" w:rsidRDefault="00E867F1" w:rsidP="00E867F1">
            <w:pPr>
              <w:jc w:val="center"/>
              <w:rPr>
                <w:sz w:val="22"/>
                <w:szCs w:val="22"/>
              </w:rPr>
            </w:pPr>
            <w:r w:rsidRPr="00E867F1">
              <w:rPr>
                <w:sz w:val="22"/>
                <w:szCs w:val="22"/>
              </w:rPr>
              <w:t>Nr. 4400-6544-5022,</w:t>
            </w:r>
          </w:p>
          <w:p w14:paraId="75154D6D" w14:textId="2E871DFB" w:rsidR="00E867F1" w:rsidRPr="00E867F1" w:rsidRDefault="00E867F1" w:rsidP="00E867F1">
            <w:pPr>
              <w:jc w:val="center"/>
              <w:rPr>
                <w:sz w:val="22"/>
              </w:rPr>
            </w:pPr>
            <w:r w:rsidRPr="00E867F1">
              <w:rPr>
                <w:sz w:val="22"/>
                <w:szCs w:val="22"/>
              </w:rPr>
              <w:t>2025-02-03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D483C4B" w14:textId="77777777" w:rsidR="00E867F1" w:rsidRPr="00AD26F5" w:rsidRDefault="00E867F1" w:rsidP="00E867F1">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673DE016" w14:textId="77777777" w:rsidR="00E867F1" w:rsidRPr="00AD26F5" w:rsidRDefault="00E867F1" w:rsidP="00E867F1">
            <w:pPr>
              <w:rPr>
                <w:sz w:val="22"/>
              </w:rPr>
            </w:pPr>
            <w:r w:rsidRPr="00AD26F5">
              <w:rPr>
                <w:sz w:val="22"/>
              </w:rPr>
              <w:t xml:space="preserve">UAB Anykščių </w:t>
            </w:r>
          </w:p>
          <w:p w14:paraId="4BCA99D6" w14:textId="77777777" w:rsidR="00E867F1" w:rsidRPr="00AD26F5" w:rsidRDefault="00E867F1" w:rsidP="00E867F1">
            <w:pPr>
              <w:rPr>
                <w:sz w:val="22"/>
              </w:rPr>
            </w:pPr>
            <w:r w:rsidRPr="00AD26F5">
              <w:rPr>
                <w:sz w:val="22"/>
              </w:rPr>
              <w:t>komunalinis ūkis</w:t>
            </w:r>
          </w:p>
          <w:p w14:paraId="367C8B86" w14:textId="77777777" w:rsidR="00E867F1" w:rsidRPr="00AD26F5" w:rsidRDefault="00E867F1" w:rsidP="00E867F1">
            <w:pPr>
              <w:rPr>
                <w:sz w:val="22"/>
              </w:rPr>
            </w:pPr>
            <w:r w:rsidRPr="00AD26F5">
              <w:rPr>
                <w:sz w:val="22"/>
              </w:rPr>
              <w:t>Gegužės g. 47</w:t>
            </w:r>
          </w:p>
          <w:p w14:paraId="630152EB" w14:textId="77777777" w:rsidR="00E867F1" w:rsidRDefault="00E867F1" w:rsidP="00E867F1">
            <w:pPr>
              <w:rPr>
                <w:sz w:val="22"/>
              </w:rPr>
            </w:pPr>
            <w:r w:rsidRPr="00AD26F5">
              <w:rPr>
                <w:sz w:val="22"/>
              </w:rPr>
              <w:t>29107 Anykščiai</w:t>
            </w:r>
          </w:p>
          <w:p w14:paraId="64C4C7D7" w14:textId="6B903C03" w:rsidR="00734F66" w:rsidRPr="00AD26F5" w:rsidRDefault="00734F66" w:rsidP="00E867F1">
            <w:pPr>
              <w:rPr>
                <w:sz w:val="22"/>
              </w:rPr>
            </w:pPr>
            <w:r w:rsidRPr="00AD26F5">
              <w:rPr>
                <w:sz w:val="22"/>
              </w:rPr>
              <w:t>Padalinio vadovas Kęstutis Šermukšnis</w:t>
            </w:r>
          </w:p>
          <w:p w14:paraId="44D6E6E6" w14:textId="77777777" w:rsidR="00E867F1" w:rsidRPr="00AD26F5" w:rsidRDefault="00E867F1" w:rsidP="00E867F1">
            <w:pPr>
              <w:rPr>
                <w:sz w:val="22"/>
              </w:rPr>
            </w:pPr>
            <w:r w:rsidRPr="00AD26F5">
              <w:rPr>
                <w:sz w:val="22"/>
              </w:rPr>
              <w:t>tel. (</w:t>
            </w:r>
            <w:r>
              <w:rPr>
                <w:sz w:val="22"/>
              </w:rPr>
              <w:t xml:space="preserve">0 </w:t>
            </w:r>
            <w:r w:rsidRPr="00AD26F5">
              <w:rPr>
                <w:sz w:val="22"/>
              </w:rPr>
              <w:t>381) 42687</w:t>
            </w:r>
          </w:p>
          <w:p w14:paraId="0364E41E" w14:textId="77777777" w:rsidR="00E867F1" w:rsidRPr="00AD26F5" w:rsidRDefault="00E867F1" w:rsidP="00E867F1">
            <w:pPr>
              <w:rPr>
                <w:sz w:val="22"/>
              </w:rPr>
            </w:pPr>
            <w:r w:rsidRPr="00AD26F5">
              <w:rPr>
                <w:sz w:val="22"/>
              </w:rPr>
              <w:t xml:space="preserve">el. p. </w:t>
            </w:r>
            <w:hyperlink r:id="rId16" w:history="1">
              <w:r w:rsidRPr="00AD26F5">
                <w:rPr>
                  <w:rStyle w:val="Hipersaitas"/>
                  <w:color w:val="auto"/>
                  <w:szCs w:val="24"/>
                </w:rPr>
                <w:t>info@anykom.lt</w:t>
              </w:r>
            </w:hyperlink>
          </w:p>
        </w:tc>
      </w:tr>
      <w:tr w:rsidR="00E867F1" w:rsidRPr="00AD26F5" w14:paraId="6F6D1DE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1A49349" w14:textId="77777777" w:rsidR="00E867F1" w:rsidRPr="00AD26F5" w:rsidRDefault="00E867F1" w:rsidP="00E867F1">
            <w:pPr>
              <w:jc w:val="center"/>
              <w:rPr>
                <w:sz w:val="22"/>
              </w:rPr>
            </w:pPr>
            <w:r w:rsidRPr="00AD26F5">
              <w:rPr>
                <w:sz w:val="22"/>
              </w:rPr>
              <w:t>2.</w:t>
            </w:r>
          </w:p>
        </w:tc>
        <w:tc>
          <w:tcPr>
            <w:tcW w:w="2267" w:type="dxa"/>
            <w:tcBorders>
              <w:top w:val="single" w:sz="4" w:space="0" w:color="auto"/>
              <w:left w:val="single" w:sz="4" w:space="0" w:color="auto"/>
              <w:bottom w:val="single" w:sz="4" w:space="0" w:color="auto"/>
              <w:right w:val="single" w:sz="4" w:space="0" w:color="auto"/>
            </w:tcBorders>
            <w:hideMark/>
          </w:tcPr>
          <w:p w14:paraId="61B33D58" w14:textId="77777777" w:rsidR="00E867F1" w:rsidRPr="00AD26F5" w:rsidRDefault="00E867F1" w:rsidP="00E867F1">
            <w:pPr>
              <w:rPr>
                <w:sz w:val="22"/>
              </w:rPr>
            </w:pPr>
            <w:r w:rsidRPr="00AD26F5">
              <w:t xml:space="preserve">Anykščių miesto naujosios kapinės (Jurzdiko k. 2, Anykščių sen.) </w:t>
            </w:r>
          </w:p>
        </w:tc>
        <w:tc>
          <w:tcPr>
            <w:tcW w:w="2832" w:type="dxa"/>
            <w:tcBorders>
              <w:top w:val="single" w:sz="4" w:space="0" w:color="auto"/>
              <w:left w:val="single" w:sz="4" w:space="0" w:color="auto"/>
              <w:bottom w:val="single" w:sz="4" w:space="0" w:color="auto"/>
              <w:right w:val="single" w:sz="4" w:space="0" w:color="auto"/>
            </w:tcBorders>
            <w:hideMark/>
          </w:tcPr>
          <w:p w14:paraId="34455367" w14:textId="77777777" w:rsidR="00E867F1" w:rsidRPr="00AD26F5" w:rsidRDefault="00E867F1" w:rsidP="00E867F1">
            <w:pPr>
              <w:rPr>
                <w:sz w:val="22"/>
              </w:rPr>
            </w:pPr>
            <w:r w:rsidRPr="00AD26F5">
              <w:rPr>
                <w:sz w:val="22"/>
              </w:rPr>
              <w:t>Veikiančios</w:t>
            </w:r>
          </w:p>
          <w:p w14:paraId="629D689D" w14:textId="77777777" w:rsidR="00E867F1" w:rsidRPr="00AD26F5" w:rsidRDefault="00E867F1" w:rsidP="00E867F1">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BC332D7" w14:textId="77777777" w:rsidR="00E867F1" w:rsidRPr="00AD26F5" w:rsidRDefault="00E867F1" w:rsidP="00E867F1">
            <w:pPr>
              <w:jc w:val="center"/>
              <w:rPr>
                <w:sz w:val="22"/>
              </w:rPr>
            </w:pPr>
            <w:r w:rsidRPr="00AD26F5">
              <w:t>3,8276</w:t>
            </w:r>
          </w:p>
        </w:tc>
        <w:tc>
          <w:tcPr>
            <w:tcW w:w="2520" w:type="dxa"/>
            <w:tcBorders>
              <w:top w:val="single" w:sz="4" w:space="0" w:color="auto"/>
              <w:left w:val="single" w:sz="4" w:space="0" w:color="auto"/>
              <w:bottom w:val="single" w:sz="4" w:space="0" w:color="auto"/>
              <w:right w:val="single" w:sz="4" w:space="0" w:color="auto"/>
            </w:tcBorders>
            <w:hideMark/>
          </w:tcPr>
          <w:p w14:paraId="1A8239D9" w14:textId="77777777" w:rsidR="00E867F1" w:rsidRPr="00AD26F5" w:rsidRDefault="00E867F1" w:rsidP="00E867F1">
            <w:pPr>
              <w:jc w:val="center"/>
              <w:rPr>
                <w:sz w:val="22"/>
              </w:rPr>
            </w:pPr>
            <w:r w:rsidRPr="00AD26F5">
              <w:rPr>
                <w:sz w:val="22"/>
              </w:rPr>
              <w:t xml:space="preserve">Žemės sklypo unikalus </w:t>
            </w:r>
          </w:p>
          <w:p w14:paraId="10F20836" w14:textId="77777777" w:rsidR="00E867F1" w:rsidRPr="00AD26F5" w:rsidRDefault="00E867F1" w:rsidP="00E867F1">
            <w:pPr>
              <w:jc w:val="center"/>
              <w:rPr>
                <w:sz w:val="22"/>
              </w:rPr>
            </w:pPr>
            <w:r w:rsidRPr="00AD26F5">
              <w:rPr>
                <w:sz w:val="22"/>
              </w:rPr>
              <w:t>Nr. 4400-4378-4030,</w:t>
            </w:r>
          </w:p>
          <w:p w14:paraId="3031B2F2" w14:textId="77777777" w:rsidR="00E867F1" w:rsidRPr="00AD26F5" w:rsidRDefault="00E867F1" w:rsidP="00E867F1">
            <w:pPr>
              <w:jc w:val="center"/>
              <w:rPr>
                <w:sz w:val="22"/>
              </w:rPr>
            </w:pPr>
            <w:r w:rsidRPr="00AD26F5">
              <w:rPr>
                <w:sz w:val="22"/>
              </w:rPr>
              <w:t>2016-11-14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7DAAB1A5" w14:textId="77777777" w:rsidR="00E867F1" w:rsidRPr="00AD26F5" w:rsidRDefault="00E867F1" w:rsidP="00E867F1">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186E0EF0" w14:textId="77777777" w:rsidR="00E867F1" w:rsidRPr="00AD26F5" w:rsidRDefault="00E867F1" w:rsidP="00E867F1">
            <w:pPr>
              <w:rPr>
                <w:sz w:val="22"/>
              </w:rPr>
            </w:pPr>
            <w:r w:rsidRPr="00AD26F5">
              <w:rPr>
                <w:sz w:val="22"/>
              </w:rPr>
              <w:t>UAB Anykščių komunalinis ūkis</w:t>
            </w:r>
          </w:p>
          <w:p w14:paraId="513FDABD" w14:textId="77777777" w:rsidR="00E867F1" w:rsidRPr="00AD26F5" w:rsidRDefault="00E867F1" w:rsidP="00E867F1">
            <w:pPr>
              <w:rPr>
                <w:sz w:val="22"/>
              </w:rPr>
            </w:pPr>
            <w:r w:rsidRPr="00AD26F5">
              <w:rPr>
                <w:sz w:val="22"/>
              </w:rPr>
              <w:t>Gegužės g. 47</w:t>
            </w:r>
          </w:p>
          <w:p w14:paraId="19B75E6D" w14:textId="77777777" w:rsidR="00E867F1" w:rsidRDefault="00E867F1" w:rsidP="00E867F1">
            <w:pPr>
              <w:rPr>
                <w:sz w:val="22"/>
              </w:rPr>
            </w:pPr>
            <w:r w:rsidRPr="00AD26F5">
              <w:rPr>
                <w:sz w:val="22"/>
              </w:rPr>
              <w:t>29107 Anykščiai</w:t>
            </w:r>
          </w:p>
          <w:p w14:paraId="21338208" w14:textId="3D17E12A" w:rsidR="00734F66" w:rsidRPr="00AD26F5" w:rsidRDefault="00734F66" w:rsidP="00E867F1">
            <w:pPr>
              <w:rPr>
                <w:sz w:val="22"/>
              </w:rPr>
            </w:pPr>
            <w:r w:rsidRPr="00AD26F5">
              <w:rPr>
                <w:sz w:val="22"/>
              </w:rPr>
              <w:t>Padalinio vadovas Kęstutis Šermukšnis</w:t>
            </w:r>
          </w:p>
          <w:p w14:paraId="7ACBD57B" w14:textId="5F9108BB" w:rsidR="00E867F1" w:rsidRPr="00AD26F5" w:rsidRDefault="00E867F1" w:rsidP="00E867F1">
            <w:pPr>
              <w:rPr>
                <w:sz w:val="22"/>
              </w:rPr>
            </w:pPr>
            <w:r w:rsidRPr="00AD26F5">
              <w:rPr>
                <w:sz w:val="22"/>
              </w:rPr>
              <w:t>tel. (</w:t>
            </w:r>
            <w:r>
              <w:rPr>
                <w:sz w:val="22"/>
              </w:rPr>
              <w:t>0</w:t>
            </w:r>
            <w:r w:rsidRPr="00AD26F5">
              <w:rPr>
                <w:sz w:val="22"/>
              </w:rPr>
              <w:t xml:space="preserve"> 381) 42687</w:t>
            </w:r>
          </w:p>
          <w:p w14:paraId="78C9C3E5" w14:textId="77777777" w:rsidR="00E867F1" w:rsidRPr="00AD26F5" w:rsidRDefault="00E867F1" w:rsidP="00E867F1">
            <w:pPr>
              <w:rPr>
                <w:sz w:val="22"/>
              </w:rPr>
            </w:pPr>
            <w:r w:rsidRPr="00AD26F5">
              <w:rPr>
                <w:sz w:val="22"/>
              </w:rPr>
              <w:t xml:space="preserve">el. p. </w:t>
            </w:r>
            <w:hyperlink r:id="rId17" w:history="1">
              <w:r w:rsidRPr="00AD26F5">
                <w:rPr>
                  <w:rStyle w:val="Hipersaitas"/>
                  <w:color w:val="auto"/>
                  <w:szCs w:val="24"/>
                </w:rPr>
                <w:t>info@anykom.lt</w:t>
              </w:r>
            </w:hyperlink>
          </w:p>
        </w:tc>
      </w:tr>
      <w:tr w:rsidR="00E867F1" w:rsidRPr="00AD26F5" w14:paraId="1FC1CC8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8210E8B" w14:textId="77777777" w:rsidR="00E867F1" w:rsidRPr="00AD26F5" w:rsidRDefault="00E867F1" w:rsidP="00E867F1">
            <w:pPr>
              <w:jc w:val="center"/>
              <w:rPr>
                <w:sz w:val="22"/>
              </w:rPr>
            </w:pPr>
            <w:r w:rsidRPr="00AD26F5">
              <w:rPr>
                <w:sz w:val="22"/>
              </w:rPr>
              <w:t>3.</w:t>
            </w:r>
          </w:p>
        </w:tc>
        <w:tc>
          <w:tcPr>
            <w:tcW w:w="2267" w:type="dxa"/>
            <w:tcBorders>
              <w:top w:val="single" w:sz="4" w:space="0" w:color="auto"/>
              <w:left w:val="single" w:sz="4" w:space="0" w:color="auto"/>
              <w:bottom w:val="single" w:sz="4" w:space="0" w:color="auto"/>
              <w:right w:val="single" w:sz="4" w:space="0" w:color="auto"/>
            </w:tcBorders>
            <w:hideMark/>
          </w:tcPr>
          <w:p w14:paraId="3737CC6E" w14:textId="77777777" w:rsidR="00E867F1" w:rsidRPr="00AD26F5" w:rsidRDefault="00E867F1" w:rsidP="00E867F1">
            <w:r w:rsidRPr="00AD26F5">
              <w:t xml:space="preserve">Anykščių senosios žydų kapinės </w:t>
            </w:r>
          </w:p>
          <w:p w14:paraId="72AA5AF2" w14:textId="77777777" w:rsidR="00E867F1" w:rsidRPr="00AD26F5" w:rsidRDefault="00E867F1" w:rsidP="00E867F1">
            <w:pPr>
              <w:rPr>
                <w:sz w:val="22"/>
              </w:rPr>
            </w:pPr>
            <w:r w:rsidRPr="00AD26F5">
              <w:lastRenderedPageBreak/>
              <w:t xml:space="preserve">( Kęstučio g., Anykščiai) </w:t>
            </w:r>
          </w:p>
        </w:tc>
        <w:tc>
          <w:tcPr>
            <w:tcW w:w="2832" w:type="dxa"/>
            <w:tcBorders>
              <w:top w:val="single" w:sz="4" w:space="0" w:color="auto"/>
              <w:left w:val="single" w:sz="4" w:space="0" w:color="auto"/>
              <w:bottom w:val="single" w:sz="4" w:space="0" w:color="auto"/>
              <w:right w:val="single" w:sz="4" w:space="0" w:color="auto"/>
            </w:tcBorders>
            <w:hideMark/>
          </w:tcPr>
          <w:p w14:paraId="0C6FDE98" w14:textId="77777777" w:rsidR="00E867F1" w:rsidRPr="00AD26F5" w:rsidRDefault="00E867F1" w:rsidP="00E867F1">
            <w:pPr>
              <w:rPr>
                <w:sz w:val="22"/>
              </w:rPr>
            </w:pPr>
            <w:r w:rsidRPr="00AD26F5">
              <w:rPr>
                <w:sz w:val="22"/>
              </w:rPr>
              <w:lastRenderedPageBreak/>
              <w:t>Neveikiančios</w:t>
            </w:r>
          </w:p>
          <w:p w14:paraId="3ABB1741" w14:textId="77777777" w:rsidR="00E867F1" w:rsidRPr="00AD26F5" w:rsidRDefault="00E867F1" w:rsidP="00E867F1">
            <w:pPr>
              <w:rPr>
                <w:sz w:val="22"/>
              </w:rPr>
            </w:pPr>
            <w:r w:rsidRPr="00AD26F5">
              <w:rPr>
                <w:sz w:val="22"/>
              </w:rPr>
              <w:lastRenderedPageBreak/>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677EEA2" w14:textId="77777777" w:rsidR="00E867F1" w:rsidRPr="00AD26F5" w:rsidRDefault="00E867F1" w:rsidP="00E867F1">
            <w:pPr>
              <w:jc w:val="center"/>
              <w:rPr>
                <w:sz w:val="22"/>
              </w:rPr>
            </w:pPr>
            <w:r w:rsidRPr="00AD26F5">
              <w:rPr>
                <w:sz w:val="22"/>
              </w:rPr>
              <w:lastRenderedPageBreak/>
              <w:t>2,1978</w:t>
            </w:r>
          </w:p>
        </w:tc>
        <w:tc>
          <w:tcPr>
            <w:tcW w:w="2520" w:type="dxa"/>
            <w:tcBorders>
              <w:top w:val="single" w:sz="4" w:space="0" w:color="auto"/>
              <w:left w:val="single" w:sz="4" w:space="0" w:color="auto"/>
              <w:bottom w:val="single" w:sz="4" w:space="0" w:color="auto"/>
              <w:right w:val="single" w:sz="4" w:space="0" w:color="auto"/>
            </w:tcBorders>
            <w:hideMark/>
          </w:tcPr>
          <w:p w14:paraId="320A8469" w14:textId="77777777" w:rsidR="00E867F1" w:rsidRPr="00AD26F5" w:rsidRDefault="00E867F1" w:rsidP="00E867F1">
            <w:pPr>
              <w:jc w:val="center"/>
              <w:rPr>
                <w:sz w:val="22"/>
              </w:rPr>
            </w:pPr>
            <w:r w:rsidRPr="00AD26F5">
              <w:rPr>
                <w:sz w:val="22"/>
              </w:rPr>
              <w:t>Žemės sklypo unikalus</w:t>
            </w:r>
          </w:p>
          <w:p w14:paraId="58867587" w14:textId="77777777" w:rsidR="00E867F1" w:rsidRPr="00AD26F5" w:rsidRDefault="00E867F1" w:rsidP="00E867F1">
            <w:pPr>
              <w:jc w:val="center"/>
              <w:rPr>
                <w:sz w:val="22"/>
              </w:rPr>
            </w:pPr>
            <w:r w:rsidRPr="00AD26F5">
              <w:rPr>
                <w:sz w:val="22"/>
              </w:rPr>
              <w:t xml:space="preserve"> Nr. 4400-4644-9049,</w:t>
            </w:r>
          </w:p>
          <w:p w14:paraId="39579D87" w14:textId="77777777" w:rsidR="00E867F1" w:rsidRPr="00AD26F5" w:rsidRDefault="00E867F1" w:rsidP="00E867F1">
            <w:pPr>
              <w:jc w:val="center"/>
              <w:rPr>
                <w:sz w:val="22"/>
              </w:rPr>
            </w:pPr>
            <w:r w:rsidRPr="00AD26F5">
              <w:rPr>
                <w:sz w:val="22"/>
              </w:rPr>
              <w:lastRenderedPageBreak/>
              <w:t>2017-07-07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71430394" w14:textId="77777777" w:rsidR="00E867F1" w:rsidRPr="00AD26F5" w:rsidRDefault="00E867F1" w:rsidP="00E867F1">
            <w:pPr>
              <w:jc w:val="center"/>
              <w:rPr>
                <w:sz w:val="22"/>
              </w:rPr>
            </w:pPr>
            <w:r w:rsidRPr="00AD26F5">
              <w:rPr>
                <w:sz w:val="22"/>
              </w:rPr>
              <w:lastRenderedPageBreak/>
              <w:t>unikalus kodas 11953</w:t>
            </w:r>
          </w:p>
        </w:tc>
        <w:tc>
          <w:tcPr>
            <w:tcW w:w="3973" w:type="dxa"/>
            <w:tcBorders>
              <w:top w:val="single" w:sz="4" w:space="0" w:color="auto"/>
              <w:left w:val="single" w:sz="4" w:space="0" w:color="auto"/>
              <w:bottom w:val="single" w:sz="4" w:space="0" w:color="auto"/>
              <w:right w:val="single" w:sz="4" w:space="0" w:color="auto"/>
            </w:tcBorders>
            <w:hideMark/>
          </w:tcPr>
          <w:p w14:paraId="32ED462B" w14:textId="77777777" w:rsidR="00E867F1" w:rsidRPr="00AD26F5" w:rsidRDefault="00E867F1" w:rsidP="00E867F1">
            <w:pPr>
              <w:rPr>
                <w:sz w:val="22"/>
              </w:rPr>
            </w:pPr>
            <w:r w:rsidRPr="00AD26F5">
              <w:rPr>
                <w:sz w:val="22"/>
              </w:rPr>
              <w:t xml:space="preserve">UAB Anykščių </w:t>
            </w:r>
          </w:p>
          <w:p w14:paraId="53A9ADC5" w14:textId="77777777" w:rsidR="00E867F1" w:rsidRPr="00AD26F5" w:rsidRDefault="00E867F1" w:rsidP="00E867F1">
            <w:pPr>
              <w:rPr>
                <w:sz w:val="22"/>
              </w:rPr>
            </w:pPr>
            <w:r w:rsidRPr="00AD26F5">
              <w:rPr>
                <w:sz w:val="22"/>
              </w:rPr>
              <w:t>komunalinis ūkis</w:t>
            </w:r>
          </w:p>
          <w:p w14:paraId="2F7C49B7" w14:textId="77777777" w:rsidR="00E867F1" w:rsidRPr="00AD26F5" w:rsidRDefault="00E867F1" w:rsidP="00E867F1">
            <w:pPr>
              <w:rPr>
                <w:sz w:val="22"/>
              </w:rPr>
            </w:pPr>
            <w:r w:rsidRPr="00AD26F5">
              <w:rPr>
                <w:sz w:val="22"/>
              </w:rPr>
              <w:t>Gegužės g. 47</w:t>
            </w:r>
          </w:p>
          <w:p w14:paraId="4E24C194" w14:textId="77777777" w:rsidR="00E867F1" w:rsidRDefault="00E867F1" w:rsidP="00E867F1">
            <w:pPr>
              <w:rPr>
                <w:sz w:val="22"/>
              </w:rPr>
            </w:pPr>
            <w:r w:rsidRPr="00AD26F5">
              <w:rPr>
                <w:sz w:val="22"/>
              </w:rPr>
              <w:lastRenderedPageBreak/>
              <w:t>29107 Anykščiai</w:t>
            </w:r>
          </w:p>
          <w:p w14:paraId="3FE41051" w14:textId="228CB53F" w:rsidR="00734F66" w:rsidRPr="00AD26F5" w:rsidRDefault="00734F66" w:rsidP="00E867F1">
            <w:pPr>
              <w:rPr>
                <w:sz w:val="22"/>
              </w:rPr>
            </w:pPr>
            <w:r w:rsidRPr="00AD26F5">
              <w:rPr>
                <w:sz w:val="22"/>
              </w:rPr>
              <w:t>Padalinio vadovas Kęstutis Šermukšnis</w:t>
            </w:r>
          </w:p>
          <w:p w14:paraId="273FF479" w14:textId="66A0579B" w:rsidR="00E867F1" w:rsidRPr="00AD26F5" w:rsidRDefault="00E867F1" w:rsidP="00E867F1">
            <w:pPr>
              <w:rPr>
                <w:sz w:val="22"/>
              </w:rPr>
            </w:pPr>
            <w:r w:rsidRPr="00AD26F5">
              <w:rPr>
                <w:sz w:val="22"/>
              </w:rPr>
              <w:t>tel. (</w:t>
            </w:r>
            <w:r>
              <w:rPr>
                <w:sz w:val="22"/>
              </w:rPr>
              <w:t>0</w:t>
            </w:r>
            <w:r w:rsidRPr="00AD26F5">
              <w:rPr>
                <w:sz w:val="22"/>
              </w:rPr>
              <w:t xml:space="preserve"> 381) 42687</w:t>
            </w:r>
          </w:p>
          <w:p w14:paraId="5B9289EA" w14:textId="77777777" w:rsidR="00E867F1" w:rsidRPr="00AD26F5" w:rsidRDefault="00E867F1" w:rsidP="00E867F1">
            <w:pPr>
              <w:rPr>
                <w:sz w:val="22"/>
              </w:rPr>
            </w:pPr>
            <w:r w:rsidRPr="00AD26F5">
              <w:rPr>
                <w:sz w:val="22"/>
              </w:rPr>
              <w:t xml:space="preserve">el. p. </w:t>
            </w:r>
            <w:hyperlink r:id="rId18" w:history="1">
              <w:r w:rsidRPr="00AD26F5">
                <w:rPr>
                  <w:rStyle w:val="Hipersaitas"/>
                  <w:color w:val="auto"/>
                  <w:szCs w:val="24"/>
                </w:rPr>
                <w:t>info@anykom.lt</w:t>
              </w:r>
            </w:hyperlink>
          </w:p>
        </w:tc>
      </w:tr>
      <w:tr w:rsidR="00E867F1" w:rsidRPr="00AD26F5" w14:paraId="0BFCF63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8D0D7F8" w14:textId="77777777" w:rsidR="00E867F1" w:rsidRPr="00AD26F5" w:rsidRDefault="00E867F1" w:rsidP="00E867F1">
            <w:pPr>
              <w:jc w:val="center"/>
              <w:rPr>
                <w:sz w:val="22"/>
              </w:rPr>
            </w:pPr>
            <w:r w:rsidRPr="00AD26F5">
              <w:rPr>
                <w:sz w:val="22"/>
              </w:rPr>
              <w:lastRenderedPageBreak/>
              <w:t>4.</w:t>
            </w:r>
          </w:p>
        </w:tc>
        <w:tc>
          <w:tcPr>
            <w:tcW w:w="2267" w:type="dxa"/>
            <w:tcBorders>
              <w:top w:val="single" w:sz="4" w:space="0" w:color="auto"/>
              <w:left w:val="single" w:sz="4" w:space="0" w:color="auto"/>
              <w:bottom w:val="single" w:sz="4" w:space="0" w:color="auto"/>
              <w:right w:val="single" w:sz="4" w:space="0" w:color="auto"/>
            </w:tcBorders>
            <w:hideMark/>
          </w:tcPr>
          <w:p w14:paraId="2EFA3F61" w14:textId="77777777" w:rsidR="00E867F1" w:rsidRPr="00AD26F5" w:rsidRDefault="00E867F1" w:rsidP="00E867F1">
            <w:pPr>
              <w:rPr>
                <w:sz w:val="22"/>
              </w:rPr>
            </w:pPr>
            <w:r w:rsidRPr="00AD26F5">
              <w:t xml:space="preserve">Antrojo pasaulinio karo Sovietų Sąjungos karių kapinės (Vilniaus g., Anykščiai ) </w:t>
            </w:r>
          </w:p>
        </w:tc>
        <w:tc>
          <w:tcPr>
            <w:tcW w:w="2832" w:type="dxa"/>
            <w:tcBorders>
              <w:top w:val="single" w:sz="4" w:space="0" w:color="auto"/>
              <w:left w:val="single" w:sz="4" w:space="0" w:color="auto"/>
              <w:bottom w:val="single" w:sz="4" w:space="0" w:color="auto"/>
              <w:right w:val="single" w:sz="4" w:space="0" w:color="auto"/>
            </w:tcBorders>
            <w:hideMark/>
          </w:tcPr>
          <w:p w14:paraId="515E307F" w14:textId="77777777" w:rsidR="00E867F1" w:rsidRPr="00AD26F5" w:rsidRDefault="00E867F1" w:rsidP="00E867F1">
            <w:pPr>
              <w:rPr>
                <w:sz w:val="22"/>
              </w:rPr>
            </w:pPr>
            <w:r w:rsidRPr="00AD26F5">
              <w:rPr>
                <w:sz w:val="22"/>
              </w:rPr>
              <w:t>Neveikiančios</w:t>
            </w:r>
          </w:p>
          <w:p w14:paraId="2577642F" w14:textId="77777777" w:rsidR="00E867F1" w:rsidRPr="00AD26F5" w:rsidRDefault="00E867F1" w:rsidP="00E867F1">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04B3610" w14:textId="77777777" w:rsidR="00E867F1" w:rsidRPr="00AD26F5" w:rsidRDefault="00E867F1" w:rsidP="00E867F1">
            <w:pPr>
              <w:jc w:val="center"/>
              <w:rPr>
                <w:sz w:val="22"/>
              </w:rPr>
            </w:pPr>
            <w:r w:rsidRPr="00AD26F5">
              <w:rPr>
                <w:sz w:val="22"/>
              </w:rPr>
              <w:t>0,2088</w:t>
            </w:r>
          </w:p>
        </w:tc>
        <w:tc>
          <w:tcPr>
            <w:tcW w:w="2520" w:type="dxa"/>
            <w:tcBorders>
              <w:top w:val="single" w:sz="4" w:space="0" w:color="auto"/>
              <w:left w:val="single" w:sz="4" w:space="0" w:color="auto"/>
              <w:bottom w:val="single" w:sz="4" w:space="0" w:color="auto"/>
              <w:right w:val="single" w:sz="4" w:space="0" w:color="auto"/>
            </w:tcBorders>
            <w:hideMark/>
          </w:tcPr>
          <w:p w14:paraId="1065FF99" w14:textId="77777777" w:rsidR="00E867F1" w:rsidRPr="00AD26F5" w:rsidRDefault="00E867F1" w:rsidP="00E867F1">
            <w:pPr>
              <w:jc w:val="center"/>
              <w:rPr>
                <w:sz w:val="22"/>
              </w:rPr>
            </w:pPr>
            <w:r w:rsidRPr="00AD26F5">
              <w:rPr>
                <w:sz w:val="22"/>
              </w:rPr>
              <w:t>Žemės sklypo unikalus</w:t>
            </w:r>
          </w:p>
          <w:p w14:paraId="340B46C2" w14:textId="77777777" w:rsidR="00E867F1" w:rsidRPr="00AD26F5" w:rsidRDefault="00E867F1" w:rsidP="00E867F1">
            <w:pPr>
              <w:jc w:val="center"/>
              <w:rPr>
                <w:sz w:val="22"/>
              </w:rPr>
            </w:pPr>
            <w:r w:rsidRPr="00AD26F5">
              <w:rPr>
                <w:sz w:val="22"/>
              </w:rPr>
              <w:t xml:space="preserve"> Nr. 4400-5456-0888,</w:t>
            </w:r>
          </w:p>
          <w:p w14:paraId="2FA64077" w14:textId="77777777" w:rsidR="00E867F1" w:rsidRPr="00AD26F5" w:rsidRDefault="00E867F1" w:rsidP="00E867F1">
            <w:pPr>
              <w:jc w:val="center"/>
              <w:rPr>
                <w:sz w:val="22"/>
              </w:rPr>
            </w:pPr>
            <w:r w:rsidRPr="00AD26F5">
              <w:rPr>
                <w:sz w:val="22"/>
              </w:rPr>
              <w:t>2020-07-23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803F3B8" w14:textId="77777777" w:rsidR="00E867F1" w:rsidRPr="00AD26F5" w:rsidRDefault="00E867F1" w:rsidP="00E867F1">
            <w:pPr>
              <w:jc w:val="center"/>
              <w:rPr>
                <w:sz w:val="22"/>
              </w:rPr>
            </w:pPr>
            <w:r w:rsidRPr="00AD26F5">
              <w:rPr>
                <w:sz w:val="22"/>
              </w:rPr>
              <w:t xml:space="preserve"> unikalus kodas 10805</w:t>
            </w:r>
          </w:p>
        </w:tc>
        <w:tc>
          <w:tcPr>
            <w:tcW w:w="3973" w:type="dxa"/>
            <w:tcBorders>
              <w:top w:val="single" w:sz="4" w:space="0" w:color="auto"/>
              <w:left w:val="single" w:sz="4" w:space="0" w:color="auto"/>
              <w:bottom w:val="single" w:sz="4" w:space="0" w:color="auto"/>
              <w:right w:val="single" w:sz="4" w:space="0" w:color="auto"/>
            </w:tcBorders>
            <w:hideMark/>
          </w:tcPr>
          <w:p w14:paraId="6AA98F31" w14:textId="77777777" w:rsidR="00E867F1" w:rsidRPr="00AD26F5" w:rsidRDefault="00E867F1" w:rsidP="00E867F1">
            <w:pPr>
              <w:rPr>
                <w:sz w:val="22"/>
              </w:rPr>
            </w:pPr>
            <w:r w:rsidRPr="00AD26F5">
              <w:rPr>
                <w:sz w:val="22"/>
              </w:rPr>
              <w:t xml:space="preserve">UAB Anykščių </w:t>
            </w:r>
          </w:p>
          <w:p w14:paraId="05E7313B" w14:textId="77777777" w:rsidR="00E867F1" w:rsidRPr="00AD26F5" w:rsidRDefault="00E867F1" w:rsidP="00E867F1">
            <w:pPr>
              <w:rPr>
                <w:sz w:val="22"/>
              </w:rPr>
            </w:pPr>
            <w:r w:rsidRPr="00AD26F5">
              <w:rPr>
                <w:sz w:val="22"/>
              </w:rPr>
              <w:t>komunalinis ūkis</w:t>
            </w:r>
          </w:p>
          <w:p w14:paraId="11586387" w14:textId="77777777" w:rsidR="00E867F1" w:rsidRPr="00AD26F5" w:rsidRDefault="00E867F1" w:rsidP="00E867F1">
            <w:pPr>
              <w:rPr>
                <w:sz w:val="22"/>
              </w:rPr>
            </w:pPr>
            <w:r w:rsidRPr="00AD26F5">
              <w:rPr>
                <w:sz w:val="22"/>
              </w:rPr>
              <w:t>Gegužės g. 47</w:t>
            </w:r>
          </w:p>
          <w:p w14:paraId="06EEE346" w14:textId="77777777" w:rsidR="00E867F1" w:rsidRDefault="00E867F1" w:rsidP="00E867F1">
            <w:pPr>
              <w:rPr>
                <w:sz w:val="22"/>
              </w:rPr>
            </w:pPr>
            <w:r w:rsidRPr="00AD26F5">
              <w:rPr>
                <w:sz w:val="22"/>
              </w:rPr>
              <w:t>29107 Anykščiai</w:t>
            </w:r>
          </w:p>
          <w:p w14:paraId="4A819C79" w14:textId="71B919E0" w:rsidR="00734F66" w:rsidRPr="00AD26F5" w:rsidRDefault="00734F66" w:rsidP="00E867F1">
            <w:pPr>
              <w:rPr>
                <w:sz w:val="22"/>
              </w:rPr>
            </w:pPr>
            <w:r w:rsidRPr="00AD26F5">
              <w:rPr>
                <w:sz w:val="22"/>
              </w:rPr>
              <w:t>Padalinio vadovas Kęstutis Šermukšnis</w:t>
            </w:r>
          </w:p>
          <w:p w14:paraId="11D48A95" w14:textId="17750602" w:rsidR="00E867F1" w:rsidRPr="00AD26F5" w:rsidRDefault="00E867F1" w:rsidP="00E867F1">
            <w:pPr>
              <w:rPr>
                <w:sz w:val="22"/>
              </w:rPr>
            </w:pPr>
            <w:r w:rsidRPr="00AD26F5">
              <w:rPr>
                <w:sz w:val="22"/>
              </w:rPr>
              <w:t>tel. (</w:t>
            </w:r>
            <w:r>
              <w:rPr>
                <w:sz w:val="22"/>
              </w:rPr>
              <w:t>0</w:t>
            </w:r>
            <w:r w:rsidRPr="00AD26F5">
              <w:rPr>
                <w:sz w:val="22"/>
              </w:rPr>
              <w:t xml:space="preserve"> 381) 42687</w:t>
            </w:r>
          </w:p>
          <w:p w14:paraId="21D5391E" w14:textId="77777777" w:rsidR="00E867F1" w:rsidRPr="00AD26F5" w:rsidRDefault="00E867F1" w:rsidP="00E867F1">
            <w:pPr>
              <w:rPr>
                <w:sz w:val="22"/>
              </w:rPr>
            </w:pPr>
            <w:r w:rsidRPr="00AD26F5">
              <w:rPr>
                <w:sz w:val="22"/>
              </w:rPr>
              <w:t xml:space="preserve">el. p. </w:t>
            </w:r>
            <w:hyperlink r:id="rId19" w:history="1">
              <w:r w:rsidRPr="00AD26F5">
                <w:rPr>
                  <w:rStyle w:val="Hipersaitas"/>
                  <w:color w:val="auto"/>
                  <w:szCs w:val="24"/>
                </w:rPr>
                <w:t>info@anykom.lt</w:t>
              </w:r>
            </w:hyperlink>
          </w:p>
        </w:tc>
      </w:tr>
      <w:tr w:rsidR="00A46E98" w:rsidRPr="00AD26F5" w14:paraId="36D38654" w14:textId="77777777" w:rsidTr="00A46E98">
        <w:trPr>
          <w:trHeight w:val="23"/>
        </w:trPr>
        <w:tc>
          <w:tcPr>
            <w:tcW w:w="704" w:type="dxa"/>
            <w:tcBorders>
              <w:top w:val="single" w:sz="4" w:space="0" w:color="auto"/>
              <w:left w:val="single" w:sz="4" w:space="0" w:color="auto"/>
              <w:bottom w:val="single" w:sz="4" w:space="0" w:color="auto"/>
              <w:right w:val="single" w:sz="4" w:space="0" w:color="auto"/>
            </w:tcBorders>
            <w:hideMark/>
          </w:tcPr>
          <w:p w14:paraId="027E45F2" w14:textId="77777777" w:rsidR="00A46E98" w:rsidRPr="00AD26F5" w:rsidRDefault="00A46E98" w:rsidP="00A46E98">
            <w:pPr>
              <w:jc w:val="center"/>
              <w:rPr>
                <w:sz w:val="22"/>
              </w:rPr>
            </w:pPr>
            <w:r w:rsidRPr="00AD26F5">
              <w:rPr>
                <w:sz w:val="22"/>
              </w:rPr>
              <w:t>5.</w:t>
            </w:r>
          </w:p>
        </w:tc>
        <w:tc>
          <w:tcPr>
            <w:tcW w:w="2267" w:type="dxa"/>
            <w:tcBorders>
              <w:top w:val="single" w:sz="4" w:space="0" w:color="auto"/>
              <w:left w:val="single" w:sz="4" w:space="0" w:color="auto"/>
              <w:bottom w:val="single" w:sz="4" w:space="0" w:color="auto"/>
              <w:right w:val="single" w:sz="4" w:space="0" w:color="auto"/>
            </w:tcBorders>
            <w:hideMark/>
          </w:tcPr>
          <w:p w14:paraId="414DFD9A" w14:textId="77777777" w:rsidR="00A46E98" w:rsidRPr="00AD26F5" w:rsidRDefault="00A46E98" w:rsidP="00A46E98">
            <w:r w:rsidRPr="00AD26F5">
              <w:t>Anykščių miesto  kapinės (Šilo g., Anykščiai )</w:t>
            </w:r>
          </w:p>
        </w:tc>
        <w:tc>
          <w:tcPr>
            <w:tcW w:w="2832" w:type="dxa"/>
            <w:tcBorders>
              <w:top w:val="single" w:sz="4" w:space="0" w:color="auto"/>
              <w:left w:val="single" w:sz="4" w:space="0" w:color="auto"/>
              <w:bottom w:val="single" w:sz="4" w:space="0" w:color="auto"/>
              <w:right w:val="single" w:sz="4" w:space="0" w:color="auto"/>
            </w:tcBorders>
            <w:hideMark/>
          </w:tcPr>
          <w:p w14:paraId="6806C8A0" w14:textId="77777777" w:rsidR="00A46E98" w:rsidRPr="00AD26F5" w:rsidRDefault="00A46E98" w:rsidP="00A46E98">
            <w:pPr>
              <w:rPr>
                <w:sz w:val="22"/>
              </w:rPr>
            </w:pPr>
            <w:r w:rsidRPr="00AD26F5">
              <w:rPr>
                <w:sz w:val="22"/>
              </w:rPr>
              <w:t>Veikiančios</w:t>
            </w:r>
          </w:p>
          <w:p w14:paraId="674B7E23"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5632E0A7" w14:textId="367CB804" w:rsidR="00A46E98" w:rsidRPr="00A46E98" w:rsidRDefault="00A46E98" w:rsidP="00A46E98">
            <w:pPr>
              <w:jc w:val="center"/>
              <w:rPr>
                <w:sz w:val="22"/>
              </w:rPr>
            </w:pPr>
            <w:r w:rsidRPr="00A46E98">
              <w:rPr>
                <w:sz w:val="22"/>
                <w:szCs w:val="22"/>
              </w:rPr>
              <w:t>0,8200</w:t>
            </w:r>
          </w:p>
        </w:tc>
        <w:tc>
          <w:tcPr>
            <w:tcW w:w="2520" w:type="dxa"/>
            <w:tcBorders>
              <w:top w:val="single" w:sz="4" w:space="0" w:color="auto"/>
              <w:left w:val="single" w:sz="4" w:space="0" w:color="auto"/>
              <w:bottom w:val="single" w:sz="4" w:space="0" w:color="auto"/>
              <w:right w:val="single" w:sz="4" w:space="0" w:color="auto"/>
            </w:tcBorders>
          </w:tcPr>
          <w:p w14:paraId="69AC3DF4" w14:textId="77777777" w:rsidR="00A46E98" w:rsidRPr="00A46E98" w:rsidRDefault="00A46E98" w:rsidP="00A46E98">
            <w:pPr>
              <w:jc w:val="center"/>
              <w:rPr>
                <w:sz w:val="22"/>
                <w:szCs w:val="22"/>
              </w:rPr>
            </w:pPr>
            <w:r w:rsidRPr="00A46E98">
              <w:rPr>
                <w:sz w:val="22"/>
                <w:szCs w:val="22"/>
              </w:rPr>
              <w:t xml:space="preserve">Žemės sklypo unikalus </w:t>
            </w:r>
          </w:p>
          <w:p w14:paraId="0FD1A4F1" w14:textId="77777777" w:rsidR="00A46E98" w:rsidRPr="00A46E98" w:rsidRDefault="00A46E98" w:rsidP="00A46E98">
            <w:pPr>
              <w:jc w:val="center"/>
              <w:rPr>
                <w:sz w:val="22"/>
                <w:szCs w:val="22"/>
              </w:rPr>
            </w:pPr>
            <w:r w:rsidRPr="00A46E98">
              <w:rPr>
                <w:sz w:val="22"/>
                <w:szCs w:val="22"/>
              </w:rPr>
              <w:t>Nr. 4400-6583-8462,</w:t>
            </w:r>
          </w:p>
          <w:p w14:paraId="78E13BA2" w14:textId="78B16938" w:rsidR="00A46E98" w:rsidRPr="00A46E98" w:rsidRDefault="00A46E98" w:rsidP="00A46E98">
            <w:pPr>
              <w:jc w:val="center"/>
              <w:rPr>
                <w:sz w:val="22"/>
              </w:rPr>
            </w:pPr>
            <w:r w:rsidRPr="00A46E98">
              <w:rPr>
                <w:sz w:val="22"/>
                <w:szCs w:val="22"/>
              </w:rPr>
              <w:t>2025-04-04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3B9B54D"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366D4A20" w14:textId="77777777" w:rsidR="00A46E98" w:rsidRPr="00AD26F5" w:rsidRDefault="00A46E98" w:rsidP="00A46E98">
            <w:pPr>
              <w:rPr>
                <w:sz w:val="22"/>
              </w:rPr>
            </w:pPr>
            <w:r w:rsidRPr="00AD26F5">
              <w:rPr>
                <w:sz w:val="22"/>
              </w:rPr>
              <w:t>UAB Anykščių</w:t>
            </w:r>
          </w:p>
          <w:p w14:paraId="19C190E8" w14:textId="77777777" w:rsidR="00A46E98" w:rsidRPr="00AD26F5" w:rsidRDefault="00A46E98" w:rsidP="00A46E98">
            <w:pPr>
              <w:rPr>
                <w:sz w:val="22"/>
              </w:rPr>
            </w:pPr>
            <w:r w:rsidRPr="00AD26F5">
              <w:rPr>
                <w:sz w:val="22"/>
              </w:rPr>
              <w:t xml:space="preserve"> komunalinis ūkis</w:t>
            </w:r>
          </w:p>
          <w:p w14:paraId="31E0E19C" w14:textId="77777777" w:rsidR="00A46E98" w:rsidRPr="00AD26F5" w:rsidRDefault="00A46E98" w:rsidP="00A46E98">
            <w:pPr>
              <w:rPr>
                <w:sz w:val="22"/>
              </w:rPr>
            </w:pPr>
            <w:r w:rsidRPr="00AD26F5">
              <w:rPr>
                <w:sz w:val="22"/>
              </w:rPr>
              <w:t>Gegužės g. 47</w:t>
            </w:r>
          </w:p>
          <w:p w14:paraId="1B3BE289" w14:textId="77777777" w:rsidR="00A46E98" w:rsidRDefault="00A46E98" w:rsidP="00A46E98">
            <w:pPr>
              <w:rPr>
                <w:sz w:val="22"/>
              </w:rPr>
            </w:pPr>
            <w:r w:rsidRPr="00AD26F5">
              <w:rPr>
                <w:sz w:val="22"/>
              </w:rPr>
              <w:t>29107 Anykščiai</w:t>
            </w:r>
          </w:p>
          <w:p w14:paraId="79A018A6" w14:textId="680751BC" w:rsidR="00734F66" w:rsidRPr="00AD26F5" w:rsidRDefault="00734F66" w:rsidP="00A46E98">
            <w:pPr>
              <w:rPr>
                <w:sz w:val="22"/>
              </w:rPr>
            </w:pPr>
            <w:r w:rsidRPr="00AD26F5">
              <w:rPr>
                <w:sz w:val="22"/>
              </w:rPr>
              <w:t>Padalinio vadovas Kęstutis Šermukšnis</w:t>
            </w:r>
          </w:p>
          <w:p w14:paraId="1A5EC859" w14:textId="1A0DF7D6" w:rsidR="00A46E98" w:rsidRPr="00AD26F5" w:rsidRDefault="00A46E98" w:rsidP="00A46E98">
            <w:pPr>
              <w:rPr>
                <w:sz w:val="22"/>
              </w:rPr>
            </w:pPr>
            <w:r w:rsidRPr="00AD26F5">
              <w:rPr>
                <w:sz w:val="22"/>
              </w:rPr>
              <w:t>tel. (</w:t>
            </w:r>
            <w:r>
              <w:rPr>
                <w:sz w:val="22"/>
              </w:rPr>
              <w:t>0</w:t>
            </w:r>
            <w:r w:rsidRPr="00AD26F5">
              <w:rPr>
                <w:sz w:val="22"/>
              </w:rPr>
              <w:t xml:space="preserve"> 381) 42687</w:t>
            </w:r>
          </w:p>
          <w:p w14:paraId="4138B062" w14:textId="77777777" w:rsidR="00A46E98" w:rsidRPr="00AD26F5" w:rsidRDefault="00A46E98" w:rsidP="00A46E98">
            <w:pPr>
              <w:rPr>
                <w:sz w:val="22"/>
              </w:rPr>
            </w:pPr>
            <w:r w:rsidRPr="00AD26F5">
              <w:rPr>
                <w:sz w:val="22"/>
              </w:rPr>
              <w:t xml:space="preserve">el. p. </w:t>
            </w:r>
            <w:hyperlink r:id="rId20" w:history="1">
              <w:r w:rsidRPr="00AD26F5">
                <w:rPr>
                  <w:rStyle w:val="Hipersaitas"/>
                  <w:color w:val="auto"/>
                  <w:szCs w:val="24"/>
                </w:rPr>
                <w:t>info@anykom.lt</w:t>
              </w:r>
            </w:hyperlink>
          </w:p>
        </w:tc>
      </w:tr>
      <w:tr w:rsidR="00A46E98" w:rsidRPr="00AD26F5" w14:paraId="6D6527A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BD51F7A" w14:textId="77777777" w:rsidR="00A46E98" w:rsidRPr="00AD26F5" w:rsidRDefault="00A46E98" w:rsidP="00A46E98">
            <w:pPr>
              <w:jc w:val="center"/>
              <w:rPr>
                <w:sz w:val="22"/>
              </w:rPr>
            </w:pPr>
            <w:r w:rsidRPr="00AD26F5">
              <w:rPr>
                <w:sz w:val="22"/>
              </w:rPr>
              <w:t>6.</w:t>
            </w:r>
          </w:p>
        </w:tc>
        <w:tc>
          <w:tcPr>
            <w:tcW w:w="2267" w:type="dxa"/>
            <w:tcBorders>
              <w:top w:val="single" w:sz="4" w:space="0" w:color="auto"/>
              <w:left w:val="single" w:sz="4" w:space="0" w:color="auto"/>
              <w:bottom w:val="single" w:sz="4" w:space="0" w:color="auto"/>
              <w:right w:val="single" w:sz="4" w:space="0" w:color="auto"/>
            </w:tcBorders>
            <w:hideMark/>
          </w:tcPr>
          <w:p w14:paraId="6A2578CA" w14:textId="77777777" w:rsidR="00A46E98" w:rsidRPr="00AD26F5" w:rsidRDefault="00A46E98" w:rsidP="00A46E98">
            <w:r w:rsidRPr="00AD26F5">
              <w:t>Naujonių kaimo kapinės (Naujonių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3A97C5C2" w14:textId="77777777" w:rsidR="00A46E98" w:rsidRPr="00AD26F5" w:rsidRDefault="00A46E98" w:rsidP="00A46E98">
            <w:pPr>
              <w:rPr>
                <w:sz w:val="22"/>
              </w:rPr>
            </w:pPr>
            <w:r w:rsidRPr="00AD26F5">
              <w:rPr>
                <w:sz w:val="22"/>
              </w:rPr>
              <w:t>Veikiančios</w:t>
            </w:r>
          </w:p>
          <w:p w14:paraId="6B8A7E4A"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B1BBC6B" w14:textId="77777777" w:rsidR="00A46E98" w:rsidRPr="00AD26F5" w:rsidRDefault="00A46E98" w:rsidP="00A46E98">
            <w:pPr>
              <w:jc w:val="center"/>
              <w:rPr>
                <w:sz w:val="22"/>
              </w:rP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32181F20" w14:textId="77777777" w:rsidR="00A46E98" w:rsidRPr="00AD26F5" w:rsidRDefault="00A46E98" w:rsidP="00A46E9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26EE8B0"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53E18E83" w14:textId="77777777" w:rsidR="00A46E98" w:rsidRPr="00AD26F5" w:rsidRDefault="00A46E98" w:rsidP="00A46E98">
            <w:pPr>
              <w:rPr>
                <w:sz w:val="22"/>
              </w:rPr>
            </w:pPr>
            <w:r w:rsidRPr="00AD26F5">
              <w:rPr>
                <w:sz w:val="22"/>
              </w:rPr>
              <w:t xml:space="preserve">Anykščių r. sav. </w:t>
            </w:r>
          </w:p>
          <w:p w14:paraId="0F252AFC" w14:textId="77777777" w:rsidR="00A46E98" w:rsidRPr="00AD26F5" w:rsidRDefault="00A46E98" w:rsidP="00A46E98">
            <w:pPr>
              <w:rPr>
                <w:sz w:val="22"/>
              </w:rPr>
            </w:pPr>
            <w:r w:rsidRPr="00AD26F5">
              <w:rPr>
                <w:sz w:val="22"/>
              </w:rPr>
              <w:t xml:space="preserve">Anykščių seniūnija </w:t>
            </w:r>
          </w:p>
          <w:p w14:paraId="1FEEAE89" w14:textId="77777777" w:rsidR="00A46E98" w:rsidRPr="00AD26F5" w:rsidRDefault="00A46E98" w:rsidP="00A46E98">
            <w:pPr>
              <w:rPr>
                <w:color w:val="000000" w:themeColor="text1"/>
                <w:sz w:val="22"/>
              </w:rPr>
            </w:pPr>
            <w:r w:rsidRPr="00AD26F5">
              <w:rPr>
                <w:color w:val="000000" w:themeColor="text1"/>
                <w:sz w:val="22"/>
              </w:rPr>
              <w:t>Ladigos g. 1</w:t>
            </w:r>
          </w:p>
          <w:p w14:paraId="22AA7EF6" w14:textId="77777777" w:rsidR="00A46E98" w:rsidRDefault="00A46E98" w:rsidP="00A46E98">
            <w:pPr>
              <w:rPr>
                <w:sz w:val="22"/>
              </w:rPr>
            </w:pPr>
            <w:r w:rsidRPr="00AD26F5">
              <w:rPr>
                <w:sz w:val="22"/>
              </w:rPr>
              <w:t xml:space="preserve">29111 Anykščiai </w:t>
            </w:r>
          </w:p>
          <w:p w14:paraId="19A29BD7" w14:textId="4640FA7A" w:rsidR="00734F66" w:rsidRPr="00AD26F5" w:rsidRDefault="00734F66" w:rsidP="00A46E98">
            <w:pPr>
              <w:rPr>
                <w:sz w:val="22"/>
              </w:rPr>
            </w:pPr>
            <w:r w:rsidRPr="00AD26F5">
              <w:rPr>
                <w:sz w:val="22"/>
              </w:rPr>
              <w:t>Seniūno pavaduotoja</w:t>
            </w:r>
            <w:r>
              <w:rPr>
                <w:sz w:val="22"/>
              </w:rPr>
              <w:t xml:space="preserve"> Audronė Zdanevičienė</w:t>
            </w:r>
          </w:p>
          <w:p w14:paraId="7099AC54" w14:textId="21AA4D52" w:rsidR="00A46E98" w:rsidRPr="00AD26F5" w:rsidRDefault="00A46E98" w:rsidP="00A46E98">
            <w:pPr>
              <w:rPr>
                <w:sz w:val="22"/>
              </w:rPr>
            </w:pPr>
            <w:r w:rsidRPr="00AD26F5">
              <w:rPr>
                <w:sz w:val="22"/>
              </w:rPr>
              <w:t>tel. (</w:t>
            </w:r>
            <w:r>
              <w:rPr>
                <w:sz w:val="22"/>
              </w:rPr>
              <w:t>0</w:t>
            </w:r>
            <w:r w:rsidRPr="00AD26F5">
              <w:rPr>
                <w:sz w:val="22"/>
              </w:rPr>
              <w:t xml:space="preserve"> 381) 50775</w:t>
            </w:r>
          </w:p>
          <w:p w14:paraId="5274FEF0" w14:textId="77777777" w:rsidR="00A46E98" w:rsidRPr="00AD26F5" w:rsidRDefault="00A46E98" w:rsidP="00A46E98">
            <w:pPr>
              <w:jc w:val="center"/>
              <w:rPr>
                <w:sz w:val="22"/>
              </w:rPr>
            </w:pPr>
          </w:p>
        </w:tc>
      </w:tr>
      <w:tr w:rsidR="00A46E98" w:rsidRPr="00AD26F5" w14:paraId="55F57275"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CAF5C81" w14:textId="77777777" w:rsidR="00A46E98" w:rsidRPr="00AD26F5" w:rsidRDefault="00A46E98" w:rsidP="00A46E98">
            <w:pPr>
              <w:jc w:val="center"/>
              <w:rPr>
                <w:sz w:val="22"/>
              </w:rPr>
            </w:pPr>
            <w:r w:rsidRPr="00AD26F5">
              <w:rPr>
                <w:sz w:val="22"/>
              </w:rPr>
              <w:t>7.</w:t>
            </w:r>
          </w:p>
        </w:tc>
        <w:tc>
          <w:tcPr>
            <w:tcW w:w="2267" w:type="dxa"/>
            <w:tcBorders>
              <w:top w:val="single" w:sz="4" w:space="0" w:color="auto"/>
              <w:left w:val="single" w:sz="4" w:space="0" w:color="auto"/>
              <w:bottom w:val="single" w:sz="4" w:space="0" w:color="auto"/>
              <w:right w:val="single" w:sz="4" w:space="0" w:color="auto"/>
            </w:tcBorders>
            <w:hideMark/>
          </w:tcPr>
          <w:p w14:paraId="4E7CA019" w14:textId="77777777" w:rsidR="00A46E98" w:rsidRPr="00AD26F5" w:rsidRDefault="00A46E98" w:rsidP="00A46E98">
            <w:r w:rsidRPr="00AD26F5">
              <w:t>Peslių kaimo kapinės (Peslių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E16B3C1" w14:textId="77777777" w:rsidR="00A46E98" w:rsidRPr="00AD26F5" w:rsidRDefault="00A46E98" w:rsidP="00A46E98">
            <w:pPr>
              <w:rPr>
                <w:sz w:val="22"/>
              </w:rPr>
            </w:pPr>
            <w:r w:rsidRPr="00AD26F5">
              <w:rPr>
                <w:sz w:val="22"/>
              </w:rPr>
              <w:t>Veikiančios</w:t>
            </w:r>
          </w:p>
          <w:p w14:paraId="67FAB054"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74B6FB8" w14:textId="77777777" w:rsidR="00A46E98" w:rsidRPr="00AD26F5" w:rsidRDefault="00A46E98" w:rsidP="00A46E98">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44099A38" w14:textId="77777777" w:rsidR="00A46E98" w:rsidRPr="00AD26F5" w:rsidRDefault="00A46E98" w:rsidP="00A46E9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F6E2EE9"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010A6EF3" w14:textId="77777777" w:rsidR="00A46E98" w:rsidRPr="00AD26F5" w:rsidRDefault="00A46E98" w:rsidP="00A46E98">
            <w:pPr>
              <w:rPr>
                <w:sz w:val="22"/>
              </w:rPr>
            </w:pPr>
            <w:r w:rsidRPr="00AD26F5">
              <w:rPr>
                <w:sz w:val="22"/>
              </w:rPr>
              <w:t xml:space="preserve">Anykščių r. sav. </w:t>
            </w:r>
          </w:p>
          <w:p w14:paraId="084F0CA3" w14:textId="77777777" w:rsidR="00A46E98" w:rsidRPr="00AD26F5" w:rsidRDefault="00A46E98" w:rsidP="00A46E98">
            <w:pPr>
              <w:rPr>
                <w:sz w:val="22"/>
              </w:rPr>
            </w:pPr>
            <w:r w:rsidRPr="00AD26F5">
              <w:rPr>
                <w:sz w:val="22"/>
              </w:rPr>
              <w:t xml:space="preserve">Anykščių seniūnija </w:t>
            </w:r>
          </w:p>
          <w:p w14:paraId="5BA49112" w14:textId="77777777" w:rsidR="00A46E98" w:rsidRPr="00AD26F5" w:rsidRDefault="00A46E98" w:rsidP="00A46E98">
            <w:pPr>
              <w:rPr>
                <w:color w:val="000000" w:themeColor="text1"/>
                <w:sz w:val="22"/>
              </w:rPr>
            </w:pPr>
            <w:r w:rsidRPr="00AD26F5">
              <w:rPr>
                <w:color w:val="000000" w:themeColor="text1"/>
                <w:sz w:val="22"/>
              </w:rPr>
              <w:t>Ladigos g. 1</w:t>
            </w:r>
          </w:p>
          <w:p w14:paraId="535E4C4C" w14:textId="77777777" w:rsidR="00A46E98" w:rsidRDefault="00A46E98" w:rsidP="00A46E98">
            <w:pPr>
              <w:rPr>
                <w:sz w:val="22"/>
              </w:rPr>
            </w:pPr>
            <w:r w:rsidRPr="00AD26F5">
              <w:rPr>
                <w:sz w:val="22"/>
              </w:rPr>
              <w:t xml:space="preserve">29111 Anykščiai </w:t>
            </w:r>
          </w:p>
          <w:p w14:paraId="79D5DF20" w14:textId="04E7063F" w:rsidR="00734F66" w:rsidRPr="00AD26F5" w:rsidRDefault="00734F66" w:rsidP="00A46E98">
            <w:pPr>
              <w:rPr>
                <w:sz w:val="22"/>
              </w:rPr>
            </w:pPr>
            <w:r w:rsidRPr="00AD26F5">
              <w:rPr>
                <w:sz w:val="22"/>
              </w:rPr>
              <w:t>Seniūno pavaduotoja</w:t>
            </w:r>
            <w:r>
              <w:rPr>
                <w:sz w:val="22"/>
              </w:rPr>
              <w:t xml:space="preserve"> Audronė Zdanevičienė</w:t>
            </w:r>
          </w:p>
          <w:p w14:paraId="53FD387D" w14:textId="0A79E591" w:rsidR="00A46E98" w:rsidRPr="00AD26F5" w:rsidRDefault="00A46E98" w:rsidP="00A46E98">
            <w:pPr>
              <w:rPr>
                <w:sz w:val="22"/>
              </w:rPr>
            </w:pPr>
            <w:r w:rsidRPr="00AD26F5">
              <w:rPr>
                <w:sz w:val="22"/>
              </w:rPr>
              <w:t>tel. (</w:t>
            </w:r>
            <w:r>
              <w:rPr>
                <w:sz w:val="22"/>
              </w:rPr>
              <w:t>0</w:t>
            </w:r>
            <w:r w:rsidRPr="00AD26F5">
              <w:rPr>
                <w:sz w:val="22"/>
              </w:rPr>
              <w:t xml:space="preserve"> 381) 50775</w:t>
            </w:r>
          </w:p>
          <w:p w14:paraId="346D08C0" w14:textId="77777777" w:rsidR="00A46E98" w:rsidRPr="00AD26F5" w:rsidRDefault="00A46E98" w:rsidP="00A46E98">
            <w:pPr>
              <w:jc w:val="center"/>
              <w:rPr>
                <w:sz w:val="22"/>
              </w:rPr>
            </w:pPr>
          </w:p>
        </w:tc>
      </w:tr>
      <w:tr w:rsidR="00A46E98" w:rsidRPr="00AD26F5" w14:paraId="28E6D94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434E1FF" w14:textId="77777777" w:rsidR="00A46E98" w:rsidRPr="00AD26F5" w:rsidRDefault="00A46E98" w:rsidP="00A46E98">
            <w:pPr>
              <w:jc w:val="center"/>
              <w:rPr>
                <w:sz w:val="22"/>
              </w:rPr>
            </w:pPr>
            <w:r w:rsidRPr="00AD26F5">
              <w:rPr>
                <w:sz w:val="22"/>
              </w:rPr>
              <w:t>8.</w:t>
            </w:r>
          </w:p>
        </w:tc>
        <w:tc>
          <w:tcPr>
            <w:tcW w:w="2267" w:type="dxa"/>
            <w:tcBorders>
              <w:top w:val="single" w:sz="4" w:space="0" w:color="auto"/>
              <w:left w:val="single" w:sz="4" w:space="0" w:color="auto"/>
              <w:bottom w:val="single" w:sz="4" w:space="0" w:color="auto"/>
              <w:right w:val="single" w:sz="4" w:space="0" w:color="auto"/>
            </w:tcBorders>
            <w:hideMark/>
          </w:tcPr>
          <w:p w14:paraId="3BCED844" w14:textId="77777777" w:rsidR="00A46E98" w:rsidRPr="00AD26F5" w:rsidRDefault="00A46E98" w:rsidP="00A46E98">
            <w:r w:rsidRPr="00AD26F5">
              <w:t>Pagraužių kaimo kapinės (Burbiškio k., Anykščių sen.)</w:t>
            </w:r>
          </w:p>
        </w:tc>
        <w:tc>
          <w:tcPr>
            <w:tcW w:w="2832" w:type="dxa"/>
            <w:tcBorders>
              <w:top w:val="single" w:sz="4" w:space="0" w:color="auto"/>
              <w:left w:val="single" w:sz="4" w:space="0" w:color="auto"/>
              <w:bottom w:val="single" w:sz="4" w:space="0" w:color="auto"/>
              <w:right w:val="single" w:sz="4" w:space="0" w:color="auto"/>
            </w:tcBorders>
            <w:hideMark/>
          </w:tcPr>
          <w:p w14:paraId="094B805F" w14:textId="77777777" w:rsidR="00A46E98" w:rsidRPr="00AD26F5" w:rsidRDefault="00A46E98" w:rsidP="00A46E98">
            <w:pPr>
              <w:rPr>
                <w:sz w:val="22"/>
              </w:rPr>
            </w:pPr>
            <w:r w:rsidRPr="00AD26F5">
              <w:rPr>
                <w:sz w:val="22"/>
              </w:rPr>
              <w:t>Veikiančios</w:t>
            </w:r>
          </w:p>
          <w:p w14:paraId="308883EB" w14:textId="77777777" w:rsidR="00A46E98" w:rsidRPr="00AD26F5" w:rsidRDefault="00A46E98" w:rsidP="00A46E98">
            <w:pPr>
              <w:rPr>
                <w:sz w:val="22"/>
              </w:rPr>
            </w:pPr>
            <w:r w:rsidRPr="00AD26F5">
              <w:rPr>
                <w:sz w:val="22"/>
              </w:rPr>
              <w:lastRenderedPageBreak/>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039AC2F" w14:textId="77777777" w:rsidR="00A46E98" w:rsidRPr="00AD26F5" w:rsidRDefault="00A46E98" w:rsidP="00A46E98">
            <w:pPr>
              <w:jc w:val="center"/>
            </w:pPr>
            <w:r w:rsidRPr="00AD26F5">
              <w:lastRenderedPageBreak/>
              <w:t xml:space="preserve">1,39 (iš jų 0,88 </w:t>
            </w:r>
            <w:r w:rsidRPr="00AD26F5">
              <w:lastRenderedPageBreak/>
              <w:t>praplėtimas)</w:t>
            </w:r>
          </w:p>
        </w:tc>
        <w:tc>
          <w:tcPr>
            <w:tcW w:w="2520" w:type="dxa"/>
            <w:tcBorders>
              <w:top w:val="single" w:sz="4" w:space="0" w:color="auto"/>
              <w:left w:val="single" w:sz="4" w:space="0" w:color="auto"/>
              <w:bottom w:val="single" w:sz="4" w:space="0" w:color="auto"/>
              <w:right w:val="single" w:sz="4" w:space="0" w:color="auto"/>
            </w:tcBorders>
            <w:hideMark/>
          </w:tcPr>
          <w:p w14:paraId="3F8F4A6F" w14:textId="77777777" w:rsidR="00A46E98" w:rsidRPr="00AD26F5" w:rsidRDefault="00A46E98" w:rsidP="00A46E98">
            <w:pPr>
              <w:jc w:val="center"/>
              <w:rPr>
                <w:sz w:val="22"/>
              </w:rPr>
            </w:pPr>
            <w:r w:rsidRPr="00AD26F5">
              <w:rPr>
                <w:sz w:val="22"/>
              </w:rPr>
              <w:lastRenderedPageBreak/>
              <w:t xml:space="preserve">Žemės sklypo unikalus </w:t>
            </w:r>
          </w:p>
          <w:p w14:paraId="7727697A" w14:textId="77777777" w:rsidR="00A46E98" w:rsidRPr="00AD26F5" w:rsidRDefault="00A46E98" w:rsidP="00A46E98">
            <w:pPr>
              <w:jc w:val="center"/>
              <w:rPr>
                <w:sz w:val="22"/>
              </w:rPr>
            </w:pPr>
            <w:r w:rsidRPr="00AD26F5">
              <w:rPr>
                <w:sz w:val="22"/>
              </w:rPr>
              <w:t>Nr. 3416-0001-0059,</w:t>
            </w:r>
          </w:p>
          <w:p w14:paraId="3E065DCA" w14:textId="77777777" w:rsidR="00A46E98" w:rsidRPr="00AD26F5" w:rsidRDefault="00A46E98" w:rsidP="00A46E98">
            <w:pPr>
              <w:jc w:val="center"/>
              <w:rPr>
                <w:sz w:val="22"/>
              </w:rPr>
            </w:pPr>
            <w:r w:rsidRPr="00AD26F5">
              <w:rPr>
                <w:sz w:val="22"/>
              </w:rPr>
              <w:lastRenderedPageBreak/>
              <w:t>1996-08-15 įregistruotas (tik praplėtimas)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548DA96" w14:textId="77777777" w:rsidR="00A46E98" w:rsidRPr="00AD26F5" w:rsidRDefault="00A46E98" w:rsidP="00A46E98">
            <w:pPr>
              <w:jc w:val="center"/>
              <w:rPr>
                <w:sz w:val="22"/>
              </w:rPr>
            </w:pPr>
            <w:r w:rsidRPr="00AD26F5">
              <w:rPr>
                <w:sz w:val="22"/>
              </w:rPr>
              <w:lastRenderedPageBreak/>
              <w:t>neregistruotos</w:t>
            </w:r>
          </w:p>
        </w:tc>
        <w:tc>
          <w:tcPr>
            <w:tcW w:w="3973" w:type="dxa"/>
            <w:tcBorders>
              <w:top w:val="single" w:sz="4" w:space="0" w:color="auto"/>
              <w:left w:val="single" w:sz="4" w:space="0" w:color="auto"/>
              <w:bottom w:val="single" w:sz="4" w:space="0" w:color="auto"/>
              <w:right w:val="single" w:sz="4" w:space="0" w:color="auto"/>
            </w:tcBorders>
            <w:hideMark/>
          </w:tcPr>
          <w:p w14:paraId="26F67BEB" w14:textId="77777777" w:rsidR="00A46E98" w:rsidRPr="00AD26F5" w:rsidRDefault="00A46E98" w:rsidP="00A46E98">
            <w:pPr>
              <w:rPr>
                <w:sz w:val="22"/>
              </w:rPr>
            </w:pPr>
            <w:r w:rsidRPr="00AD26F5">
              <w:rPr>
                <w:sz w:val="22"/>
              </w:rPr>
              <w:t xml:space="preserve">UAB Anykščių </w:t>
            </w:r>
          </w:p>
          <w:p w14:paraId="58FCAE87" w14:textId="77777777" w:rsidR="00A46E98" w:rsidRPr="00AD26F5" w:rsidRDefault="00A46E98" w:rsidP="00A46E98">
            <w:pPr>
              <w:rPr>
                <w:sz w:val="22"/>
              </w:rPr>
            </w:pPr>
            <w:r w:rsidRPr="00AD26F5">
              <w:rPr>
                <w:sz w:val="22"/>
              </w:rPr>
              <w:t>komunalinis ūkis</w:t>
            </w:r>
          </w:p>
          <w:p w14:paraId="70C047CF" w14:textId="77777777" w:rsidR="00A46E98" w:rsidRPr="00AD26F5" w:rsidRDefault="00A46E98" w:rsidP="00A46E98">
            <w:pPr>
              <w:rPr>
                <w:sz w:val="22"/>
              </w:rPr>
            </w:pPr>
            <w:r w:rsidRPr="00AD26F5">
              <w:rPr>
                <w:sz w:val="22"/>
              </w:rPr>
              <w:t>Gegužės g. 47</w:t>
            </w:r>
          </w:p>
          <w:p w14:paraId="1B8FB714" w14:textId="77777777" w:rsidR="00A46E98" w:rsidRDefault="00A46E98" w:rsidP="00A46E98">
            <w:pPr>
              <w:rPr>
                <w:sz w:val="22"/>
              </w:rPr>
            </w:pPr>
            <w:r w:rsidRPr="00AD26F5">
              <w:rPr>
                <w:sz w:val="22"/>
              </w:rPr>
              <w:lastRenderedPageBreak/>
              <w:t>29107 Anykščiai</w:t>
            </w:r>
          </w:p>
          <w:p w14:paraId="6CC4FDFF" w14:textId="2F9B48B7" w:rsidR="00734F66" w:rsidRPr="00AD26F5" w:rsidRDefault="00734F66" w:rsidP="00A46E98">
            <w:pPr>
              <w:rPr>
                <w:sz w:val="22"/>
              </w:rPr>
            </w:pPr>
            <w:r w:rsidRPr="00AD26F5">
              <w:rPr>
                <w:sz w:val="22"/>
              </w:rPr>
              <w:t>Padalinio vadovas Kęstutis Šermukšnis</w:t>
            </w:r>
          </w:p>
          <w:p w14:paraId="0D7F4993" w14:textId="08131EF1" w:rsidR="00A46E98" w:rsidRPr="00AD26F5" w:rsidRDefault="00A46E98" w:rsidP="00A46E98">
            <w:pPr>
              <w:rPr>
                <w:sz w:val="22"/>
              </w:rPr>
            </w:pPr>
            <w:r w:rsidRPr="00AD26F5">
              <w:rPr>
                <w:sz w:val="22"/>
              </w:rPr>
              <w:t>tel. (</w:t>
            </w:r>
            <w:r>
              <w:rPr>
                <w:sz w:val="22"/>
              </w:rPr>
              <w:t>0</w:t>
            </w:r>
            <w:r w:rsidRPr="00AD26F5">
              <w:rPr>
                <w:sz w:val="22"/>
              </w:rPr>
              <w:t xml:space="preserve"> 381) 42687</w:t>
            </w:r>
          </w:p>
          <w:p w14:paraId="67364AF7" w14:textId="77777777" w:rsidR="00A46E98" w:rsidRPr="00AD26F5" w:rsidRDefault="00A46E98" w:rsidP="00A46E98">
            <w:pPr>
              <w:rPr>
                <w:sz w:val="22"/>
              </w:rPr>
            </w:pPr>
            <w:r w:rsidRPr="00AD26F5">
              <w:rPr>
                <w:sz w:val="22"/>
              </w:rPr>
              <w:t xml:space="preserve">el. p. </w:t>
            </w:r>
            <w:hyperlink r:id="rId21" w:history="1">
              <w:r w:rsidRPr="00AD26F5">
                <w:rPr>
                  <w:rStyle w:val="Hipersaitas"/>
                  <w:color w:val="auto"/>
                  <w:szCs w:val="24"/>
                </w:rPr>
                <w:t>info@anykom.lt</w:t>
              </w:r>
            </w:hyperlink>
          </w:p>
        </w:tc>
      </w:tr>
      <w:tr w:rsidR="00A46E98" w:rsidRPr="00AD26F5" w14:paraId="62458D0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B2A095A" w14:textId="77777777" w:rsidR="00A46E98" w:rsidRPr="00AD26F5" w:rsidRDefault="00A46E98" w:rsidP="00A46E98">
            <w:pPr>
              <w:jc w:val="center"/>
              <w:rPr>
                <w:sz w:val="22"/>
              </w:rPr>
            </w:pPr>
            <w:r w:rsidRPr="00AD26F5">
              <w:rPr>
                <w:sz w:val="22"/>
              </w:rPr>
              <w:lastRenderedPageBreak/>
              <w:t>9.</w:t>
            </w:r>
          </w:p>
        </w:tc>
        <w:tc>
          <w:tcPr>
            <w:tcW w:w="2267" w:type="dxa"/>
            <w:tcBorders>
              <w:top w:val="single" w:sz="4" w:space="0" w:color="auto"/>
              <w:left w:val="single" w:sz="4" w:space="0" w:color="auto"/>
              <w:bottom w:val="single" w:sz="4" w:space="0" w:color="auto"/>
              <w:right w:val="single" w:sz="4" w:space="0" w:color="auto"/>
            </w:tcBorders>
            <w:hideMark/>
          </w:tcPr>
          <w:p w14:paraId="56B5A101" w14:textId="77777777" w:rsidR="00A46E98" w:rsidRPr="00AD26F5" w:rsidRDefault="00A46E98" w:rsidP="00A46E98">
            <w:r w:rsidRPr="00AD26F5">
              <w:t>Rubikių kaimo kapinės (Rubikių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0EE7F01" w14:textId="77777777" w:rsidR="00A46E98" w:rsidRPr="00AD26F5" w:rsidRDefault="00A46E98" w:rsidP="00A46E98">
            <w:pPr>
              <w:rPr>
                <w:sz w:val="22"/>
              </w:rPr>
            </w:pPr>
            <w:r w:rsidRPr="00AD26F5">
              <w:rPr>
                <w:sz w:val="22"/>
              </w:rPr>
              <w:t>Veikiančios</w:t>
            </w:r>
          </w:p>
          <w:p w14:paraId="288B0276"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7EA2C13" w14:textId="77777777" w:rsidR="00A46E98" w:rsidRPr="00AD26F5" w:rsidRDefault="00A46E98" w:rsidP="00A46E98">
            <w:pPr>
              <w:jc w:val="center"/>
            </w:pPr>
            <w:r w:rsidRPr="00AD26F5">
              <w:t>0,24</w:t>
            </w:r>
          </w:p>
        </w:tc>
        <w:tc>
          <w:tcPr>
            <w:tcW w:w="2520" w:type="dxa"/>
            <w:tcBorders>
              <w:top w:val="single" w:sz="4" w:space="0" w:color="auto"/>
              <w:left w:val="single" w:sz="4" w:space="0" w:color="auto"/>
              <w:bottom w:val="single" w:sz="4" w:space="0" w:color="auto"/>
              <w:right w:val="single" w:sz="4" w:space="0" w:color="auto"/>
            </w:tcBorders>
            <w:hideMark/>
          </w:tcPr>
          <w:p w14:paraId="6DA9D27B" w14:textId="77777777" w:rsidR="00A46E98" w:rsidRPr="00AD26F5" w:rsidRDefault="00A46E98" w:rsidP="00A46E9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6FCA302"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450653FA" w14:textId="77777777" w:rsidR="00A46E98" w:rsidRPr="00AD26F5" w:rsidRDefault="00A46E98" w:rsidP="00A46E98">
            <w:pPr>
              <w:rPr>
                <w:sz w:val="22"/>
              </w:rPr>
            </w:pPr>
            <w:r w:rsidRPr="00AD26F5">
              <w:rPr>
                <w:sz w:val="22"/>
              </w:rPr>
              <w:t>UAB Anykščių</w:t>
            </w:r>
          </w:p>
          <w:p w14:paraId="1ED065E7" w14:textId="77777777" w:rsidR="00A46E98" w:rsidRPr="00AD26F5" w:rsidRDefault="00A46E98" w:rsidP="00A46E98">
            <w:pPr>
              <w:rPr>
                <w:sz w:val="22"/>
              </w:rPr>
            </w:pPr>
            <w:r w:rsidRPr="00AD26F5">
              <w:rPr>
                <w:sz w:val="22"/>
              </w:rPr>
              <w:t xml:space="preserve"> komunalinis ūkis</w:t>
            </w:r>
          </w:p>
          <w:p w14:paraId="3BE21EB8" w14:textId="77777777" w:rsidR="00A46E98" w:rsidRPr="00AD26F5" w:rsidRDefault="00A46E98" w:rsidP="00A46E98">
            <w:pPr>
              <w:rPr>
                <w:sz w:val="22"/>
              </w:rPr>
            </w:pPr>
            <w:r w:rsidRPr="00AD26F5">
              <w:rPr>
                <w:sz w:val="22"/>
              </w:rPr>
              <w:t>Gegužės g. 47</w:t>
            </w:r>
          </w:p>
          <w:p w14:paraId="6CC13D7A" w14:textId="77777777" w:rsidR="00A46E98" w:rsidRDefault="00A46E98" w:rsidP="00A46E98">
            <w:pPr>
              <w:rPr>
                <w:sz w:val="22"/>
              </w:rPr>
            </w:pPr>
            <w:r w:rsidRPr="00AD26F5">
              <w:rPr>
                <w:sz w:val="22"/>
              </w:rPr>
              <w:t>29107 Anykščiai</w:t>
            </w:r>
          </w:p>
          <w:p w14:paraId="2EA8432E" w14:textId="3666674B" w:rsidR="00734F66" w:rsidRPr="00AD26F5" w:rsidRDefault="00734F66" w:rsidP="00A46E98">
            <w:pPr>
              <w:rPr>
                <w:sz w:val="22"/>
              </w:rPr>
            </w:pPr>
            <w:r w:rsidRPr="00AD26F5">
              <w:rPr>
                <w:sz w:val="22"/>
              </w:rPr>
              <w:t>Padalinio vadovas Kęstutis Šermukšnis</w:t>
            </w:r>
          </w:p>
          <w:p w14:paraId="27639C4C" w14:textId="74716407" w:rsidR="00A46E98" w:rsidRPr="00AD26F5" w:rsidRDefault="00A46E98" w:rsidP="00A46E98">
            <w:pPr>
              <w:rPr>
                <w:sz w:val="22"/>
              </w:rPr>
            </w:pPr>
            <w:r w:rsidRPr="00AD26F5">
              <w:rPr>
                <w:sz w:val="22"/>
              </w:rPr>
              <w:t>tel. (</w:t>
            </w:r>
            <w:r w:rsidR="00284708">
              <w:rPr>
                <w:sz w:val="22"/>
              </w:rPr>
              <w:t>0</w:t>
            </w:r>
            <w:r w:rsidRPr="00AD26F5">
              <w:rPr>
                <w:sz w:val="22"/>
              </w:rPr>
              <w:t xml:space="preserve"> 381) 42687</w:t>
            </w:r>
          </w:p>
          <w:p w14:paraId="336FC782" w14:textId="77777777" w:rsidR="00A46E98" w:rsidRPr="00AD26F5" w:rsidRDefault="00A46E98" w:rsidP="00A46E98">
            <w:pPr>
              <w:rPr>
                <w:sz w:val="22"/>
              </w:rPr>
            </w:pPr>
            <w:r w:rsidRPr="00AD26F5">
              <w:rPr>
                <w:sz w:val="22"/>
              </w:rPr>
              <w:t xml:space="preserve">el. p. </w:t>
            </w:r>
            <w:hyperlink r:id="rId22" w:history="1">
              <w:r w:rsidRPr="00AD26F5">
                <w:rPr>
                  <w:rStyle w:val="Hipersaitas"/>
                  <w:color w:val="auto"/>
                  <w:szCs w:val="24"/>
                </w:rPr>
                <w:t>info@anykom.lt</w:t>
              </w:r>
            </w:hyperlink>
          </w:p>
        </w:tc>
      </w:tr>
      <w:tr w:rsidR="00A46E98" w:rsidRPr="00AD26F5" w14:paraId="3B11BDF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1405EB3" w14:textId="77777777" w:rsidR="00A46E98" w:rsidRPr="00AD26F5" w:rsidRDefault="00A46E98" w:rsidP="00A46E98">
            <w:pPr>
              <w:jc w:val="center"/>
              <w:rPr>
                <w:sz w:val="22"/>
              </w:rPr>
            </w:pPr>
            <w:r w:rsidRPr="00AD26F5">
              <w:rPr>
                <w:sz w:val="22"/>
              </w:rPr>
              <w:t>10.</w:t>
            </w:r>
          </w:p>
        </w:tc>
        <w:tc>
          <w:tcPr>
            <w:tcW w:w="2267" w:type="dxa"/>
            <w:tcBorders>
              <w:top w:val="single" w:sz="4" w:space="0" w:color="auto"/>
              <w:left w:val="single" w:sz="4" w:space="0" w:color="auto"/>
              <w:bottom w:val="single" w:sz="4" w:space="0" w:color="auto"/>
              <w:right w:val="single" w:sz="4" w:space="0" w:color="auto"/>
            </w:tcBorders>
            <w:hideMark/>
          </w:tcPr>
          <w:p w14:paraId="3D7DB6FE" w14:textId="77777777" w:rsidR="00A46E98" w:rsidRPr="00AD26F5" w:rsidRDefault="00A46E98" w:rsidP="00A46E98">
            <w:r w:rsidRPr="00AD26F5">
              <w:t>Inkūnų kaimo kapinės (Inkūnų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AE2106F" w14:textId="77777777" w:rsidR="00A46E98" w:rsidRPr="00AD26F5" w:rsidRDefault="00A46E98" w:rsidP="00A46E98">
            <w:pPr>
              <w:rPr>
                <w:sz w:val="22"/>
              </w:rPr>
            </w:pPr>
            <w:r w:rsidRPr="00AD26F5">
              <w:rPr>
                <w:sz w:val="22"/>
              </w:rPr>
              <w:t>Riboto laidojimo</w:t>
            </w:r>
          </w:p>
          <w:p w14:paraId="6D9D23D9"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0753E82" w14:textId="77777777" w:rsidR="00A46E98" w:rsidRPr="00AD26F5" w:rsidRDefault="00A46E98" w:rsidP="00A46E98">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6CEBD2AC" w14:textId="77777777" w:rsidR="00A46E98" w:rsidRPr="00AD26F5" w:rsidRDefault="00A46E98" w:rsidP="00A46E9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DFDFB55"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039FC69F" w14:textId="77777777" w:rsidR="00A46E98" w:rsidRPr="00AD26F5" w:rsidRDefault="00A46E98" w:rsidP="00A46E98">
            <w:pPr>
              <w:rPr>
                <w:sz w:val="22"/>
              </w:rPr>
            </w:pPr>
            <w:r w:rsidRPr="00AD26F5">
              <w:rPr>
                <w:sz w:val="22"/>
              </w:rPr>
              <w:t xml:space="preserve">Anykščių r. sav. </w:t>
            </w:r>
          </w:p>
          <w:p w14:paraId="239373F7" w14:textId="77777777" w:rsidR="00A46E98" w:rsidRPr="00AD26F5" w:rsidRDefault="00A46E98" w:rsidP="00A46E98">
            <w:pPr>
              <w:rPr>
                <w:sz w:val="22"/>
              </w:rPr>
            </w:pPr>
            <w:r w:rsidRPr="00AD26F5">
              <w:rPr>
                <w:sz w:val="22"/>
              </w:rPr>
              <w:t xml:space="preserve">Anykščių seniūnija </w:t>
            </w:r>
          </w:p>
          <w:p w14:paraId="6AD49907" w14:textId="77777777" w:rsidR="00A46E98" w:rsidRPr="00AD26F5" w:rsidRDefault="00A46E98" w:rsidP="00A46E98">
            <w:pPr>
              <w:rPr>
                <w:color w:val="000000" w:themeColor="text1"/>
                <w:sz w:val="22"/>
              </w:rPr>
            </w:pPr>
            <w:r w:rsidRPr="00AD26F5">
              <w:rPr>
                <w:color w:val="000000" w:themeColor="text1"/>
                <w:sz w:val="22"/>
              </w:rPr>
              <w:t>Ladigos g. 1</w:t>
            </w:r>
          </w:p>
          <w:p w14:paraId="78FF9AA0" w14:textId="77777777" w:rsidR="00A46E98" w:rsidRDefault="00A46E98" w:rsidP="00A46E98">
            <w:pPr>
              <w:rPr>
                <w:sz w:val="22"/>
              </w:rPr>
            </w:pPr>
            <w:r w:rsidRPr="00AD26F5">
              <w:rPr>
                <w:sz w:val="22"/>
              </w:rPr>
              <w:t xml:space="preserve">29111 Anykščiai </w:t>
            </w:r>
          </w:p>
          <w:p w14:paraId="67F97076" w14:textId="59261BD8" w:rsidR="00734F66" w:rsidRPr="00AD26F5" w:rsidRDefault="00734F66" w:rsidP="00A46E98">
            <w:pPr>
              <w:rPr>
                <w:sz w:val="22"/>
              </w:rPr>
            </w:pPr>
            <w:r w:rsidRPr="00AD26F5">
              <w:rPr>
                <w:sz w:val="22"/>
              </w:rPr>
              <w:t>Seniūno pavaduotoja</w:t>
            </w:r>
            <w:r>
              <w:rPr>
                <w:sz w:val="22"/>
              </w:rPr>
              <w:t xml:space="preserve"> Audronė Zdanevičienė</w:t>
            </w:r>
          </w:p>
          <w:p w14:paraId="0D54434E" w14:textId="2A6042CE" w:rsidR="00A46E98" w:rsidRPr="00AD26F5" w:rsidRDefault="00A46E98" w:rsidP="00A46E98">
            <w:pPr>
              <w:rPr>
                <w:sz w:val="22"/>
              </w:rPr>
            </w:pPr>
            <w:r w:rsidRPr="00AD26F5">
              <w:rPr>
                <w:sz w:val="22"/>
              </w:rPr>
              <w:t>tel. (</w:t>
            </w:r>
            <w:r w:rsidR="00284708">
              <w:rPr>
                <w:sz w:val="22"/>
              </w:rPr>
              <w:t>0</w:t>
            </w:r>
            <w:r w:rsidRPr="00AD26F5">
              <w:rPr>
                <w:sz w:val="22"/>
              </w:rPr>
              <w:t xml:space="preserve"> 381) 50775</w:t>
            </w:r>
          </w:p>
          <w:p w14:paraId="74A6B8F0" w14:textId="77777777" w:rsidR="00A46E98" w:rsidRPr="00AD26F5" w:rsidRDefault="00A46E98" w:rsidP="00A46E98">
            <w:pPr>
              <w:jc w:val="center"/>
              <w:rPr>
                <w:sz w:val="22"/>
              </w:rPr>
            </w:pPr>
          </w:p>
        </w:tc>
      </w:tr>
      <w:tr w:rsidR="00A46E98" w:rsidRPr="00AD26F5" w14:paraId="6FFB26F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2B1AF2F" w14:textId="77777777" w:rsidR="00A46E98" w:rsidRPr="00AD26F5" w:rsidRDefault="00A46E98" w:rsidP="00A46E98">
            <w:pPr>
              <w:jc w:val="center"/>
              <w:rPr>
                <w:sz w:val="22"/>
              </w:rPr>
            </w:pPr>
            <w:r w:rsidRPr="00AD26F5">
              <w:rPr>
                <w:sz w:val="22"/>
              </w:rPr>
              <w:t>11.</w:t>
            </w:r>
          </w:p>
        </w:tc>
        <w:tc>
          <w:tcPr>
            <w:tcW w:w="2267" w:type="dxa"/>
            <w:tcBorders>
              <w:top w:val="single" w:sz="4" w:space="0" w:color="auto"/>
              <w:left w:val="single" w:sz="4" w:space="0" w:color="auto"/>
              <w:bottom w:val="single" w:sz="4" w:space="0" w:color="auto"/>
              <w:right w:val="single" w:sz="4" w:space="0" w:color="auto"/>
            </w:tcBorders>
            <w:hideMark/>
          </w:tcPr>
          <w:p w14:paraId="659A5A9D" w14:textId="77777777" w:rsidR="00A46E98" w:rsidRPr="00AD26F5" w:rsidRDefault="00A46E98" w:rsidP="00A46E98">
            <w:r w:rsidRPr="00AD26F5">
              <w:t>Niūronių kaimo kapinės (Niūronių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6D93303E" w14:textId="77777777" w:rsidR="00A46E98" w:rsidRPr="00AD26F5" w:rsidRDefault="00A46E98" w:rsidP="00A46E98">
            <w:pPr>
              <w:rPr>
                <w:sz w:val="22"/>
              </w:rPr>
            </w:pPr>
            <w:r w:rsidRPr="00AD26F5">
              <w:rPr>
                <w:sz w:val="22"/>
              </w:rPr>
              <w:t>Riboto laidojimo</w:t>
            </w:r>
          </w:p>
          <w:p w14:paraId="42AEBA5A"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42FE40A" w14:textId="77777777" w:rsidR="00A46E98" w:rsidRPr="00AD26F5" w:rsidRDefault="00A46E98" w:rsidP="00A46E98">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7C4C2933" w14:textId="77777777" w:rsidR="00A46E98" w:rsidRPr="00AD26F5" w:rsidRDefault="00A46E98" w:rsidP="00A46E9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0D57401"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7D0022F" w14:textId="77777777" w:rsidR="00A46E98" w:rsidRPr="00AD26F5" w:rsidRDefault="00A46E98" w:rsidP="00A46E98">
            <w:pPr>
              <w:rPr>
                <w:sz w:val="22"/>
              </w:rPr>
            </w:pPr>
            <w:r w:rsidRPr="00AD26F5">
              <w:rPr>
                <w:sz w:val="22"/>
              </w:rPr>
              <w:t xml:space="preserve">Anykščių r. sav. </w:t>
            </w:r>
          </w:p>
          <w:p w14:paraId="31F0AB47" w14:textId="77777777" w:rsidR="00A46E98" w:rsidRPr="00AD26F5" w:rsidRDefault="00A46E98" w:rsidP="00A46E98">
            <w:pPr>
              <w:rPr>
                <w:sz w:val="22"/>
              </w:rPr>
            </w:pPr>
            <w:r w:rsidRPr="00AD26F5">
              <w:rPr>
                <w:sz w:val="22"/>
              </w:rPr>
              <w:t xml:space="preserve">Anykščių seniūnija </w:t>
            </w:r>
          </w:p>
          <w:p w14:paraId="78E79356" w14:textId="77777777" w:rsidR="00A46E98" w:rsidRPr="00AD26F5" w:rsidRDefault="00A46E98" w:rsidP="00A46E98">
            <w:pPr>
              <w:rPr>
                <w:color w:val="000000" w:themeColor="text1"/>
                <w:sz w:val="22"/>
              </w:rPr>
            </w:pPr>
            <w:r w:rsidRPr="00AD26F5">
              <w:rPr>
                <w:color w:val="000000" w:themeColor="text1"/>
                <w:sz w:val="22"/>
              </w:rPr>
              <w:t>Ladigos g. 1</w:t>
            </w:r>
          </w:p>
          <w:p w14:paraId="670C548F" w14:textId="77777777" w:rsidR="00A46E98" w:rsidRDefault="00A46E98" w:rsidP="00A46E98">
            <w:pPr>
              <w:rPr>
                <w:sz w:val="22"/>
              </w:rPr>
            </w:pPr>
            <w:r w:rsidRPr="00AD26F5">
              <w:rPr>
                <w:sz w:val="22"/>
              </w:rPr>
              <w:t xml:space="preserve">29111 Anykščiai </w:t>
            </w:r>
          </w:p>
          <w:p w14:paraId="7AC3A46C" w14:textId="7958D1BF" w:rsidR="00734F66" w:rsidRPr="00AD26F5" w:rsidRDefault="00734F66" w:rsidP="00A46E98">
            <w:pPr>
              <w:rPr>
                <w:sz w:val="22"/>
              </w:rPr>
            </w:pPr>
            <w:r w:rsidRPr="00AD26F5">
              <w:rPr>
                <w:sz w:val="22"/>
              </w:rPr>
              <w:t>Seniūno pavaduotoja</w:t>
            </w:r>
            <w:r>
              <w:rPr>
                <w:sz w:val="22"/>
              </w:rPr>
              <w:t xml:space="preserve"> Audronė Zdanevičienė</w:t>
            </w:r>
          </w:p>
          <w:p w14:paraId="3DA6C15D" w14:textId="0A810423" w:rsidR="00A46E98" w:rsidRPr="00AD26F5" w:rsidRDefault="00A46E98" w:rsidP="00A46E98">
            <w:pPr>
              <w:rPr>
                <w:sz w:val="22"/>
              </w:rPr>
            </w:pPr>
            <w:r w:rsidRPr="00AD26F5">
              <w:rPr>
                <w:sz w:val="22"/>
              </w:rPr>
              <w:t>tel. (</w:t>
            </w:r>
            <w:r w:rsidR="00284708">
              <w:rPr>
                <w:sz w:val="22"/>
              </w:rPr>
              <w:t>0</w:t>
            </w:r>
            <w:r w:rsidRPr="00AD26F5">
              <w:rPr>
                <w:sz w:val="22"/>
              </w:rPr>
              <w:t xml:space="preserve"> 381) 50775</w:t>
            </w:r>
          </w:p>
          <w:p w14:paraId="4154DEFB" w14:textId="77777777" w:rsidR="00A46E98" w:rsidRPr="00AD26F5" w:rsidRDefault="00A46E98" w:rsidP="00A46E98">
            <w:pPr>
              <w:jc w:val="center"/>
              <w:rPr>
                <w:sz w:val="22"/>
              </w:rPr>
            </w:pPr>
          </w:p>
        </w:tc>
      </w:tr>
      <w:tr w:rsidR="00A46E98" w:rsidRPr="00AD26F5" w14:paraId="19159BD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tcPr>
          <w:p w14:paraId="11138FA8" w14:textId="77777777" w:rsidR="00A46E98" w:rsidRPr="00AD26F5" w:rsidRDefault="00A46E98" w:rsidP="00A46E98">
            <w:pPr>
              <w:jc w:val="center"/>
              <w:rPr>
                <w:sz w:val="22"/>
              </w:rPr>
            </w:pPr>
            <w:r w:rsidRPr="00AD26F5">
              <w:rPr>
                <w:sz w:val="22"/>
              </w:rPr>
              <w:t>12.</w:t>
            </w:r>
          </w:p>
          <w:p w14:paraId="367AC81E" w14:textId="77777777" w:rsidR="00A46E98" w:rsidRPr="00AD26F5" w:rsidRDefault="00A46E98" w:rsidP="00A46E98">
            <w:pPr>
              <w:jc w:val="center"/>
              <w:rPr>
                <w:sz w:val="22"/>
              </w:rPr>
            </w:pPr>
          </w:p>
        </w:tc>
        <w:tc>
          <w:tcPr>
            <w:tcW w:w="2267" w:type="dxa"/>
            <w:tcBorders>
              <w:top w:val="single" w:sz="4" w:space="0" w:color="auto"/>
              <w:left w:val="single" w:sz="4" w:space="0" w:color="auto"/>
              <w:bottom w:val="single" w:sz="4" w:space="0" w:color="auto"/>
              <w:right w:val="single" w:sz="4" w:space="0" w:color="auto"/>
            </w:tcBorders>
            <w:hideMark/>
          </w:tcPr>
          <w:p w14:paraId="1F5C078F" w14:textId="77777777" w:rsidR="00A46E98" w:rsidRPr="00AD26F5" w:rsidRDefault="00A46E98" w:rsidP="00A46E98">
            <w:r w:rsidRPr="00AD26F5">
              <w:t>Šeimyniškių kaimo kapinės (Šeimyniškių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289AB891" w14:textId="77777777" w:rsidR="00A46E98" w:rsidRPr="00AD26F5" w:rsidRDefault="00A46E98" w:rsidP="00A46E98">
            <w:pPr>
              <w:rPr>
                <w:sz w:val="22"/>
              </w:rPr>
            </w:pPr>
            <w:r w:rsidRPr="00AD26F5">
              <w:rPr>
                <w:sz w:val="22"/>
              </w:rPr>
              <w:t>Neveikiančios</w:t>
            </w:r>
          </w:p>
          <w:p w14:paraId="52A74E51" w14:textId="77777777" w:rsidR="00A46E98" w:rsidRPr="00AD26F5" w:rsidRDefault="00A46E98" w:rsidP="00A46E9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77469BD" w14:textId="77777777" w:rsidR="00A46E98" w:rsidRPr="00AD26F5" w:rsidRDefault="00A46E98" w:rsidP="00A46E98">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48098294" w14:textId="77777777" w:rsidR="00A46E98" w:rsidRPr="00AD26F5" w:rsidRDefault="00A46E98" w:rsidP="00A46E98">
            <w:pPr>
              <w:jc w:val="center"/>
              <w:rPr>
                <w:sz w:val="22"/>
              </w:rPr>
            </w:pPr>
            <w:r w:rsidRPr="00AD26F5">
              <w:rPr>
                <w:sz w:val="22"/>
              </w:rPr>
              <w:t xml:space="preserve">Žemės sklypo unikalus </w:t>
            </w:r>
          </w:p>
          <w:p w14:paraId="2FE3389D" w14:textId="77777777" w:rsidR="00A46E98" w:rsidRPr="00AD26F5" w:rsidRDefault="00A46E98" w:rsidP="00A46E98">
            <w:pPr>
              <w:jc w:val="center"/>
              <w:rPr>
                <w:sz w:val="22"/>
              </w:rPr>
            </w:pPr>
            <w:r w:rsidRPr="00AD26F5">
              <w:rPr>
                <w:sz w:val="22"/>
              </w:rPr>
              <w:t>Nr. 4400-5939-8668,</w:t>
            </w:r>
          </w:p>
          <w:p w14:paraId="3AFFB880" w14:textId="77777777" w:rsidR="00A46E98" w:rsidRPr="00AD26F5" w:rsidRDefault="00A46E98" w:rsidP="00A46E98">
            <w:pPr>
              <w:jc w:val="center"/>
              <w:rPr>
                <w:sz w:val="22"/>
              </w:rPr>
            </w:pPr>
            <w:r w:rsidRPr="00AD26F5">
              <w:rPr>
                <w:sz w:val="22"/>
              </w:rPr>
              <w:t>2022-12-22 įregistruotas</w:t>
            </w:r>
          </w:p>
        </w:tc>
        <w:tc>
          <w:tcPr>
            <w:tcW w:w="1701" w:type="dxa"/>
            <w:tcBorders>
              <w:top w:val="single" w:sz="4" w:space="0" w:color="auto"/>
              <w:left w:val="single" w:sz="4" w:space="0" w:color="auto"/>
              <w:bottom w:val="single" w:sz="4" w:space="0" w:color="auto"/>
              <w:right w:val="single" w:sz="4" w:space="0" w:color="auto"/>
            </w:tcBorders>
            <w:hideMark/>
          </w:tcPr>
          <w:p w14:paraId="7F55DBB1" w14:textId="77777777" w:rsidR="00A46E98" w:rsidRPr="00AD26F5" w:rsidRDefault="00A46E98" w:rsidP="00A46E9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BDA034C" w14:textId="77777777" w:rsidR="00A46E98" w:rsidRPr="00AD26F5" w:rsidRDefault="00A46E98" w:rsidP="00A46E98">
            <w:pPr>
              <w:rPr>
                <w:sz w:val="22"/>
              </w:rPr>
            </w:pPr>
            <w:r w:rsidRPr="00AD26F5">
              <w:rPr>
                <w:sz w:val="22"/>
              </w:rPr>
              <w:t xml:space="preserve">Anykščių r. sav. </w:t>
            </w:r>
          </w:p>
          <w:p w14:paraId="15BD46F7" w14:textId="77777777" w:rsidR="00A46E98" w:rsidRPr="00AD26F5" w:rsidRDefault="00A46E98" w:rsidP="00A46E98">
            <w:pPr>
              <w:rPr>
                <w:sz w:val="22"/>
              </w:rPr>
            </w:pPr>
            <w:r w:rsidRPr="00AD26F5">
              <w:rPr>
                <w:sz w:val="22"/>
              </w:rPr>
              <w:t xml:space="preserve">Anykščių seniūnija </w:t>
            </w:r>
          </w:p>
          <w:p w14:paraId="195828BB" w14:textId="77777777" w:rsidR="00A46E98" w:rsidRPr="00AD26F5" w:rsidRDefault="00A46E98" w:rsidP="00A46E98">
            <w:pPr>
              <w:rPr>
                <w:color w:val="000000" w:themeColor="text1"/>
                <w:sz w:val="22"/>
              </w:rPr>
            </w:pPr>
            <w:r w:rsidRPr="00AD26F5">
              <w:rPr>
                <w:color w:val="000000" w:themeColor="text1"/>
                <w:sz w:val="22"/>
              </w:rPr>
              <w:t>Ladigos g. 1</w:t>
            </w:r>
          </w:p>
          <w:p w14:paraId="661F4DD8" w14:textId="77777777" w:rsidR="00A46E98" w:rsidRDefault="00A46E98" w:rsidP="00A46E98">
            <w:pPr>
              <w:rPr>
                <w:sz w:val="22"/>
              </w:rPr>
            </w:pPr>
            <w:r w:rsidRPr="00AD26F5">
              <w:rPr>
                <w:sz w:val="22"/>
              </w:rPr>
              <w:t xml:space="preserve">29111 Anykščiai </w:t>
            </w:r>
          </w:p>
          <w:p w14:paraId="3897630C" w14:textId="2B35560A" w:rsidR="00734F66" w:rsidRPr="00AD26F5" w:rsidRDefault="00734F66" w:rsidP="00A46E98">
            <w:pPr>
              <w:rPr>
                <w:sz w:val="22"/>
              </w:rPr>
            </w:pPr>
            <w:r w:rsidRPr="00AD26F5">
              <w:rPr>
                <w:sz w:val="22"/>
              </w:rPr>
              <w:t>Seniūno pavaduotoja</w:t>
            </w:r>
            <w:r>
              <w:rPr>
                <w:sz w:val="22"/>
              </w:rPr>
              <w:t xml:space="preserve"> Audronė Zdanevičienė</w:t>
            </w:r>
          </w:p>
          <w:p w14:paraId="73A9172A" w14:textId="2E35777E" w:rsidR="00A46E98" w:rsidRPr="00AD26F5" w:rsidRDefault="00A46E98" w:rsidP="00A46E98">
            <w:pPr>
              <w:rPr>
                <w:sz w:val="22"/>
              </w:rPr>
            </w:pPr>
            <w:r w:rsidRPr="00AD26F5">
              <w:rPr>
                <w:sz w:val="22"/>
              </w:rPr>
              <w:t>tel. (</w:t>
            </w:r>
            <w:r w:rsidR="00284708">
              <w:rPr>
                <w:sz w:val="22"/>
              </w:rPr>
              <w:t>0</w:t>
            </w:r>
            <w:r w:rsidRPr="00AD26F5">
              <w:rPr>
                <w:sz w:val="22"/>
              </w:rPr>
              <w:t xml:space="preserve"> 381) 50775</w:t>
            </w:r>
          </w:p>
          <w:p w14:paraId="38EA8C50" w14:textId="77777777" w:rsidR="00A46E98" w:rsidRPr="00AD26F5" w:rsidRDefault="00A46E98" w:rsidP="00A46E98">
            <w:pPr>
              <w:jc w:val="center"/>
              <w:rPr>
                <w:sz w:val="22"/>
              </w:rPr>
            </w:pPr>
          </w:p>
        </w:tc>
      </w:tr>
      <w:tr w:rsidR="00284708" w:rsidRPr="00AD26F5" w14:paraId="6B6C5C6C" w14:textId="77777777" w:rsidTr="00284708">
        <w:trPr>
          <w:trHeight w:val="23"/>
        </w:trPr>
        <w:tc>
          <w:tcPr>
            <w:tcW w:w="704" w:type="dxa"/>
            <w:tcBorders>
              <w:top w:val="single" w:sz="4" w:space="0" w:color="auto"/>
              <w:left w:val="single" w:sz="4" w:space="0" w:color="auto"/>
              <w:bottom w:val="single" w:sz="4" w:space="0" w:color="auto"/>
              <w:right w:val="single" w:sz="4" w:space="0" w:color="auto"/>
            </w:tcBorders>
            <w:hideMark/>
          </w:tcPr>
          <w:p w14:paraId="6D07C16B" w14:textId="77777777" w:rsidR="00284708" w:rsidRPr="00AD26F5" w:rsidRDefault="00284708" w:rsidP="00284708">
            <w:pPr>
              <w:jc w:val="center"/>
              <w:rPr>
                <w:sz w:val="22"/>
              </w:rPr>
            </w:pPr>
            <w:r w:rsidRPr="00AD26F5">
              <w:rPr>
                <w:sz w:val="22"/>
              </w:rPr>
              <w:lastRenderedPageBreak/>
              <w:t>13.</w:t>
            </w:r>
          </w:p>
        </w:tc>
        <w:tc>
          <w:tcPr>
            <w:tcW w:w="2267" w:type="dxa"/>
            <w:tcBorders>
              <w:top w:val="single" w:sz="4" w:space="0" w:color="auto"/>
              <w:left w:val="single" w:sz="4" w:space="0" w:color="auto"/>
              <w:bottom w:val="single" w:sz="4" w:space="0" w:color="auto"/>
              <w:right w:val="single" w:sz="4" w:space="0" w:color="auto"/>
            </w:tcBorders>
            <w:hideMark/>
          </w:tcPr>
          <w:p w14:paraId="5D9428EB" w14:textId="77777777" w:rsidR="00284708" w:rsidRPr="00AD26F5" w:rsidRDefault="00284708" w:rsidP="00284708">
            <w:r w:rsidRPr="00AD26F5">
              <w:t>Liudiškių kaimo kapinės (Liudiškių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7F2B3BD" w14:textId="77777777" w:rsidR="00284708" w:rsidRPr="00AD26F5" w:rsidRDefault="00284708" w:rsidP="00284708">
            <w:pPr>
              <w:rPr>
                <w:sz w:val="22"/>
              </w:rPr>
            </w:pPr>
            <w:r w:rsidRPr="00AD26F5">
              <w:rPr>
                <w:sz w:val="22"/>
              </w:rPr>
              <w:t>Neveikiančios</w:t>
            </w:r>
          </w:p>
          <w:p w14:paraId="54E61082"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19142392" w14:textId="1728D8FA" w:rsidR="00284708" w:rsidRPr="00284708" w:rsidRDefault="00284708" w:rsidP="00284708">
            <w:pPr>
              <w:jc w:val="center"/>
            </w:pPr>
            <w:r w:rsidRPr="00284708">
              <w:t>0,2904</w:t>
            </w:r>
          </w:p>
        </w:tc>
        <w:tc>
          <w:tcPr>
            <w:tcW w:w="2520" w:type="dxa"/>
            <w:tcBorders>
              <w:top w:val="single" w:sz="4" w:space="0" w:color="auto"/>
              <w:left w:val="single" w:sz="4" w:space="0" w:color="auto"/>
              <w:bottom w:val="single" w:sz="4" w:space="0" w:color="auto"/>
              <w:right w:val="single" w:sz="4" w:space="0" w:color="auto"/>
            </w:tcBorders>
          </w:tcPr>
          <w:p w14:paraId="1518BB66" w14:textId="77777777" w:rsidR="00284708" w:rsidRPr="00284708" w:rsidRDefault="00284708" w:rsidP="00284708">
            <w:pPr>
              <w:jc w:val="center"/>
              <w:rPr>
                <w:sz w:val="22"/>
                <w:szCs w:val="22"/>
              </w:rPr>
            </w:pPr>
            <w:r w:rsidRPr="00284708">
              <w:rPr>
                <w:sz w:val="22"/>
                <w:szCs w:val="22"/>
              </w:rPr>
              <w:t>Žemės sklypo unikalus</w:t>
            </w:r>
          </w:p>
          <w:p w14:paraId="70DA03F4" w14:textId="77777777" w:rsidR="00284708" w:rsidRPr="00284708" w:rsidRDefault="00284708" w:rsidP="00284708">
            <w:pPr>
              <w:jc w:val="center"/>
              <w:rPr>
                <w:sz w:val="22"/>
                <w:szCs w:val="22"/>
              </w:rPr>
            </w:pPr>
            <w:r w:rsidRPr="00284708">
              <w:rPr>
                <w:sz w:val="22"/>
                <w:szCs w:val="22"/>
              </w:rPr>
              <w:t xml:space="preserve"> Nr. 4400-6580-1158,</w:t>
            </w:r>
          </w:p>
          <w:p w14:paraId="34A5516F" w14:textId="76D6A7EA" w:rsidR="00284708" w:rsidRPr="00284708" w:rsidRDefault="00284708" w:rsidP="00284708">
            <w:pPr>
              <w:jc w:val="center"/>
              <w:rPr>
                <w:sz w:val="22"/>
              </w:rPr>
            </w:pPr>
            <w:r w:rsidRPr="00284708">
              <w:rPr>
                <w:sz w:val="22"/>
                <w:szCs w:val="22"/>
              </w:rPr>
              <w:t>2025-03-20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4531EE69"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2793F8E1" w14:textId="77777777" w:rsidR="00284708" w:rsidRPr="00AD26F5" w:rsidRDefault="00284708" w:rsidP="00284708">
            <w:pPr>
              <w:rPr>
                <w:sz w:val="22"/>
              </w:rPr>
            </w:pPr>
            <w:r w:rsidRPr="00AD26F5">
              <w:rPr>
                <w:sz w:val="22"/>
              </w:rPr>
              <w:t xml:space="preserve">Anykščių r. sav. </w:t>
            </w:r>
          </w:p>
          <w:p w14:paraId="72BF9532" w14:textId="77777777" w:rsidR="00284708" w:rsidRPr="00AD26F5" w:rsidRDefault="00284708" w:rsidP="00284708">
            <w:pPr>
              <w:rPr>
                <w:sz w:val="22"/>
              </w:rPr>
            </w:pPr>
            <w:r w:rsidRPr="00AD26F5">
              <w:rPr>
                <w:sz w:val="22"/>
              </w:rPr>
              <w:t xml:space="preserve">Anykščių seniūnija </w:t>
            </w:r>
          </w:p>
          <w:p w14:paraId="3ACB879D" w14:textId="77777777" w:rsidR="00284708" w:rsidRPr="00AD26F5" w:rsidRDefault="00284708" w:rsidP="00284708">
            <w:pPr>
              <w:rPr>
                <w:color w:val="000000" w:themeColor="text1"/>
                <w:sz w:val="22"/>
              </w:rPr>
            </w:pPr>
            <w:r w:rsidRPr="00AD26F5">
              <w:rPr>
                <w:color w:val="000000" w:themeColor="text1"/>
                <w:sz w:val="22"/>
              </w:rPr>
              <w:t>Ladigos g. 1</w:t>
            </w:r>
          </w:p>
          <w:p w14:paraId="2D1E73F8" w14:textId="77777777" w:rsidR="00284708" w:rsidRDefault="00284708" w:rsidP="00284708">
            <w:pPr>
              <w:rPr>
                <w:sz w:val="22"/>
              </w:rPr>
            </w:pPr>
            <w:r w:rsidRPr="00AD26F5">
              <w:rPr>
                <w:sz w:val="22"/>
              </w:rPr>
              <w:t>29111 Anykščiai</w:t>
            </w:r>
          </w:p>
          <w:p w14:paraId="6AEE9C54" w14:textId="3E0C2EE8" w:rsidR="00734F66" w:rsidRPr="00AD26F5" w:rsidRDefault="00734F66" w:rsidP="00284708">
            <w:pPr>
              <w:rPr>
                <w:sz w:val="22"/>
              </w:rPr>
            </w:pPr>
            <w:r w:rsidRPr="00AD26F5">
              <w:rPr>
                <w:sz w:val="22"/>
              </w:rPr>
              <w:t>Seniūno pavaduotoja</w:t>
            </w:r>
            <w:r>
              <w:rPr>
                <w:sz w:val="22"/>
              </w:rPr>
              <w:t xml:space="preserve"> Audronė Zdanevičienė</w:t>
            </w:r>
          </w:p>
          <w:p w14:paraId="1A304BF1" w14:textId="55D672E4" w:rsidR="00284708" w:rsidRPr="00AD26F5" w:rsidRDefault="00284708" w:rsidP="00284708">
            <w:pPr>
              <w:rPr>
                <w:sz w:val="22"/>
              </w:rPr>
            </w:pPr>
            <w:r w:rsidRPr="00AD26F5">
              <w:rPr>
                <w:sz w:val="22"/>
              </w:rPr>
              <w:t>tel. (</w:t>
            </w:r>
            <w:r>
              <w:rPr>
                <w:sz w:val="22"/>
              </w:rPr>
              <w:t>0</w:t>
            </w:r>
            <w:r w:rsidRPr="00AD26F5">
              <w:rPr>
                <w:sz w:val="22"/>
              </w:rPr>
              <w:t xml:space="preserve"> 381) 50775</w:t>
            </w:r>
          </w:p>
          <w:p w14:paraId="49DE2CE0" w14:textId="77777777" w:rsidR="00284708" w:rsidRPr="00AD26F5" w:rsidRDefault="00284708" w:rsidP="00284708">
            <w:pPr>
              <w:jc w:val="center"/>
              <w:rPr>
                <w:sz w:val="22"/>
              </w:rPr>
            </w:pPr>
          </w:p>
        </w:tc>
      </w:tr>
      <w:tr w:rsidR="00284708" w:rsidRPr="00AD26F5" w14:paraId="31C2A36A" w14:textId="77777777" w:rsidTr="00284708">
        <w:trPr>
          <w:trHeight w:val="23"/>
        </w:trPr>
        <w:tc>
          <w:tcPr>
            <w:tcW w:w="704" w:type="dxa"/>
            <w:tcBorders>
              <w:top w:val="single" w:sz="4" w:space="0" w:color="auto"/>
              <w:left w:val="single" w:sz="4" w:space="0" w:color="auto"/>
              <w:bottom w:val="single" w:sz="4" w:space="0" w:color="auto"/>
              <w:right w:val="single" w:sz="4" w:space="0" w:color="auto"/>
            </w:tcBorders>
          </w:tcPr>
          <w:p w14:paraId="79CA9EF7" w14:textId="1B3F4861" w:rsidR="00284708" w:rsidRPr="00AD26F5" w:rsidRDefault="00284708" w:rsidP="00284708">
            <w:pPr>
              <w:jc w:val="center"/>
              <w:rPr>
                <w:sz w:val="22"/>
              </w:rPr>
            </w:pPr>
            <w:r>
              <w:rPr>
                <w:sz w:val="22"/>
              </w:rPr>
              <w:t>14.</w:t>
            </w:r>
          </w:p>
        </w:tc>
        <w:tc>
          <w:tcPr>
            <w:tcW w:w="2267" w:type="dxa"/>
            <w:tcBorders>
              <w:top w:val="single" w:sz="4" w:space="0" w:color="auto"/>
              <w:left w:val="single" w:sz="4" w:space="0" w:color="auto"/>
              <w:bottom w:val="single" w:sz="4" w:space="0" w:color="auto"/>
              <w:right w:val="single" w:sz="4" w:space="0" w:color="auto"/>
            </w:tcBorders>
          </w:tcPr>
          <w:p w14:paraId="6D4172C6" w14:textId="36B936E5" w:rsidR="00284708" w:rsidRPr="00284708" w:rsidRDefault="00284708" w:rsidP="00284708">
            <w:r w:rsidRPr="00284708">
              <w:t>Liudiškių kaimo antrosios kapinės (Liudiškių k., Anykščių sen.)</w:t>
            </w:r>
          </w:p>
        </w:tc>
        <w:tc>
          <w:tcPr>
            <w:tcW w:w="2832" w:type="dxa"/>
            <w:tcBorders>
              <w:top w:val="single" w:sz="4" w:space="0" w:color="auto"/>
              <w:left w:val="single" w:sz="4" w:space="0" w:color="auto"/>
              <w:bottom w:val="single" w:sz="4" w:space="0" w:color="auto"/>
              <w:right w:val="single" w:sz="4" w:space="0" w:color="auto"/>
            </w:tcBorders>
          </w:tcPr>
          <w:p w14:paraId="02DCF851" w14:textId="0319EBFD" w:rsidR="00284708" w:rsidRPr="00284708" w:rsidRDefault="00284708" w:rsidP="00284708">
            <w:pPr>
              <w:rPr>
                <w:sz w:val="22"/>
              </w:rPr>
            </w:pPr>
            <w:r w:rsidRPr="00284708">
              <w:rPr>
                <w:sz w:val="22"/>
                <w:szCs w:val="22"/>
              </w:rPr>
              <w:t>Neveikiančios</w:t>
            </w:r>
          </w:p>
        </w:tc>
        <w:tc>
          <w:tcPr>
            <w:tcW w:w="1024" w:type="dxa"/>
            <w:tcBorders>
              <w:top w:val="single" w:sz="4" w:space="0" w:color="auto"/>
              <w:left w:val="single" w:sz="4" w:space="0" w:color="auto"/>
              <w:bottom w:val="single" w:sz="4" w:space="0" w:color="auto"/>
              <w:right w:val="single" w:sz="4" w:space="0" w:color="auto"/>
            </w:tcBorders>
          </w:tcPr>
          <w:p w14:paraId="722EDB91" w14:textId="79BF4ADE" w:rsidR="00284708" w:rsidRPr="00284708" w:rsidRDefault="00284708" w:rsidP="00284708">
            <w:pPr>
              <w:jc w:val="center"/>
            </w:pPr>
            <w:r w:rsidRPr="00284708">
              <w:t>0,1488</w:t>
            </w:r>
          </w:p>
        </w:tc>
        <w:tc>
          <w:tcPr>
            <w:tcW w:w="2520" w:type="dxa"/>
            <w:tcBorders>
              <w:top w:val="single" w:sz="4" w:space="0" w:color="auto"/>
              <w:left w:val="single" w:sz="4" w:space="0" w:color="auto"/>
              <w:bottom w:val="single" w:sz="4" w:space="0" w:color="auto"/>
              <w:right w:val="single" w:sz="4" w:space="0" w:color="auto"/>
            </w:tcBorders>
          </w:tcPr>
          <w:p w14:paraId="3AA82940" w14:textId="77777777" w:rsidR="00284708" w:rsidRPr="00284708" w:rsidRDefault="00284708" w:rsidP="00284708">
            <w:pPr>
              <w:jc w:val="center"/>
              <w:rPr>
                <w:sz w:val="22"/>
                <w:szCs w:val="22"/>
              </w:rPr>
            </w:pPr>
            <w:r w:rsidRPr="00284708">
              <w:rPr>
                <w:sz w:val="22"/>
                <w:szCs w:val="22"/>
              </w:rPr>
              <w:t>Žemės sklypo unikalus</w:t>
            </w:r>
          </w:p>
          <w:p w14:paraId="604346CD" w14:textId="77777777" w:rsidR="00284708" w:rsidRPr="00284708" w:rsidRDefault="00284708" w:rsidP="00284708">
            <w:pPr>
              <w:jc w:val="center"/>
              <w:rPr>
                <w:sz w:val="22"/>
                <w:szCs w:val="22"/>
              </w:rPr>
            </w:pPr>
            <w:r w:rsidRPr="00284708">
              <w:rPr>
                <w:sz w:val="22"/>
                <w:szCs w:val="22"/>
              </w:rPr>
              <w:t xml:space="preserve"> Nr. 4400-6690-2958,</w:t>
            </w:r>
          </w:p>
          <w:p w14:paraId="0AAA46F6" w14:textId="10001C6A" w:rsidR="00284708" w:rsidRPr="00284708" w:rsidRDefault="00284708" w:rsidP="00284708">
            <w:pPr>
              <w:jc w:val="center"/>
              <w:rPr>
                <w:sz w:val="22"/>
                <w:szCs w:val="22"/>
              </w:rPr>
            </w:pPr>
            <w:r w:rsidRPr="00284708">
              <w:rPr>
                <w:sz w:val="22"/>
                <w:szCs w:val="22"/>
              </w:rPr>
              <w:t>2025-11-27 įregistruotas Nekilnojamojo turto registre</w:t>
            </w:r>
          </w:p>
        </w:tc>
        <w:tc>
          <w:tcPr>
            <w:tcW w:w="1701" w:type="dxa"/>
            <w:tcBorders>
              <w:top w:val="single" w:sz="4" w:space="0" w:color="auto"/>
              <w:left w:val="single" w:sz="4" w:space="0" w:color="auto"/>
              <w:bottom w:val="single" w:sz="4" w:space="0" w:color="auto"/>
              <w:right w:val="single" w:sz="4" w:space="0" w:color="auto"/>
            </w:tcBorders>
          </w:tcPr>
          <w:p w14:paraId="41710A88" w14:textId="2CE8B222" w:rsidR="00284708" w:rsidRPr="00AD26F5" w:rsidRDefault="00284708" w:rsidP="00284708">
            <w:pPr>
              <w:jc w:val="center"/>
              <w:rPr>
                <w:sz w:val="22"/>
              </w:rPr>
            </w:pPr>
            <w:r>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3B8D7E59" w14:textId="77777777" w:rsidR="00284708" w:rsidRPr="00AD26F5" w:rsidRDefault="00284708" w:rsidP="00284708">
            <w:pPr>
              <w:rPr>
                <w:sz w:val="22"/>
              </w:rPr>
            </w:pPr>
            <w:r w:rsidRPr="00AD26F5">
              <w:rPr>
                <w:sz w:val="22"/>
              </w:rPr>
              <w:t xml:space="preserve">Anykščių r. sav. </w:t>
            </w:r>
          </w:p>
          <w:p w14:paraId="3E34E05E" w14:textId="77777777" w:rsidR="00284708" w:rsidRPr="00AD26F5" w:rsidRDefault="00284708" w:rsidP="00284708">
            <w:pPr>
              <w:rPr>
                <w:sz w:val="22"/>
              </w:rPr>
            </w:pPr>
            <w:r w:rsidRPr="00AD26F5">
              <w:rPr>
                <w:sz w:val="22"/>
              </w:rPr>
              <w:t xml:space="preserve">Anykščių seniūnija </w:t>
            </w:r>
          </w:p>
          <w:p w14:paraId="0D904D4B" w14:textId="77777777" w:rsidR="00284708" w:rsidRPr="00AD26F5" w:rsidRDefault="00284708" w:rsidP="00284708">
            <w:pPr>
              <w:rPr>
                <w:color w:val="000000" w:themeColor="text1"/>
                <w:sz w:val="22"/>
              </w:rPr>
            </w:pPr>
            <w:r w:rsidRPr="00AD26F5">
              <w:rPr>
                <w:color w:val="000000" w:themeColor="text1"/>
                <w:sz w:val="22"/>
              </w:rPr>
              <w:t>Ladigos g. 1</w:t>
            </w:r>
          </w:p>
          <w:p w14:paraId="73F1F33C" w14:textId="77777777" w:rsidR="00284708" w:rsidRDefault="00284708" w:rsidP="00284708">
            <w:pPr>
              <w:rPr>
                <w:sz w:val="22"/>
              </w:rPr>
            </w:pPr>
            <w:r w:rsidRPr="00AD26F5">
              <w:rPr>
                <w:sz w:val="22"/>
              </w:rPr>
              <w:t>29111 Anykščiai</w:t>
            </w:r>
          </w:p>
          <w:p w14:paraId="11024159" w14:textId="541DEBDB" w:rsidR="00734F66" w:rsidRPr="00AD26F5" w:rsidRDefault="00734F66" w:rsidP="00284708">
            <w:pPr>
              <w:rPr>
                <w:sz w:val="22"/>
              </w:rPr>
            </w:pPr>
            <w:r w:rsidRPr="00AD26F5">
              <w:rPr>
                <w:sz w:val="22"/>
              </w:rPr>
              <w:t>Seniūno pavaduotoja</w:t>
            </w:r>
            <w:r>
              <w:rPr>
                <w:sz w:val="22"/>
              </w:rPr>
              <w:t xml:space="preserve"> Audronė Zdanevičienė</w:t>
            </w:r>
          </w:p>
          <w:p w14:paraId="240D3F75" w14:textId="77777777" w:rsidR="00284708" w:rsidRPr="00AD26F5" w:rsidRDefault="00284708" w:rsidP="00284708">
            <w:pPr>
              <w:rPr>
                <w:sz w:val="22"/>
              </w:rPr>
            </w:pPr>
            <w:r w:rsidRPr="00AD26F5">
              <w:rPr>
                <w:sz w:val="22"/>
              </w:rPr>
              <w:t>tel. (</w:t>
            </w:r>
            <w:r>
              <w:rPr>
                <w:sz w:val="22"/>
              </w:rPr>
              <w:t>0</w:t>
            </w:r>
            <w:r w:rsidRPr="00AD26F5">
              <w:rPr>
                <w:sz w:val="22"/>
              </w:rPr>
              <w:t xml:space="preserve"> 381) 50775</w:t>
            </w:r>
          </w:p>
          <w:p w14:paraId="28ADE1F8" w14:textId="77777777" w:rsidR="00284708" w:rsidRPr="00AD26F5" w:rsidRDefault="00284708" w:rsidP="00284708">
            <w:pPr>
              <w:rPr>
                <w:sz w:val="22"/>
              </w:rPr>
            </w:pPr>
          </w:p>
        </w:tc>
      </w:tr>
      <w:tr w:rsidR="00284708" w:rsidRPr="00AD26F5" w14:paraId="5F8ECAA1" w14:textId="77777777" w:rsidTr="00284708">
        <w:trPr>
          <w:trHeight w:val="23"/>
        </w:trPr>
        <w:tc>
          <w:tcPr>
            <w:tcW w:w="704" w:type="dxa"/>
            <w:tcBorders>
              <w:top w:val="single" w:sz="4" w:space="0" w:color="auto"/>
              <w:left w:val="single" w:sz="4" w:space="0" w:color="auto"/>
              <w:bottom w:val="single" w:sz="4" w:space="0" w:color="auto"/>
              <w:right w:val="single" w:sz="4" w:space="0" w:color="auto"/>
            </w:tcBorders>
            <w:hideMark/>
          </w:tcPr>
          <w:p w14:paraId="37228D47" w14:textId="63A5B62B" w:rsidR="00284708" w:rsidRPr="00AD26F5" w:rsidRDefault="00284708" w:rsidP="00284708">
            <w:pPr>
              <w:jc w:val="center"/>
              <w:rPr>
                <w:sz w:val="22"/>
              </w:rPr>
            </w:pPr>
            <w:r w:rsidRPr="00AD26F5">
              <w:rPr>
                <w:sz w:val="22"/>
              </w:rPr>
              <w:t>1</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392A1F4" w14:textId="77777777" w:rsidR="00284708" w:rsidRPr="00AD26F5" w:rsidRDefault="00284708" w:rsidP="00284708">
            <w:r w:rsidRPr="00AD26F5">
              <w:t>Ažugojų kaimo kapinės (Ažugojų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6B5BDA37" w14:textId="77777777" w:rsidR="00284708" w:rsidRPr="00AD26F5" w:rsidRDefault="00284708" w:rsidP="00284708">
            <w:pPr>
              <w:rPr>
                <w:sz w:val="22"/>
              </w:rPr>
            </w:pPr>
            <w:r w:rsidRPr="00AD26F5">
              <w:rPr>
                <w:sz w:val="22"/>
              </w:rPr>
              <w:t>Neveikiančios</w:t>
            </w:r>
          </w:p>
          <w:p w14:paraId="3DCF623F"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57F8E4E0" w14:textId="173A1DF2" w:rsidR="00284708" w:rsidRPr="00284708" w:rsidRDefault="00284708" w:rsidP="00284708">
            <w:pPr>
              <w:jc w:val="center"/>
            </w:pPr>
            <w:r w:rsidRPr="00284708">
              <w:t>0,2041</w:t>
            </w:r>
          </w:p>
        </w:tc>
        <w:tc>
          <w:tcPr>
            <w:tcW w:w="2520" w:type="dxa"/>
            <w:tcBorders>
              <w:top w:val="single" w:sz="4" w:space="0" w:color="auto"/>
              <w:left w:val="single" w:sz="4" w:space="0" w:color="auto"/>
              <w:bottom w:val="single" w:sz="4" w:space="0" w:color="auto"/>
              <w:right w:val="single" w:sz="4" w:space="0" w:color="auto"/>
            </w:tcBorders>
          </w:tcPr>
          <w:p w14:paraId="2B9B8782" w14:textId="77777777" w:rsidR="00284708" w:rsidRPr="00284708" w:rsidRDefault="00284708" w:rsidP="00284708">
            <w:pPr>
              <w:jc w:val="center"/>
              <w:rPr>
                <w:sz w:val="22"/>
                <w:szCs w:val="22"/>
              </w:rPr>
            </w:pPr>
            <w:r w:rsidRPr="00284708">
              <w:rPr>
                <w:sz w:val="22"/>
                <w:szCs w:val="22"/>
              </w:rPr>
              <w:t>Žemės sklypo unikalus</w:t>
            </w:r>
          </w:p>
          <w:p w14:paraId="08AA61B8" w14:textId="77777777" w:rsidR="00284708" w:rsidRPr="00284708" w:rsidRDefault="00284708" w:rsidP="00284708">
            <w:pPr>
              <w:jc w:val="center"/>
              <w:rPr>
                <w:sz w:val="22"/>
                <w:szCs w:val="22"/>
              </w:rPr>
            </w:pPr>
            <w:r w:rsidRPr="00284708">
              <w:rPr>
                <w:sz w:val="22"/>
                <w:szCs w:val="22"/>
              </w:rPr>
              <w:t xml:space="preserve"> Nr. 4400-6580-0973,</w:t>
            </w:r>
          </w:p>
          <w:p w14:paraId="027144FD" w14:textId="0B737B02" w:rsidR="00284708" w:rsidRPr="00284708" w:rsidRDefault="00284708" w:rsidP="00284708">
            <w:pPr>
              <w:jc w:val="center"/>
              <w:rPr>
                <w:sz w:val="22"/>
              </w:rPr>
            </w:pPr>
            <w:r w:rsidRPr="00284708">
              <w:rPr>
                <w:sz w:val="22"/>
                <w:szCs w:val="22"/>
              </w:rPr>
              <w:t>2025-02-25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4E7048B2"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44A1A3A4" w14:textId="77777777" w:rsidR="00284708" w:rsidRPr="00AD26F5" w:rsidRDefault="00284708" w:rsidP="00284708">
            <w:pPr>
              <w:rPr>
                <w:sz w:val="22"/>
              </w:rPr>
            </w:pPr>
            <w:r w:rsidRPr="00AD26F5">
              <w:rPr>
                <w:sz w:val="22"/>
              </w:rPr>
              <w:t xml:space="preserve">Anykščių r. sav. </w:t>
            </w:r>
          </w:p>
          <w:p w14:paraId="080FA64B" w14:textId="77777777" w:rsidR="00284708" w:rsidRPr="00AD26F5" w:rsidRDefault="00284708" w:rsidP="00284708">
            <w:pPr>
              <w:rPr>
                <w:sz w:val="22"/>
              </w:rPr>
            </w:pPr>
            <w:r w:rsidRPr="00AD26F5">
              <w:rPr>
                <w:sz w:val="22"/>
              </w:rPr>
              <w:t xml:space="preserve">Anykščių seniūnija </w:t>
            </w:r>
          </w:p>
          <w:p w14:paraId="5B6B4B4F" w14:textId="77777777" w:rsidR="00284708" w:rsidRPr="00AD26F5" w:rsidRDefault="00284708" w:rsidP="00284708">
            <w:pPr>
              <w:rPr>
                <w:color w:val="000000" w:themeColor="text1"/>
                <w:sz w:val="22"/>
              </w:rPr>
            </w:pPr>
            <w:r w:rsidRPr="00AD26F5">
              <w:rPr>
                <w:color w:val="000000" w:themeColor="text1"/>
                <w:sz w:val="22"/>
              </w:rPr>
              <w:t>Ladigos g. 1</w:t>
            </w:r>
          </w:p>
          <w:p w14:paraId="3E34FB27" w14:textId="77777777" w:rsidR="00284708" w:rsidRDefault="00284708" w:rsidP="00284708">
            <w:pPr>
              <w:rPr>
                <w:sz w:val="22"/>
              </w:rPr>
            </w:pPr>
            <w:r w:rsidRPr="00AD26F5">
              <w:rPr>
                <w:sz w:val="22"/>
              </w:rPr>
              <w:t xml:space="preserve">29111 Anykščiai </w:t>
            </w:r>
          </w:p>
          <w:p w14:paraId="37DB4AB2" w14:textId="4AD349B1" w:rsidR="00734F66" w:rsidRPr="00AD26F5" w:rsidRDefault="00734F66" w:rsidP="00284708">
            <w:pPr>
              <w:rPr>
                <w:sz w:val="22"/>
              </w:rPr>
            </w:pPr>
            <w:r w:rsidRPr="00AD26F5">
              <w:rPr>
                <w:sz w:val="22"/>
              </w:rPr>
              <w:t>Seniūno pavaduotoja</w:t>
            </w:r>
            <w:r>
              <w:rPr>
                <w:sz w:val="22"/>
              </w:rPr>
              <w:t xml:space="preserve"> Audronė Zdanevičienė</w:t>
            </w:r>
          </w:p>
          <w:p w14:paraId="70D59F47" w14:textId="748615B1" w:rsidR="00284708" w:rsidRPr="00AD26F5" w:rsidRDefault="00284708" w:rsidP="00284708">
            <w:pPr>
              <w:rPr>
                <w:sz w:val="22"/>
              </w:rPr>
            </w:pPr>
            <w:r w:rsidRPr="00AD26F5">
              <w:rPr>
                <w:sz w:val="22"/>
              </w:rPr>
              <w:t>tel. (</w:t>
            </w:r>
            <w:r>
              <w:rPr>
                <w:sz w:val="22"/>
              </w:rPr>
              <w:t>0</w:t>
            </w:r>
            <w:r w:rsidRPr="00AD26F5">
              <w:rPr>
                <w:sz w:val="22"/>
              </w:rPr>
              <w:t xml:space="preserve"> 381) 50775</w:t>
            </w:r>
          </w:p>
          <w:p w14:paraId="4E4C48B9" w14:textId="77777777" w:rsidR="00284708" w:rsidRPr="00AD26F5" w:rsidRDefault="00284708" w:rsidP="00284708">
            <w:pPr>
              <w:jc w:val="center"/>
              <w:rPr>
                <w:sz w:val="22"/>
              </w:rPr>
            </w:pPr>
          </w:p>
        </w:tc>
      </w:tr>
      <w:tr w:rsidR="00284708" w:rsidRPr="00AD26F5" w14:paraId="14167AD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4007223" w14:textId="26328E30" w:rsidR="00284708" w:rsidRPr="00AD26F5" w:rsidRDefault="00284708" w:rsidP="00284708">
            <w:pPr>
              <w:jc w:val="center"/>
              <w:rPr>
                <w:sz w:val="22"/>
              </w:rPr>
            </w:pPr>
            <w:r w:rsidRPr="00AD26F5">
              <w:rPr>
                <w:sz w:val="22"/>
              </w:rPr>
              <w:t>1</w:t>
            </w:r>
            <w:r w:rsidR="005B199A">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0274E8E" w14:textId="77777777" w:rsidR="00284708" w:rsidRPr="00AD26F5" w:rsidRDefault="00284708" w:rsidP="00284708">
            <w:r w:rsidRPr="00AD26F5">
              <w:t xml:space="preserve">Storių kaimo kapinės (Storių k., Anykščių sen.) </w:t>
            </w:r>
          </w:p>
        </w:tc>
        <w:tc>
          <w:tcPr>
            <w:tcW w:w="2832" w:type="dxa"/>
            <w:tcBorders>
              <w:top w:val="single" w:sz="4" w:space="0" w:color="auto"/>
              <w:left w:val="single" w:sz="4" w:space="0" w:color="auto"/>
              <w:bottom w:val="single" w:sz="4" w:space="0" w:color="auto"/>
              <w:right w:val="single" w:sz="4" w:space="0" w:color="auto"/>
            </w:tcBorders>
            <w:hideMark/>
          </w:tcPr>
          <w:p w14:paraId="1EFD6D03" w14:textId="77777777" w:rsidR="00284708" w:rsidRPr="00AD26F5" w:rsidRDefault="00284708" w:rsidP="00284708">
            <w:pPr>
              <w:rPr>
                <w:sz w:val="22"/>
              </w:rPr>
            </w:pPr>
            <w:r w:rsidRPr="00AD26F5">
              <w:rPr>
                <w:sz w:val="22"/>
              </w:rPr>
              <w:t>Neveikiančios</w:t>
            </w:r>
          </w:p>
          <w:p w14:paraId="7B4BD43E" w14:textId="27EBB321"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71A4BA8" w14:textId="77777777" w:rsidR="00284708" w:rsidRPr="00AD26F5" w:rsidRDefault="00284708" w:rsidP="00284708">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36D52CB2"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B207923"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7D410B4" w14:textId="7B46F457" w:rsidR="00284708" w:rsidRPr="00AD26F5" w:rsidRDefault="00284708" w:rsidP="00284708">
            <w:pPr>
              <w:rPr>
                <w:sz w:val="22"/>
              </w:rPr>
            </w:pPr>
            <w:r w:rsidRPr="00AD26F5">
              <w:rPr>
                <w:sz w:val="22"/>
              </w:rPr>
              <w:t xml:space="preserve">Anykščių r. sav. </w:t>
            </w:r>
          </w:p>
          <w:p w14:paraId="3D918CD4" w14:textId="77777777" w:rsidR="00284708" w:rsidRPr="00AD26F5" w:rsidRDefault="00284708" w:rsidP="00284708">
            <w:pPr>
              <w:rPr>
                <w:sz w:val="22"/>
              </w:rPr>
            </w:pPr>
            <w:r w:rsidRPr="00AD26F5">
              <w:rPr>
                <w:sz w:val="22"/>
              </w:rPr>
              <w:t xml:space="preserve">Anykščių seniūnija </w:t>
            </w:r>
          </w:p>
          <w:p w14:paraId="13D466C7" w14:textId="77777777" w:rsidR="00284708" w:rsidRPr="00AD26F5" w:rsidRDefault="00284708" w:rsidP="00284708">
            <w:pPr>
              <w:rPr>
                <w:color w:val="000000" w:themeColor="text1"/>
                <w:sz w:val="22"/>
              </w:rPr>
            </w:pPr>
            <w:r w:rsidRPr="00AD26F5">
              <w:rPr>
                <w:color w:val="000000" w:themeColor="text1"/>
                <w:sz w:val="22"/>
              </w:rPr>
              <w:t>Ladigos g. 1</w:t>
            </w:r>
          </w:p>
          <w:p w14:paraId="567797E4" w14:textId="77777777" w:rsidR="00284708" w:rsidRDefault="00284708" w:rsidP="00284708">
            <w:pPr>
              <w:rPr>
                <w:sz w:val="22"/>
              </w:rPr>
            </w:pPr>
            <w:r w:rsidRPr="00AD26F5">
              <w:rPr>
                <w:sz w:val="22"/>
              </w:rPr>
              <w:t>29111 Anykščiai</w:t>
            </w:r>
          </w:p>
          <w:p w14:paraId="078E438B" w14:textId="630F8E13" w:rsidR="00734F66" w:rsidRPr="00AD26F5" w:rsidRDefault="00734F66" w:rsidP="00284708">
            <w:pPr>
              <w:rPr>
                <w:sz w:val="22"/>
              </w:rPr>
            </w:pPr>
            <w:r w:rsidRPr="00AD26F5">
              <w:rPr>
                <w:sz w:val="22"/>
              </w:rPr>
              <w:t>Seniūno pavaduotoja</w:t>
            </w:r>
            <w:r>
              <w:rPr>
                <w:sz w:val="22"/>
              </w:rPr>
              <w:t xml:space="preserve"> Audronė Zdanevičienė</w:t>
            </w:r>
          </w:p>
          <w:p w14:paraId="4BEBC389" w14:textId="7B238190" w:rsidR="00284708" w:rsidRPr="00AD26F5" w:rsidRDefault="00284708" w:rsidP="00284708">
            <w:pPr>
              <w:rPr>
                <w:sz w:val="22"/>
              </w:rPr>
            </w:pPr>
            <w:r w:rsidRPr="00AD26F5">
              <w:rPr>
                <w:sz w:val="22"/>
              </w:rPr>
              <w:t xml:space="preserve">tel. </w:t>
            </w:r>
            <w:r w:rsidR="005B199A">
              <w:rPr>
                <w:sz w:val="22"/>
              </w:rPr>
              <w:t>(0</w:t>
            </w:r>
            <w:r w:rsidRPr="00AD26F5">
              <w:rPr>
                <w:sz w:val="22"/>
              </w:rPr>
              <w:t xml:space="preserve"> 381</w:t>
            </w:r>
            <w:r w:rsidR="005B199A">
              <w:rPr>
                <w:sz w:val="22"/>
              </w:rPr>
              <w:t>)</w:t>
            </w:r>
            <w:r w:rsidRPr="00AD26F5">
              <w:rPr>
                <w:sz w:val="22"/>
              </w:rPr>
              <w:t xml:space="preserve"> 50775</w:t>
            </w:r>
          </w:p>
          <w:p w14:paraId="2EB9419A" w14:textId="77777777" w:rsidR="00284708" w:rsidRPr="00AD26F5" w:rsidRDefault="00284708" w:rsidP="00284708">
            <w:pPr>
              <w:jc w:val="center"/>
              <w:rPr>
                <w:sz w:val="22"/>
              </w:rPr>
            </w:pPr>
          </w:p>
        </w:tc>
      </w:tr>
      <w:tr w:rsidR="00284708" w:rsidRPr="00AD26F5" w14:paraId="2A1E6910"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D72CE3D" w14:textId="3A27E4E9" w:rsidR="00284708" w:rsidRPr="00AD26F5" w:rsidRDefault="00284708" w:rsidP="00284708">
            <w:pPr>
              <w:jc w:val="center"/>
              <w:rPr>
                <w:sz w:val="22"/>
              </w:rPr>
            </w:pPr>
            <w:r w:rsidRPr="00AD26F5">
              <w:rPr>
                <w:sz w:val="22"/>
              </w:rPr>
              <w:t>1</w:t>
            </w:r>
            <w:r w:rsidR="005B199A">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85ECEFA" w14:textId="77777777" w:rsidR="00284708" w:rsidRPr="00AD26F5" w:rsidRDefault="00284708" w:rsidP="00284708">
            <w:r w:rsidRPr="00AD26F5">
              <w:t>Maigių kaimo kapinės (Maigių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68373E56" w14:textId="77777777" w:rsidR="00284708" w:rsidRPr="00AD26F5" w:rsidRDefault="00284708" w:rsidP="00284708">
            <w:pPr>
              <w:rPr>
                <w:sz w:val="22"/>
              </w:rPr>
            </w:pPr>
            <w:r w:rsidRPr="00AD26F5">
              <w:rPr>
                <w:sz w:val="22"/>
              </w:rPr>
              <w:t>Neveikiančios</w:t>
            </w:r>
          </w:p>
          <w:p w14:paraId="2A5F4A47"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4B141E3" w14:textId="77777777" w:rsidR="00284708" w:rsidRPr="00AD26F5" w:rsidRDefault="00284708" w:rsidP="00284708">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3F396EDE"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95F067B"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D884943" w14:textId="77777777" w:rsidR="00284708" w:rsidRPr="00AD26F5" w:rsidRDefault="00284708" w:rsidP="00284708">
            <w:pPr>
              <w:rPr>
                <w:sz w:val="22"/>
              </w:rPr>
            </w:pPr>
            <w:r w:rsidRPr="00AD26F5">
              <w:rPr>
                <w:sz w:val="22"/>
              </w:rPr>
              <w:t xml:space="preserve">Anykščių r. sav. </w:t>
            </w:r>
          </w:p>
          <w:p w14:paraId="206F9277" w14:textId="77777777" w:rsidR="00284708" w:rsidRPr="00AD26F5" w:rsidRDefault="00284708" w:rsidP="00284708">
            <w:pPr>
              <w:rPr>
                <w:sz w:val="22"/>
              </w:rPr>
            </w:pPr>
            <w:r w:rsidRPr="00AD26F5">
              <w:rPr>
                <w:sz w:val="22"/>
              </w:rPr>
              <w:t xml:space="preserve">Anykščių seniūnija </w:t>
            </w:r>
          </w:p>
          <w:p w14:paraId="7352B445" w14:textId="77777777" w:rsidR="00284708" w:rsidRPr="00AD26F5" w:rsidRDefault="00284708" w:rsidP="00284708">
            <w:pPr>
              <w:rPr>
                <w:color w:val="000000" w:themeColor="text1"/>
                <w:sz w:val="22"/>
              </w:rPr>
            </w:pPr>
            <w:r w:rsidRPr="00AD26F5">
              <w:rPr>
                <w:color w:val="000000" w:themeColor="text1"/>
                <w:sz w:val="22"/>
              </w:rPr>
              <w:t>Ladigos g. 1</w:t>
            </w:r>
          </w:p>
          <w:p w14:paraId="46DAC17D" w14:textId="77777777" w:rsidR="00284708" w:rsidRDefault="00284708" w:rsidP="00284708">
            <w:pPr>
              <w:rPr>
                <w:sz w:val="22"/>
              </w:rPr>
            </w:pPr>
            <w:r w:rsidRPr="00AD26F5">
              <w:rPr>
                <w:sz w:val="22"/>
              </w:rPr>
              <w:t xml:space="preserve">29111 Anykščiai </w:t>
            </w:r>
          </w:p>
          <w:p w14:paraId="7EADB522" w14:textId="5F7437E7" w:rsidR="00734F66" w:rsidRPr="00AD26F5" w:rsidRDefault="00734F66" w:rsidP="00284708">
            <w:pPr>
              <w:rPr>
                <w:sz w:val="22"/>
              </w:rPr>
            </w:pPr>
            <w:r w:rsidRPr="00AD26F5">
              <w:rPr>
                <w:sz w:val="22"/>
              </w:rPr>
              <w:lastRenderedPageBreak/>
              <w:t>Seniūno pavaduotoja</w:t>
            </w:r>
            <w:r>
              <w:rPr>
                <w:sz w:val="22"/>
              </w:rPr>
              <w:t xml:space="preserve"> Audronė Zdanevičienė</w:t>
            </w:r>
          </w:p>
          <w:p w14:paraId="46289BB7" w14:textId="229FB2E5"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1EEAA090" w14:textId="77777777" w:rsidR="00284708" w:rsidRPr="00AD26F5" w:rsidRDefault="00284708" w:rsidP="00284708">
            <w:pPr>
              <w:jc w:val="center"/>
              <w:rPr>
                <w:sz w:val="22"/>
              </w:rPr>
            </w:pPr>
          </w:p>
        </w:tc>
      </w:tr>
      <w:tr w:rsidR="00284708" w:rsidRPr="00AD26F5" w14:paraId="76F7836E"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BB15FDB" w14:textId="5D14FFF6" w:rsidR="00284708" w:rsidRPr="00AD26F5" w:rsidRDefault="00284708" w:rsidP="00284708">
            <w:pPr>
              <w:jc w:val="center"/>
              <w:rPr>
                <w:sz w:val="22"/>
              </w:rPr>
            </w:pPr>
            <w:r w:rsidRPr="00AD26F5">
              <w:rPr>
                <w:sz w:val="22"/>
              </w:rPr>
              <w:lastRenderedPageBreak/>
              <w:t>1</w:t>
            </w:r>
            <w:r w:rsidR="005B199A">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EB7349F" w14:textId="77777777" w:rsidR="00284708" w:rsidRPr="00AD26F5" w:rsidRDefault="00284708" w:rsidP="00284708">
            <w:r w:rsidRPr="00AD26F5">
              <w:t>Šlavėnų kaimo kapinės (Šlavėnų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256A6625" w14:textId="77777777" w:rsidR="00284708" w:rsidRPr="00AD26F5" w:rsidRDefault="00284708" w:rsidP="00284708">
            <w:pPr>
              <w:rPr>
                <w:sz w:val="22"/>
              </w:rPr>
            </w:pPr>
            <w:r w:rsidRPr="00AD26F5">
              <w:rPr>
                <w:sz w:val="22"/>
              </w:rPr>
              <w:t>Neveikiančios</w:t>
            </w:r>
          </w:p>
          <w:p w14:paraId="7DDD5D9F"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05DA834" w14:textId="77777777" w:rsidR="00284708" w:rsidRPr="00AD26F5" w:rsidRDefault="00284708" w:rsidP="00284708">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140AAE15"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8C51146"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3B34ACBB" w14:textId="77777777" w:rsidR="00284708" w:rsidRPr="00AD26F5" w:rsidRDefault="00284708" w:rsidP="00284708">
            <w:pPr>
              <w:rPr>
                <w:sz w:val="22"/>
              </w:rPr>
            </w:pPr>
            <w:r w:rsidRPr="00AD26F5">
              <w:rPr>
                <w:sz w:val="22"/>
              </w:rPr>
              <w:t xml:space="preserve">Anykščių r. sav. </w:t>
            </w:r>
          </w:p>
          <w:p w14:paraId="6ED356FA" w14:textId="77777777" w:rsidR="00284708" w:rsidRPr="00AD26F5" w:rsidRDefault="00284708" w:rsidP="00284708">
            <w:pPr>
              <w:rPr>
                <w:sz w:val="22"/>
              </w:rPr>
            </w:pPr>
            <w:r w:rsidRPr="00AD26F5">
              <w:rPr>
                <w:sz w:val="22"/>
              </w:rPr>
              <w:t xml:space="preserve">Anykščių seniūnija </w:t>
            </w:r>
          </w:p>
          <w:p w14:paraId="3CBC94E1" w14:textId="77777777" w:rsidR="00284708" w:rsidRPr="00AD26F5" w:rsidRDefault="00284708" w:rsidP="00284708">
            <w:pPr>
              <w:rPr>
                <w:color w:val="000000" w:themeColor="text1"/>
                <w:sz w:val="22"/>
              </w:rPr>
            </w:pPr>
            <w:r w:rsidRPr="00AD26F5">
              <w:rPr>
                <w:color w:val="000000" w:themeColor="text1"/>
                <w:sz w:val="22"/>
              </w:rPr>
              <w:t>Ladigos g. 1</w:t>
            </w:r>
          </w:p>
          <w:p w14:paraId="29A8507C" w14:textId="77777777" w:rsidR="00284708" w:rsidRDefault="00284708" w:rsidP="00284708">
            <w:pPr>
              <w:rPr>
                <w:sz w:val="22"/>
              </w:rPr>
            </w:pPr>
            <w:r w:rsidRPr="00AD26F5">
              <w:rPr>
                <w:sz w:val="22"/>
              </w:rPr>
              <w:t xml:space="preserve">29111 Anykščiai </w:t>
            </w:r>
          </w:p>
          <w:p w14:paraId="4F9BA642" w14:textId="19C125C3" w:rsidR="00734F66" w:rsidRPr="00AD26F5" w:rsidRDefault="00734F66" w:rsidP="00284708">
            <w:pPr>
              <w:rPr>
                <w:sz w:val="22"/>
              </w:rPr>
            </w:pPr>
            <w:r w:rsidRPr="00AD26F5">
              <w:rPr>
                <w:sz w:val="22"/>
              </w:rPr>
              <w:t>Seniūno pavaduotoja</w:t>
            </w:r>
            <w:r>
              <w:rPr>
                <w:sz w:val="22"/>
              </w:rPr>
              <w:t xml:space="preserve"> Audronė Zdanevičienė</w:t>
            </w:r>
          </w:p>
          <w:p w14:paraId="44E5E183" w14:textId="798AD2F3"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420939B4" w14:textId="77777777" w:rsidR="00284708" w:rsidRPr="00AD26F5" w:rsidRDefault="00284708" w:rsidP="00284708">
            <w:pPr>
              <w:jc w:val="center"/>
              <w:rPr>
                <w:sz w:val="22"/>
              </w:rPr>
            </w:pPr>
          </w:p>
        </w:tc>
      </w:tr>
      <w:tr w:rsidR="00284708" w:rsidRPr="00AD26F5" w14:paraId="4EF37B5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07A1963" w14:textId="6C0B36AA" w:rsidR="00284708" w:rsidRPr="00AD26F5" w:rsidRDefault="00284708" w:rsidP="00284708">
            <w:pPr>
              <w:jc w:val="center"/>
              <w:rPr>
                <w:sz w:val="22"/>
              </w:rPr>
            </w:pPr>
            <w:r w:rsidRPr="00AD26F5">
              <w:rPr>
                <w:sz w:val="22"/>
              </w:rPr>
              <w:t>1</w:t>
            </w:r>
            <w:r w:rsidR="005B199A">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72C9959" w14:textId="77777777" w:rsidR="00284708" w:rsidRPr="00AD26F5" w:rsidRDefault="00284708" w:rsidP="00284708">
            <w:r w:rsidRPr="00AD26F5">
              <w:t>Bičionių kaimo kapinės (Bičionių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4503AF84" w14:textId="77777777" w:rsidR="00284708" w:rsidRPr="00AD26F5" w:rsidRDefault="00284708" w:rsidP="00284708">
            <w:pPr>
              <w:rPr>
                <w:sz w:val="22"/>
              </w:rPr>
            </w:pPr>
            <w:r w:rsidRPr="00AD26F5">
              <w:rPr>
                <w:sz w:val="22"/>
              </w:rPr>
              <w:t>Neveikiančios</w:t>
            </w:r>
          </w:p>
          <w:p w14:paraId="39714008"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8B24E05" w14:textId="77777777" w:rsidR="00284708" w:rsidRPr="00AD26F5" w:rsidRDefault="00284708" w:rsidP="00284708">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7B67EADB"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CA9D9FB"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7B1C46ED" w14:textId="77777777" w:rsidR="00284708" w:rsidRPr="00AD26F5" w:rsidRDefault="00284708" w:rsidP="00284708">
            <w:pPr>
              <w:rPr>
                <w:sz w:val="22"/>
              </w:rPr>
            </w:pPr>
            <w:r w:rsidRPr="00AD26F5">
              <w:rPr>
                <w:sz w:val="22"/>
              </w:rPr>
              <w:t xml:space="preserve">Anykščių r. sav. </w:t>
            </w:r>
          </w:p>
          <w:p w14:paraId="06D9DCA6" w14:textId="77777777" w:rsidR="00284708" w:rsidRPr="00AD26F5" w:rsidRDefault="00284708" w:rsidP="00284708">
            <w:pPr>
              <w:rPr>
                <w:sz w:val="22"/>
              </w:rPr>
            </w:pPr>
            <w:r w:rsidRPr="00AD26F5">
              <w:rPr>
                <w:sz w:val="22"/>
              </w:rPr>
              <w:t xml:space="preserve">Anykščių seniūnija </w:t>
            </w:r>
          </w:p>
          <w:p w14:paraId="6EF28B2B" w14:textId="77777777" w:rsidR="00284708" w:rsidRPr="00AD26F5" w:rsidRDefault="00284708" w:rsidP="00284708">
            <w:pPr>
              <w:rPr>
                <w:color w:val="000000" w:themeColor="text1"/>
                <w:sz w:val="22"/>
              </w:rPr>
            </w:pPr>
            <w:r w:rsidRPr="00AD26F5">
              <w:rPr>
                <w:color w:val="000000" w:themeColor="text1"/>
                <w:sz w:val="22"/>
              </w:rPr>
              <w:t>Ladigos g. 1</w:t>
            </w:r>
          </w:p>
          <w:p w14:paraId="69D1D9AB" w14:textId="77777777" w:rsidR="00284708" w:rsidRDefault="00284708" w:rsidP="00284708">
            <w:pPr>
              <w:rPr>
                <w:sz w:val="22"/>
              </w:rPr>
            </w:pPr>
            <w:r w:rsidRPr="00AD26F5">
              <w:rPr>
                <w:sz w:val="22"/>
              </w:rPr>
              <w:t xml:space="preserve">29111 Anykščiai </w:t>
            </w:r>
          </w:p>
          <w:p w14:paraId="1E839BE7" w14:textId="4604A9A1" w:rsidR="00734F66" w:rsidRPr="00AD26F5" w:rsidRDefault="00734F66" w:rsidP="00284708">
            <w:pPr>
              <w:rPr>
                <w:sz w:val="22"/>
              </w:rPr>
            </w:pPr>
            <w:r w:rsidRPr="00AD26F5">
              <w:rPr>
                <w:sz w:val="22"/>
              </w:rPr>
              <w:t>Seniūno pavaduotoja</w:t>
            </w:r>
            <w:r>
              <w:rPr>
                <w:sz w:val="22"/>
              </w:rPr>
              <w:t xml:space="preserve"> Audronė Zdanevičienė</w:t>
            </w:r>
          </w:p>
          <w:p w14:paraId="1BEB5912" w14:textId="49F888BF"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2EC4CCD9" w14:textId="77777777" w:rsidR="00284708" w:rsidRPr="00AD26F5" w:rsidRDefault="00284708" w:rsidP="00284708">
            <w:pPr>
              <w:jc w:val="center"/>
              <w:rPr>
                <w:sz w:val="22"/>
              </w:rPr>
            </w:pPr>
          </w:p>
        </w:tc>
      </w:tr>
      <w:tr w:rsidR="00284708" w:rsidRPr="00AD26F5" w14:paraId="068B908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DCFC8FD" w14:textId="44F1F9CE" w:rsidR="00284708" w:rsidRPr="00AD26F5" w:rsidRDefault="005B199A" w:rsidP="00284708">
            <w:pPr>
              <w:jc w:val="center"/>
              <w:rPr>
                <w:sz w:val="22"/>
              </w:rPr>
            </w:pPr>
            <w:r>
              <w:rPr>
                <w:sz w:val="22"/>
              </w:rPr>
              <w:t>20</w:t>
            </w:r>
            <w:r w:rsidR="00284708"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75E92F0" w14:textId="77777777" w:rsidR="00284708" w:rsidRPr="00AD26F5" w:rsidRDefault="00284708" w:rsidP="00284708">
            <w:r w:rsidRPr="00AD26F5">
              <w:t xml:space="preserve">Juškonių kaimo kapinės (Juškonių k., Anykščių sen.) </w:t>
            </w:r>
          </w:p>
        </w:tc>
        <w:tc>
          <w:tcPr>
            <w:tcW w:w="2832" w:type="dxa"/>
            <w:tcBorders>
              <w:top w:val="single" w:sz="4" w:space="0" w:color="auto"/>
              <w:left w:val="single" w:sz="4" w:space="0" w:color="auto"/>
              <w:bottom w:val="single" w:sz="4" w:space="0" w:color="auto"/>
              <w:right w:val="single" w:sz="4" w:space="0" w:color="auto"/>
            </w:tcBorders>
            <w:hideMark/>
          </w:tcPr>
          <w:p w14:paraId="6237D2EF" w14:textId="77777777" w:rsidR="00284708" w:rsidRPr="00AD26F5" w:rsidRDefault="00284708" w:rsidP="00284708">
            <w:pPr>
              <w:rPr>
                <w:sz w:val="22"/>
              </w:rPr>
            </w:pPr>
            <w:r w:rsidRPr="00AD26F5">
              <w:rPr>
                <w:sz w:val="22"/>
              </w:rPr>
              <w:t>Neveikiančios</w:t>
            </w:r>
          </w:p>
          <w:p w14:paraId="12A3FB2F"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7E8042E" w14:textId="77777777" w:rsidR="00284708" w:rsidRPr="00AD26F5" w:rsidRDefault="00284708" w:rsidP="00284708">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5AF524D6"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9931491"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A88A496" w14:textId="77777777" w:rsidR="00284708" w:rsidRPr="00AD26F5" w:rsidRDefault="00284708" w:rsidP="00284708">
            <w:pPr>
              <w:rPr>
                <w:sz w:val="22"/>
              </w:rPr>
            </w:pPr>
            <w:r w:rsidRPr="00AD26F5">
              <w:rPr>
                <w:sz w:val="22"/>
              </w:rPr>
              <w:t xml:space="preserve">Anykščių r. sav. </w:t>
            </w:r>
          </w:p>
          <w:p w14:paraId="171F0B40" w14:textId="77777777" w:rsidR="00284708" w:rsidRPr="00AD26F5" w:rsidRDefault="00284708" w:rsidP="00284708">
            <w:pPr>
              <w:rPr>
                <w:sz w:val="22"/>
              </w:rPr>
            </w:pPr>
            <w:r w:rsidRPr="00AD26F5">
              <w:rPr>
                <w:sz w:val="22"/>
              </w:rPr>
              <w:t xml:space="preserve">Anykščių seniūnija </w:t>
            </w:r>
          </w:p>
          <w:p w14:paraId="1CFF5A4A" w14:textId="77777777" w:rsidR="00284708" w:rsidRPr="00AD26F5" w:rsidRDefault="00284708" w:rsidP="00284708">
            <w:pPr>
              <w:rPr>
                <w:color w:val="000000" w:themeColor="text1"/>
                <w:sz w:val="22"/>
              </w:rPr>
            </w:pPr>
            <w:r w:rsidRPr="00AD26F5">
              <w:rPr>
                <w:color w:val="000000" w:themeColor="text1"/>
                <w:sz w:val="22"/>
              </w:rPr>
              <w:t>Ladigos g. 1</w:t>
            </w:r>
          </w:p>
          <w:p w14:paraId="0B3779AA" w14:textId="77777777" w:rsidR="00284708" w:rsidRDefault="00284708" w:rsidP="00284708">
            <w:pPr>
              <w:rPr>
                <w:sz w:val="22"/>
              </w:rPr>
            </w:pPr>
            <w:r w:rsidRPr="00AD26F5">
              <w:rPr>
                <w:sz w:val="22"/>
              </w:rPr>
              <w:t xml:space="preserve">29111 Anykščiai </w:t>
            </w:r>
          </w:p>
          <w:p w14:paraId="320C4CC6" w14:textId="590DC30E" w:rsidR="00734F66" w:rsidRPr="00AD26F5" w:rsidRDefault="00734F66" w:rsidP="00284708">
            <w:pPr>
              <w:rPr>
                <w:sz w:val="22"/>
              </w:rPr>
            </w:pPr>
            <w:r w:rsidRPr="00AD26F5">
              <w:rPr>
                <w:sz w:val="22"/>
              </w:rPr>
              <w:t>Seniūno pavaduotoja</w:t>
            </w:r>
            <w:r>
              <w:rPr>
                <w:sz w:val="22"/>
              </w:rPr>
              <w:t xml:space="preserve"> Audronė Zdanevičienė</w:t>
            </w:r>
          </w:p>
          <w:p w14:paraId="2DF2390C" w14:textId="404B94AF"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40834219" w14:textId="77777777" w:rsidR="00284708" w:rsidRPr="00AD26F5" w:rsidRDefault="00284708" w:rsidP="00284708">
            <w:pPr>
              <w:jc w:val="center"/>
              <w:rPr>
                <w:sz w:val="22"/>
              </w:rPr>
            </w:pPr>
          </w:p>
        </w:tc>
      </w:tr>
      <w:tr w:rsidR="00284708" w:rsidRPr="00AD26F5" w14:paraId="3946E975"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3343D8C" w14:textId="78DB6DC1" w:rsidR="00284708" w:rsidRPr="00AD26F5" w:rsidRDefault="00284708" w:rsidP="00284708">
            <w:pPr>
              <w:jc w:val="center"/>
              <w:rPr>
                <w:sz w:val="22"/>
              </w:rPr>
            </w:pPr>
            <w:r w:rsidRPr="00AD26F5">
              <w:rPr>
                <w:sz w:val="22"/>
              </w:rPr>
              <w:t>2</w:t>
            </w:r>
            <w:r w:rsidR="005B199A">
              <w:rPr>
                <w:sz w:val="22"/>
              </w:rPr>
              <w:t>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629E7AB" w14:textId="77777777" w:rsidR="00284708" w:rsidRPr="00AD26F5" w:rsidRDefault="00284708" w:rsidP="00284708">
            <w:r w:rsidRPr="00AD26F5">
              <w:t>Klevėnų kaimo kapinės (Klevėnų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40A973B9" w14:textId="77777777" w:rsidR="00284708" w:rsidRPr="00AD26F5" w:rsidRDefault="00284708" w:rsidP="00284708">
            <w:pPr>
              <w:rPr>
                <w:sz w:val="22"/>
              </w:rPr>
            </w:pPr>
            <w:r w:rsidRPr="00AD26F5">
              <w:rPr>
                <w:sz w:val="22"/>
              </w:rPr>
              <w:t>Neveikiančios</w:t>
            </w:r>
          </w:p>
          <w:p w14:paraId="3FC94990"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817EC7C" w14:textId="77777777" w:rsidR="00284708" w:rsidRPr="00AD26F5" w:rsidRDefault="00284708" w:rsidP="00284708">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38D81C5A" w14:textId="77777777" w:rsidR="00284708" w:rsidRPr="00AD26F5" w:rsidRDefault="00284708" w:rsidP="00284708">
            <w:pPr>
              <w:jc w:val="center"/>
              <w:rPr>
                <w:sz w:val="22"/>
              </w:rPr>
            </w:pPr>
            <w:r w:rsidRPr="00AD26F5">
              <w:rPr>
                <w:sz w:val="22"/>
              </w:rPr>
              <w:t xml:space="preserve">Žemės sklypo unikalus </w:t>
            </w:r>
          </w:p>
          <w:p w14:paraId="55C4713A" w14:textId="77777777" w:rsidR="00284708" w:rsidRPr="00AD26F5" w:rsidRDefault="00284708" w:rsidP="00284708">
            <w:pPr>
              <w:jc w:val="center"/>
              <w:rPr>
                <w:sz w:val="22"/>
              </w:rPr>
            </w:pPr>
            <w:r w:rsidRPr="00AD26F5">
              <w:rPr>
                <w:sz w:val="22"/>
              </w:rPr>
              <w:t>Nr. 4400-5851-1292,</w:t>
            </w:r>
          </w:p>
          <w:p w14:paraId="6C389150" w14:textId="77777777" w:rsidR="00284708" w:rsidRPr="00AD26F5" w:rsidRDefault="00284708" w:rsidP="00284708">
            <w:pPr>
              <w:jc w:val="center"/>
              <w:rPr>
                <w:sz w:val="22"/>
              </w:rPr>
            </w:pPr>
            <w:r w:rsidRPr="00AD26F5">
              <w:rPr>
                <w:sz w:val="22"/>
              </w:rPr>
              <w:t>1996-08-15 įregistruotas</w:t>
            </w:r>
          </w:p>
        </w:tc>
        <w:tc>
          <w:tcPr>
            <w:tcW w:w="1701" w:type="dxa"/>
            <w:tcBorders>
              <w:top w:val="single" w:sz="4" w:space="0" w:color="auto"/>
              <w:left w:val="single" w:sz="4" w:space="0" w:color="auto"/>
              <w:bottom w:val="single" w:sz="4" w:space="0" w:color="auto"/>
              <w:right w:val="single" w:sz="4" w:space="0" w:color="auto"/>
            </w:tcBorders>
            <w:hideMark/>
          </w:tcPr>
          <w:p w14:paraId="512BA2B2" w14:textId="77777777" w:rsidR="00284708" w:rsidRPr="00AD26F5" w:rsidRDefault="00284708" w:rsidP="00284708">
            <w:pPr>
              <w:jc w:val="center"/>
              <w:rPr>
                <w:sz w:val="22"/>
              </w:rPr>
            </w:pPr>
            <w:r w:rsidRPr="00AD26F5">
              <w:rPr>
                <w:sz w:val="22"/>
              </w:rPr>
              <w:t>unikalus kodas 11539</w:t>
            </w:r>
          </w:p>
        </w:tc>
        <w:tc>
          <w:tcPr>
            <w:tcW w:w="3973" w:type="dxa"/>
            <w:tcBorders>
              <w:top w:val="single" w:sz="4" w:space="0" w:color="auto"/>
              <w:left w:val="single" w:sz="4" w:space="0" w:color="auto"/>
              <w:bottom w:val="single" w:sz="4" w:space="0" w:color="auto"/>
              <w:right w:val="single" w:sz="4" w:space="0" w:color="auto"/>
            </w:tcBorders>
          </w:tcPr>
          <w:p w14:paraId="120D7197" w14:textId="77777777" w:rsidR="00284708" w:rsidRPr="00AD26F5" w:rsidRDefault="00284708" w:rsidP="00284708">
            <w:pPr>
              <w:rPr>
                <w:sz w:val="22"/>
              </w:rPr>
            </w:pPr>
            <w:r w:rsidRPr="00AD26F5">
              <w:rPr>
                <w:sz w:val="22"/>
              </w:rPr>
              <w:t xml:space="preserve">Anykščių r. sav. </w:t>
            </w:r>
          </w:p>
          <w:p w14:paraId="28CB690D" w14:textId="77777777" w:rsidR="00284708" w:rsidRPr="00AD26F5" w:rsidRDefault="00284708" w:rsidP="00284708">
            <w:pPr>
              <w:rPr>
                <w:sz w:val="22"/>
              </w:rPr>
            </w:pPr>
            <w:r w:rsidRPr="00AD26F5">
              <w:rPr>
                <w:sz w:val="22"/>
              </w:rPr>
              <w:t xml:space="preserve">Anykščių seniūnija </w:t>
            </w:r>
          </w:p>
          <w:p w14:paraId="1E89DE3C" w14:textId="77777777" w:rsidR="00284708" w:rsidRPr="00AD26F5" w:rsidRDefault="00284708" w:rsidP="00284708">
            <w:pPr>
              <w:rPr>
                <w:color w:val="000000" w:themeColor="text1"/>
                <w:sz w:val="22"/>
              </w:rPr>
            </w:pPr>
            <w:r w:rsidRPr="00AD26F5">
              <w:rPr>
                <w:color w:val="000000" w:themeColor="text1"/>
                <w:sz w:val="22"/>
              </w:rPr>
              <w:t>Ladigos g. 1</w:t>
            </w:r>
          </w:p>
          <w:p w14:paraId="2A1F545A" w14:textId="77777777" w:rsidR="00284708" w:rsidRDefault="00284708" w:rsidP="00284708">
            <w:pPr>
              <w:rPr>
                <w:sz w:val="22"/>
              </w:rPr>
            </w:pPr>
            <w:r w:rsidRPr="00AD26F5">
              <w:rPr>
                <w:sz w:val="22"/>
              </w:rPr>
              <w:t xml:space="preserve">29111 Anykščiai </w:t>
            </w:r>
          </w:p>
          <w:p w14:paraId="767C4666" w14:textId="5F9E6517" w:rsidR="00734F66" w:rsidRPr="00AD26F5" w:rsidRDefault="00734F66" w:rsidP="00284708">
            <w:pPr>
              <w:rPr>
                <w:sz w:val="22"/>
              </w:rPr>
            </w:pPr>
            <w:r w:rsidRPr="00AD26F5">
              <w:rPr>
                <w:sz w:val="22"/>
              </w:rPr>
              <w:t>Seniūno pavaduotoja</w:t>
            </w:r>
            <w:r>
              <w:rPr>
                <w:sz w:val="22"/>
              </w:rPr>
              <w:t xml:space="preserve"> Audronė Zdanevičienė</w:t>
            </w:r>
          </w:p>
          <w:p w14:paraId="3A5E9F19" w14:textId="7DDC134B"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5B0A680F" w14:textId="77777777" w:rsidR="00284708" w:rsidRPr="00AD26F5" w:rsidRDefault="00284708" w:rsidP="00284708">
            <w:pPr>
              <w:jc w:val="center"/>
              <w:rPr>
                <w:sz w:val="22"/>
              </w:rPr>
            </w:pPr>
          </w:p>
        </w:tc>
      </w:tr>
      <w:tr w:rsidR="00284708" w:rsidRPr="00AD26F5" w14:paraId="0176DC2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076F775" w14:textId="033F7360" w:rsidR="00284708" w:rsidRPr="00AD26F5" w:rsidRDefault="00284708" w:rsidP="00284708">
            <w:pPr>
              <w:jc w:val="center"/>
              <w:rPr>
                <w:sz w:val="22"/>
              </w:rPr>
            </w:pPr>
            <w:r w:rsidRPr="00AD26F5">
              <w:rPr>
                <w:sz w:val="22"/>
              </w:rPr>
              <w:lastRenderedPageBreak/>
              <w:t>2</w:t>
            </w:r>
            <w:r w:rsidR="005B199A">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F00280F" w14:textId="77777777" w:rsidR="00284708" w:rsidRPr="00AD26F5" w:rsidRDefault="00284708" w:rsidP="00284708">
            <w:r w:rsidRPr="00AD26F5">
              <w:t>Žilvyčių kaimo kapinės (Žilvyčių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640D984C" w14:textId="77777777" w:rsidR="00284708" w:rsidRPr="00AD26F5" w:rsidRDefault="00284708" w:rsidP="00284708">
            <w:pPr>
              <w:rPr>
                <w:sz w:val="22"/>
              </w:rPr>
            </w:pPr>
            <w:r w:rsidRPr="00AD26F5">
              <w:rPr>
                <w:sz w:val="22"/>
              </w:rPr>
              <w:t>Neveikiančios</w:t>
            </w:r>
          </w:p>
          <w:p w14:paraId="78987512"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BD02F19" w14:textId="77777777" w:rsidR="00284708" w:rsidRPr="00AD26F5" w:rsidRDefault="00284708" w:rsidP="00284708">
            <w:pPr>
              <w:jc w:val="center"/>
            </w:pPr>
            <w:r w:rsidRPr="00AD26F5">
              <w:t>0,15</w:t>
            </w:r>
          </w:p>
        </w:tc>
        <w:tc>
          <w:tcPr>
            <w:tcW w:w="2520" w:type="dxa"/>
            <w:tcBorders>
              <w:top w:val="single" w:sz="4" w:space="0" w:color="auto"/>
              <w:left w:val="single" w:sz="4" w:space="0" w:color="auto"/>
              <w:bottom w:val="single" w:sz="4" w:space="0" w:color="auto"/>
              <w:right w:val="single" w:sz="4" w:space="0" w:color="auto"/>
            </w:tcBorders>
            <w:hideMark/>
          </w:tcPr>
          <w:p w14:paraId="4CAB99CA"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E37ADB3"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90FABA1" w14:textId="77777777" w:rsidR="00284708" w:rsidRPr="00AD26F5" w:rsidRDefault="00284708" w:rsidP="00284708">
            <w:pPr>
              <w:rPr>
                <w:sz w:val="22"/>
              </w:rPr>
            </w:pPr>
            <w:r w:rsidRPr="00AD26F5">
              <w:rPr>
                <w:sz w:val="22"/>
              </w:rPr>
              <w:t xml:space="preserve">Anykščių r. sav. </w:t>
            </w:r>
          </w:p>
          <w:p w14:paraId="19382638" w14:textId="77777777" w:rsidR="00284708" w:rsidRPr="00AD26F5" w:rsidRDefault="00284708" w:rsidP="00284708">
            <w:pPr>
              <w:rPr>
                <w:sz w:val="22"/>
              </w:rPr>
            </w:pPr>
            <w:r w:rsidRPr="00AD26F5">
              <w:rPr>
                <w:sz w:val="22"/>
              </w:rPr>
              <w:t xml:space="preserve">Anykščių seniūnija </w:t>
            </w:r>
          </w:p>
          <w:p w14:paraId="1A1EE6F2" w14:textId="77777777" w:rsidR="00284708" w:rsidRPr="00AD26F5" w:rsidRDefault="00284708" w:rsidP="00284708">
            <w:pPr>
              <w:rPr>
                <w:color w:val="000000" w:themeColor="text1"/>
                <w:sz w:val="22"/>
              </w:rPr>
            </w:pPr>
            <w:r w:rsidRPr="00AD26F5">
              <w:rPr>
                <w:color w:val="000000" w:themeColor="text1"/>
                <w:sz w:val="22"/>
              </w:rPr>
              <w:t>Ladigos g. 1</w:t>
            </w:r>
          </w:p>
          <w:p w14:paraId="2E8E9906" w14:textId="77777777" w:rsidR="00284708" w:rsidRDefault="00284708" w:rsidP="00284708">
            <w:pPr>
              <w:rPr>
                <w:sz w:val="22"/>
              </w:rPr>
            </w:pPr>
            <w:r w:rsidRPr="00AD26F5">
              <w:rPr>
                <w:sz w:val="22"/>
              </w:rPr>
              <w:t xml:space="preserve">29111 Anykščiai </w:t>
            </w:r>
          </w:p>
          <w:p w14:paraId="3A449831" w14:textId="39ACCE97" w:rsidR="00734F66" w:rsidRPr="00AD26F5" w:rsidRDefault="00734F66" w:rsidP="00284708">
            <w:pPr>
              <w:rPr>
                <w:sz w:val="22"/>
              </w:rPr>
            </w:pPr>
            <w:r w:rsidRPr="00AD26F5">
              <w:rPr>
                <w:sz w:val="22"/>
              </w:rPr>
              <w:t>Seniūno pavaduotoja</w:t>
            </w:r>
            <w:r>
              <w:rPr>
                <w:sz w:val="22"/>
              </w:rPr>
              <w:t xml:space="preserve"> Audronė Zdanevičienė</w:t>
            </w:r>
          </w:p>
          <w:p w14:paraId="71E27BBE" w14:textId="1B480DC3"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18B20BAE" w14:textId="77777777" w:rsidR="00284708" w:rsidRPr="00AD26F5" w:rsidRDefault="00284708" w:rsidP="00284708">
            <w:pPr>
              <w:jc w:val="center"/>
              <w:rPr>
                <w:sz w:val="22"/>
              </w:rPr>
            </w:pPr>
          </w:p>
        </w:tc>
      </w:tr>
      <w:tr w:rsidR="00284708" w:rsidRPr="00AD26F5" w14:paraId="0381E3E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7E91BD0" w14:textId="051088E0" w:rsidR="00284708" w:rsidRPr="00AD26F5" w:rsidRDefault="00284708" w:rsidP="00284708">
            <w:pPr>
              <w:jc w:val="center"/>
              <w:rPr>
                <w:sz w:val="22"/>
              </w:rPr>
            </w:pPr>
            <w:r w:rsidRPr="00AD26F5">
              <w:rPr>
                <w:sz w:val="22"/>
              </w:rPr>
              <w:t>2</w:t>
            </w:r>
            <w:r w:rsidR="005B199A">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4DCCB43" w14:textId="77777777" w:rsidR="00284708" w:rsidRPr="00AD26F5" w:rsidRDefault="00284708" w:rsidP="00284708">
            <w:r w:rsidRPr="00AD26F5">
              <w:t xml:space="preserve">Rubikių kaimo senosios kapinės (Rubikių k., Anykščių sen.) </w:t>
            </w:r>
          </w:p>
        </w:tc>
        <w:tc>
          <w:tcPr>
            <w:tcW w:w="2832" w:type="dxa"/>
            <w:tcBorders>
              <w:top w:val="single" w:sz="4" w:space="0" w:color="auto"/>
              <w:left w:val="single" w:sz="4" w:space="0" w:color="auto"/>
              <w:bottom w:val="single" w:sz="4" w:space="0" w:color="auto"/>
              <w:right w:val="single" w:sz="4" w:space="0" w:color="auto"/>
            </w:tcBorders>
            <w:hideMark/>
          </w:tcPr>
          <w:p w14:paraId="356EA055" w14:textId="77777777" w:rsidR="00284708" w:rsidRPr="00AD26F5" w:rsidRDefault="00284708" w:rsidP="00284708">
            <w:pPr>
              <w:rPr>
                <w:sz w:val="22"/>
              </w:rPr>
            </w:pPr>
            <w:r w:rsidRPr="00AD26F5">
              <w:rPr>
                <w:sz w:val="22"/>
              </w:rPr>
              <w:t>Neveikiančios</w:t>
            </w:r>
          </w:p>
          <w:p w14:paraId="7009B24B"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F09EA25" w14:textId="77777777" w:rsidR="00284708" w:rsidRPr="00AD26F5" w:rsidRDefault="00284708" w:rsidP="00284708">
            <w:pPr>
              <w:jc w:val="center"/>
            </w:pPr>
            <w:r w:rsidRPr="00AD26F5">
              <w:t>0,13</w:t>
            </w:r>
          </w:p>
        </w:tc>
        <w:tc>
          <w:tcPr>
            <w:tcW w:w="2520" w:type="dxa"/>
            <w:tcBorders>
              <w:top w:val="single" w:sz="4" w:space="0" w:color="auto"/>
              <w:left w:val="single" w:sz="4" w:space="0" w:color="auto"/>
              <w:bottom w:val="single" w:sz="4" w:space="0" w:color="auto"/>
              <w:right w:val="single" w:sz="4" w:space="0" w:color="auto"/>
            </w:tcBorders>
            <w:hideMark/>
          </w:tcPr>
          <w:p w14:paraId="7A6873DD"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431F11B"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5AFB4A2F" w14:textId="77777777" w:rsidR="00284708" w:rsidRPr="00AD26F5" w:rsidRDefault="00284708" w:rsidP="00284708">
            <w:pPr>
              <w:rPr>
                <w:sz w:val="22"/>
              </w:rPr>
            </w:pPr>
            <w:r w:rsidRPr="00AD26F5">
              <w:rPr>
                <w:sz w:val="22"/>
              </w:rPr>
              <w:t xml:space="preserve">Anykščių r. sav. </w:t>
            </w:r>
          </w:p>
          <w:p w14:paraId="7559E1CF" w14:textId="77777777" w:rsidR="00284708" w:rsidRPr="00AD26F5" w:rsidRDefault="00284708" w:rsidP="00284708">
            <w:pPr>
              <w:rPr>
                <w:sz w:val="22"/>
              </w:rPr>
            </w:pPr>
            <w:r w:rsidRPr="00AD26F5">
              <w:rPr>
                <w:sz w:val="22"/>
              </w:rPr>
              <w:t xml:space="preserve">Anykščių seniūnija </w:t>
            </w:r>
          </w:p>
          <w:p w14:paraId="1438C241" w14:textId="77777777" w:rsidR="00284708" w:rsidRPr="00AD26F5" w:rsidRDefault="00284708" w:rsidP="00284708">
            <w:pPr>
              <w:rPr>
                <w:color w:val="000000" w:themeColor="text1"/>
                <w:sz w:val="22"/>
              </w:rPr>
            </w:pPr>
            <w:r w:rsidRPr="00AD26F5">
              <w:rPr>
                <w:color w:val="000000" w:themeColor="text1"/>
                <w:sz w:val="22"/>
              </w:rPr>
              <w:t>Ladigos g. 1</w:t>
            </w:r>
          </w:p>
          <w:p w14:paraId="6080FB6C" w14:textId="77777777" w:rsidR="00284708" w:rsidRDefault="00284708" w:rsidP="00284708">
            <w:pPr>
              <w:rPr>
                <w:sz w:val="22"/>
              </w:rPr>
            </w:pPr>
            <w:r w:rsidRPr="00AD26F5">
              <w:rPr>
                <w:sz w:val="22"/>
              </w:rPr>
              <w:t>29111 Anykščiai</w:t>
            </w:r>
          </w:p>
          <w:p w14:paraId="4AED42B2" w14:textId="143A1154" w:rsidR="00734F66" w:rsidRPr="00AD26F5" w:rsidRDefault="00734F66" w:rsidP="00284708">
            <w:pPr>
              <w:rPr>
                <w:sz w:val="22"/>
              </w:rPr>
            </w:pPr>
            <w:r w:rsidRPr="00AD26F5">
              <w:rPr>
                <w:sz w:val="22"/>
              </w:rPr>
              <w:t>Seniūno pavaduotoja</w:t>
            </w:r>
            <w:r>
              <w:rPr>
                <w:sz w:val="22"/>
              </w:rPr>
              <w:t xml:space="preserve"> Audronė Zdanevičienė</w:t>
            </w:r>
          </w:p>
          <w:p w14:paraId="09BC491A" w14:textId="5180FE38"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174D1741" w14:textId="77777777" w:rsidR="00284708" w:rsidRPr="00AD26F5" w:rsidRDefault="00284708" w:rsidP="00284708">
            <w:pPr>
              <w:jc w:val="center"/>
              <w:rPr>
                <w:sz w:val="22"/>
              </w:rPr>
            </w:pPr>
          </w:p>
        </w:tc>
      </w:tr>
      <w:tr w:rsidR="00284708" w:rsidRPr="00AD26F5" w14:paraId="3C8D517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91176E7" w14:textId="56427FEF" w:rsidR="00284708" w:rsidRPr="00AD26F5" w:rsidRDefault="00284708" w:rsidP="00284708">
            <w:pPr>
              <w:jc w:val="center"/>
              <w:rPr>
                <w:sz w:val="22"/>
              </w:rPr>
            </w:pPr>
            <w:r w:rsidRPr="00AD26F5">
              <w:rPr>
                <w:sz w:val="22"/>
              </w:rPr>
              <w:t>2</w:t>
            </w:r>
            <w:r w:rsidR="005B199A">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E0B4F2A" w14:textId="77777777" w:rsidR="00284708" w:rsidRPr="00AD26F5" w:rsidRDefault="00284708" w:rsidP="00284708">
            <w:r w:rsidRPr="00AD26F5">
              <w:t>Kiaušų kaimo kapinės (Kiaušų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32E8D088" w14:textId="77777777" w:rsidR="00284708" w:rsidRPr="00AD26F5" w:rsidRDefault="00284708" w:rsidP="00284708">
            <w:pPr>
              <w:rPr>
                <w:sz w:val="22"/>
              </w:rPr>
            </w:pPr>
            <w:r w:rsidRPr="00AD26F5">
              <w:rPr>
                <w:sz w:val="22"/>
              </w:rPr>
              <w:t>Neveikiančios</w:t>
            </w:r>
          </w:p>
          <w:p w14:paraId="2894B5D1"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C0FE68B" w14:textId="77777777" w:rsidR="00284708" w:rsidRPr="00AD26F5" w:rsidRDefault="00284708" w:rsidP="00284708">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390C579C"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989D1EB"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2746DA79" w14:textId="77777777" w:rsidR="00284708" w:rsidRPr="00AD26F5" w:rsidRDefault="00284708" w:rsidP="00284708">
            <w:pPr>
              <w:rPr>
                <w:sz w:val="22"/>
              </w:rPr>
            </w:pPr>
            <w:r w:rsidRPr="00AD26F5">
              <w:rPr>
                <w:sz w:val="22"/>
              </w:rPr>
              <w:t xml:space="preserve">Anykščių r. sav. </w:t>
            </w:r>
          </w:p>
          <w:p w14:paraId="64380CFA" w14:textId="77777777" w:rsidR="00284708" w:rsidRPr="00AD26F5" w:rsidRDefault="00284708" w:rsidP="00284708">
            <w:pPr>
              <w:rPr>
                <w:sz w:val="22"/>
              </w:rPr>
            </w:pPr>
            <w:r w:rsidRPr="00AD26F5">
              <w:rPr>
                <w:sz w:val="22"/>
              </w:rPr>
              <w:t xml:space="preserve">Anykščių seniūnija </w:t>
            </w:r>
          </w:p>
          <w:p w14:paraId="5556B56D" w14:textId="77777777" w:rsidR="00284708" w:rsidRPr="00AD26F5" w:rsidRDefault="00284708" w:rsidP="00284708">
            <w:pPr>
              <w:rPr>
                <w:color w:val="000000" w:themeColor="text1"/>
                <w:sz w:val="22"/>
              </w:rPr>
            </w:pPr>
            <w:r w:rsidRPr="00AD26F5">
              <w:rPr>
                <w:color w:val="000000" w:themeColor="text1"/>
                <w:sz w:val="22"/>
              </w:rPr>
              <w:t>Ladigos g. 1</w:t>
            </w:r>
          </w:p>
          <w:p w14:paraId="7A7AF1EF" w14:textId="77777777" w:rsidR="00284708" w:rsidRDefault="00284708" w:rsidP="00284708">
            <w:pPr>
              <w:rPr>
                <w:sz w:val="22"/>
              </w:rPr>
            </w:pPr>
            <w:r w:rsidRPr="00AD26F5">
              <w:rPr>
                <w:sz w:val="22"/>
              </w:rPr>
              <w:t xml:space="preserve">29111 Anykščiai </w:t>
            </w:r>
          </w:p>
          <w:p w14:paraId="257EE760" w14:textId="76B68515" w:rsidR="00734F66" w:rsidRPr="00AD26F5" w:rsidRDefault="00734F66" w:rsidP="00284708">
            <w:pPr>
              <w:rPr>
                <w:sz w:val="22"/>
              </w:rPr>
            </w:pPr>
            <w:r w:rsidRPr="00AD26F5">
              <w:rPr>
                <w:sz w:val="22"/>
              </w:rPr>
              <w:t>Seniūno pavaduotoja</w:t>
            </w:r>
            <w:r>
              <w:rPr>
                <w:sz w:val="22"/>
              </w:rPr>
              <w:t xml:space="preserve"> Audronė Zdanevičienė</w:t>
            </w:r>
          </w:p>
          <w:p w14:paraId="74EE4AC6" w14:textId="3EB1800A"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74B77195" w14:textId="77777777" w:rsidR="00284708" w:rsidRPr="00AD26F5" w:rsidRDefault="00284708" w:rsidP="00284708">
            <w:pPr>
              <w:jc w:val="center"/>
              <w:rPr>
                <w:sz w:val="22"/>
              </w:rPr>
            </w:pPr>
          </w:p>
        </w:tc>
      </w:tr>
      <w:tr w:rsidR="00284708" w:rsidRPr="00AD26F5" w14:paraId="5EAB09C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47A670C" w14:textId="5457B4EA" w:rsidR="00284708" w:rsidRPr="00AD26F5" w:rsidRDefault="00284708" w:rsidP="00284708">
            <w:pPr>
              <w:jc w:val="center"/>
              <w:rPr>
                <w:sz w:val="22"/>
              </w:rPr>
            </w:pPr>
            <w:r w:rsidRPr="00AD26F5">
              <w:rPr>
                <w:sz w:val="22"/>
              </w:rPr>
              <w:t>2</w:t>
            </w:r>
            <w:r w:rsidR="005B199A">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6CFE8AA" w14:textId="77777777" w:rsidR="00284708" w:rsidRPr="00AD26F5" w:rsidRDefault="00284708" w:rsidP="00284708">
            <w:r w:rsidRPr="00AD26F5">
              <w:t>Bikūnų kaimo kapinės (Bikūnų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611D892A" w14:textId="77777777" w:rsidR="00284708" w:rsidRPr="00AD26F5" w:rsidRDefault="00284708" w:rsidP="00284708">
            <w:pPr>
              <w:rPr>
                <w:sz w:val="22"/>
              </w:rPr>
            </w:pPr>
            <w:r w:rsidRPr="00AD26F5">
              <w:rPr>
                <w:sz w:val="22"/>
              </w:rPr>
              <w:t>Neveikiančios</w:t>
            </w:r>
          </w:p>
          <w:p w14:paraId="4523EE11"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E70EBE7" w14:textId="77777777" w:rsidR="00284708" w:rsidRPr="00AD26F5" w:rsidRDefault="00284708" w:rsidP="00284708">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1D16BBB6"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C2BF0D7"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0CC312AB" w14:textId="77777777" w:rsidR="00284708" w:rsidRPr="00AD26F5" w:rsidRDefault="00284708" w:rsidP="00284708">
            <w:pPr>
              <w:rPr>
                <w:sz w:val="22"/>
              </w:rPr>
            </w:pPr>
            <w:r w:rsidRPr="00AD26F5">
              <w:rPr>
                <w:sz w:val="22"/>
              </w:rPr>
              <w:t xml:space="preserve">Anykščių r. sav. </w:t>
            </w:r>
          </w:p>
          <w:p w14:paraId="32AFE431" w14:textId="77777777" w:rsidR="00284708" w:rsidRPr="00AD26F5" w:rsidRDefault="00284708" w:rsidP="00284708">
            <w:pPr>
              <w:rPr>
                <w:sz w:val="22"/>
              </w:rPr>
            </w:pPr>
            <w:r w:rsidRPr="00AD26F5">
              <w:rPr>
                <w:sz w:val="22"/>
              </w:rPr>
              <w:t xml:space="preserve">Anykščių seniūnija </w:t>
            </w:r>
          </w:p>
          <w:p w14:paraId="20D1FCE0" w14:textId="77777777" w:rsidR="00284708" w:rsidRPr="00AD26F5" w:rsidRDefault="00284708" w:rsidP="00284708">
            <w:pPr>
              <w:rPr>
                <w:color w:val="000000" w:themeColor="text1"/>
                <w:sz w:val="22"/>
              </w:rPr>
            </w:pPr>
            <w:r w:rsidRPr="00AD26F5">
              <w:rPr>
                <w:color w:val="000000" w:themeColor="text1"/>
                <w:sz w:val="22"/>
              </w:rPr>
              <w:t>Ladigos g. 1</w:t>
            </w:r>
          </w:p>
          <w:p w14:paraId="32DEE562" w14:textId="77777777" w:rsidR="00284708" w:rsidRDefault="00284708" w:rsidP="00284708">
            <w:pPr>
              <w:rPr>
                <w:sz w:val="22"/>
              </w:rPr>
            </w:pPr>
            <w:r w:rsidRPr="00AD26F5">
              <w:rPr>
                <w:sz w:val="22"/>
              </w:rPr>
              <w:t xml:space="preserve">29111 Anykščiai </w:t>
            </w:r>
          </w:p>
          <w:p w14:paraId="07214E75" w14:textId="519E1385" w:rsidR="00734F66" w:rsidRPr="00AD26F5" w:rsidRDefault="00734F66" w:rsidP="00284708">
            <w:pPr>
              <w:rPr>
                <w:sz w:val="22"/>
              </w:rPr>
            </w:pPr>
            <w:r w:rsidRPr="00AD26F5">
              <w:rPr>
                <w:sz w:val="22"/>
              </w:rPr>
              <w:t>Seniūno pavaduotoja</w:t>
            </w:r>
            <w:r>
              <w:rPr>
                <w:sz w:val="22"/>
              </w:rPr>
              <w:t xml:space="preserve"> Audronė Zdanevičienė</w:t>
            </w:r>
          </w:p>
          <w:p w14:paraId="62FAD014" w14:textId="2F4E9D6E" w:rsidR="00284708" w:rsidRPr="00AD26F5" w:rsidRDefault="00284708" w:rsidP="00284708">
            <w:pPr>
              <w:rPr>
                <w:sz w:val="22"/>
              </w:rPr>
            </w:pPr>
            <w:r w:rsidRPr="00AD26F5">
              <w:rPr>
                <w:sz w:val="22"/>
              </w:rPr>
              <w:t>tel. (</w:t>
            </w:r>
            <w:r w:rsidR="005B199A">
              <w:rPr>
                <w:sz w:val="22"/>
              </w:rPr>
              <w:t>0</w:t>
            </w:r>
            <w:r w:rsidRPr="00AD26F5">
              <w:rPr>
                <w:sz w:val="22"/>
              </w:rPr>
              <w:t xml:space="preserve"> 381) 50775</w:t>
            </w:r>
          </w:p>
          <w:p w14:paraId="4B0D776A" w14:textId="77777777" w:rsidR="00284708" w:rsidRPr="00AD26F5" w:rsidRDefault="00284708" w:rsidP="00284708">
            <w:pPr>
              <w:jc w:val="center"/>
              <w:rPr>
                <w:sz w:val="22"/>
              </w:rPr>
            </w:pPr>
          </w:p>
        </w:tc>
      </w:tr>
      <w:tr w:rsidR="00284708" w:rsidRPr="00AD26F5" w14:paraId="128FB51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2A30330" w14:textId="1F254664" w:rsidR="00284708" w:rsidRPr="00AD26F5" w:rsidRDefault="00284708" w:rsidP="00284708">
            <w:pPr>
              <w:jc w:val="center"/>
              <w:rPr>
                <w:sz w:val="22"/>
              </w:rPr>
            </w:pPr>
            <w:r w:rsidRPr="00AD26F5">
              <w:rPr>
                <w:sz w:val="22"/>
              </w:rPr>
              <w:t>2</w:t>
            </w:r>
            <w:r w:rsidR="005B199A">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2BE37DC" w14:textId="77777777" w:rsidR="00284708" w:rsidRPr="00AD26F5" w:rsidRDefault="00284708" w:rsidP="00284708">
            <w:r w:rsidRPr="00AD26F5">
              <w:t>Vozgėlių kaimo kapinės (Vozgėlių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7671AA37" w14:textId="77777777" w:rsidR="00284708" w:rsidRPr="00AD26F5" w:rsidRDefault="00284708" w:rsidP="00284708">
            <w:pPr>
              <w:rPr>
                <w:sz w:val="22"/>
              </w:rPr>
            </w:pPr>
            <w:r w:rsidRPr="00AD26F5">
              <w:rPr>
                <w:sz w:val="22"/>
              </w:rPr>
              <w:t>Neveikiančios</w:t>
            </w:r>
          </w:p>
          <w:p w14:paraId="019C0223" w14:textId="77777777" w:rsidR="00284708" w:rsidRPr="00AD26F5" w:rsidRDefault="00284708" w:rsidP="0028470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90A9975" w14:textId="7DC92B31" w:rsidR="00284708" w:rsidRPr="00AD26F5" w:rsidRDefault="00284708" w:rsidP="00284708">
            <w:pPr>
              <w:jc w:val="center"/>
            </w:pPr>
            <w:r w:rsidRPr="00AD26F5">
              <w:t>0,1</w:t>
            </w:r>
            <w:r w:rsidR="00925E2C">
              <w:t>342</w:t>
            </w:r>
          </w:p>
        </w:tc>
        <w:tc>
          <w:tcPr>
            <w:tcW w:w="2520" w:type="dxa"/>
            <w:tcBorders>
              <w:top w:val="single" w:sz="4" w:space="0" w:color="auto"/>
              <w:left w:val="single" w:sz="4" w:space="0" w:color="auto"/>
              <w:bottom w:val="single" w:sz="4" w:space="0" w:color="auto"/>
              <w:right w:val="single" w:sz="4" w:space="0" w:color="auto"/>
            </w:tcBorders>
            <w:hideMark/>
          </w:tcPr>
          <w:p w14:paraId="06AE05CF" w14:textId="77777777" w:rsidR="00284708" w:rsidRPr="00AD26F5" w:rsidRDefault="00284708" w:rsidP="00284708">
            <w:pPr>
              <w:jc w:val="center"/>
              <w:rPr>
                <w:sz w:val="22"/>
              </w:rPr>
            </w:pPr>
            <w:r w:rsidRPr="00AD26F5">
              <w:rPr>
                <w:sz w:val="22"/>
              </w:rPr>
              <w:t xml:space="preserve">Žemės sklypo unikalus </w:t>
            </w:r>
          </w:p>
          <w:p w14:paraId="5D218F25" w14:textId="77777777" w:rsidR="00284708" w:rsidRPr="00AD26F5" w:rsidRDefault="00284708" w:rsidP="00284708">
            <w:pPr>
              <w:jc w:val="center"/>
              <w:rPr>
                <w:sz w:val="22"/>
              </w:rPr>
            </w:pPr>
            <w:r w:rsidRPr="00AD26F5">
              <w:rPr>
                <w:sz w:val="22"/>
              </w:rPr>
              <w:t>Nr. 4400-5622-6101,</w:t>
            </w:r>
          </w:p>
          <w:p w14:paraId="6B7D5A14" w14:textId="77777777" w:rsidR="00284708" w:rsidRPr="00AD26F5" w:rsidRDefault="00284708" w:rsidP="00284708">
            <w:pPr>
              <w:jc w:val="center"/>
              <w:rPr>
                <w:sz w:val="22"/>
              </w:rPr>
            </w:pPr>
            <w:r w:rsidRPr="00AD26F5">
              <w:rPr>
                <w:sz w:val="22"/>
              </w:rPr>
              <w:t>2021-06-10 įregistruotas</w:t>
            </w:r>
          </w:p>
        </w:tc>
        <w:tc>
          <w:tcPr>
            <w:tcW w:w="1701" w:type="dxa"/>
            <w:tcBorders>
              <w:top w:val="single" w:sz="4" w:space="0" w:color="auto"/>
              <w:left w:val="single" w:sz="4" w:space="0" w:color="auto"/>
              <w:bottom w:val="single" w:sz="4" w:space="0" w:color="auto"/>
              <w:right w:val="single" w:sz="4" w:space="0" w:color="auto"/>
            </w:tcBorders>
            <w:hideMark/>
          </w:tcPr>
          <w:p w14:paraId="42F590B9" w14:textId="77777777" w:rsidR="00284708" w:rsidRPr="00AD26F5" w:rsidRDefault="00284708" w:rsidP="00284708">
            <w:pPr>
              <w:jc w:val="center"/>
              <w:rPr>
                <w:sz w:val="22"/>
              </w:rPr>
            </w:pPr>
            <w:r w:rsidRPr="00AD26F5">
              <w:rPr>
                <w:sz w:val="22"/>
              </w:rPr>
              <w:t xml:space="preserve">unikalus kodas </w:t>
            </w:r>
            <w:r w:rsidRPr="00AD26F5">
              <w:t>24602</w:t>
            </w:r>
          </w:p>
        </w:tc>
        <w:tc>
          <w:tcPr>
            <w:tcW w:w="3973" w:type="dxa"/>
            <w:tcBorders>
              <w:top w:val="single" w:sz="4" w:space="0" w:color="auto"/>
              <w:left w:val="single" w:sz="4" w:space="0" w:color="auto"/>
              <w:bottom w:val="single" w:sz="4" w:space="0" w:color="auto"/>
              <w:right w:val="single" w:sz="4" w:space="0" w:color="auto"/>
            </w:tcBorders>
          </w:tcPr>
          <w:p w14:paraId="61BDF2EE" w14:textId="77777777" w:rsidR="00284708" w:rsidRPr="00AD26F5" w:rsidRDefault="00284708" w:rsidP="00284708">
            <w:pPr>
              <w:rPr>
                <w:sz w:val="22"/>
              </w:rPr>
            </w:pPr>
            <w:r w:rsidRPr="00AD26F5">
              <w:rPr>
                <w:sz w:val="22"/>
              </w:rPr>
              <w:t xml:space="preserve">Anykščių r. sav. </w:t>
            </w:r>
          </w:p>
          <w:p w14:paraId="4F1D799D" w14:textId="77777777" w:rsidR="00284708" w:rsidRPr="00AD26F5" w:rsidRDefault="00284708" w:rsidP="00284708">
            <w:pPr>
              <w:rPr>
                <w:sz w:val="22"/>
              </w:rPr>
            </w:pPr>
            <w:r w:rsidRPr="00AD26F5">
              <w:rPr>
                <w:sz w:val="22"/>
              </w:rPr>
              <w:t xml:space="preserve">Anykščių seniūnija </w:t>
            </w:r>
          </w:p>
          <w:p w14:paraId="38CF5E1E" w14:textId="77777777" w:rsidR="00284708" w:rsidRPr="00AD26F5" w:rsidRDefault="00284708" w:rsidP="00284708">
            <w:pPr>
              <w:rPr>
                <w:sz w:val="22"/>
              </w:rPr>
            </w:pPr>
            <w:r w:rsidRPr="00AD26F5">
              <w:rPr>
                <w:sz w:val="22"/>
              </w:rPr>
              <w:t>J.Jablonskio g. 32</w:t>
            </w:r>
          </w:p>
          <w:p w14:paraId="065A75D3" w14:textId="77777777" w:rsidR="00284708" w:rsidRDefault="00284708" w:rsidP="00284708">
            <w:pPr>
              <w:rPr>
                <w:sz w:val="22"/>
              </w:rPr>
            </w:pPr>
            <w:r w:rsidRPr="00AD26F5">
              <w:rPr>
                <w:sz w:val="22"/>
              </w:rPr>
              <w:t>29111 Anykščiai</w:t>
            </w:r>
          </w:p>
          <w:p w14:paraId="4D86D865" w14:textId="32869A80" w:rsidR="00734F66" w:rsidRPr="00AD26F5" w:rsidRDefault="00734F66" w:rsidP="00284708">
            <w:pPr>
              <w:rPr>
                <w:sz w:val="22"/>
              </w:rPr>
            </w:pPr>
            <w:r w:rsidRPr="00AD26F5">
              <w:rPr>
                <w:sz w:val="22"/>
              </w:rPr>
              <w:lastRenderedPageBreak/>
              <w:t>Seniūno pavaduotoja</w:t>
            </w:r>
            <w:r>
              <w:rPr>
                <w:sz w:val="22"/>
              </w:rPr>
              <w:t xml:space="preserve"> Audronė Zdanevičienė</w:t>
            </w:r>
          </w:p>
          <w:p w14:paraId="1FBB5F48" w14:textId="454B60F3" w:rsidR="00284708" w:rsidRPr="00AD26F5" w:rsidRDefault="00284708" w:rsidP="00284708">
            <w:pPr>
              <w:rPr>
                <w:sz w:val="22"/>
              </w:rPr>
            </w:pPr>
            <w:r w:rsidRPr="00AD26F5">
              <w:rPr>
                <w:sz w:val="22"/>
              </w:rPr>
              <w:t>tel. (</w:t>
            </w:r>
            <w:r w:rsidR="00925E2C">
              <w:rPr>
                <w:sz w:val="22"/>
              </w:rPr>
              <w:t>0</w:t>
            </w:r>
            <w:r w:rsidRPr="00AD26F5">
              <w:rPr>
                <w:sz w:val="22"/>
              </w:rPr>
              <w:t xml:space="preserve"> 381) 50775</w:t>
            </w:r>
          </w:p>
          <w:p w14:paraId="72431529" w14:textId="77777777" w:rsidR="00284708" w:rsidRPr="00AD26F5" w:rsidRDefault="00284708" w:rsidP="00284708">
            <w:pPr>
              <w:jc w:val="center"/>
              <w:rPr>
                <w:sz w:val="22"/>
              </w:rPr>
            </w:pPr>
          </w:p>
        </w:tc>
      </w:tr>
      <w:tr w:rsidR="00284708" w:rsidRPr="00AD26F5" w14:paraId="05DE0E4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tcPr>
          <w:p w14:paraId="2E22FC1D" w14:textId="16510E73" w:rsidR="00284708" w:rsidRPr="00AD26F5" w:rsidRDefault="00284708" w:rsidP="00284708">
            <w:pPr>
              <w:jc w:val="center"/>
              <w:rPr>
                <w:sz w:val="22"/>
              </w:rPr>
            </w:pPr>
            <w:r w:rsidRPr="00AD26F5">
              <w:rPr>
                <w:sz w:val="22"/>
              </w:rPr>
              <w:lastRenderedPageBreak/>
              <w:t>2</w:t>
            </w:r>
            <w:r w:rsidR="00513FF7">
              <w:rPr>
                <w:sz w:val="22"/>
              </w:rPr>
              <w:t>7.</w:t>
            </w:r>
          </w:p>
        </w:tc>
        <w:tc>
          <w:tcPr>
            <w:tcW w:w="2267" w:type="dxa"/>
            <w:tcBorders>
              <w:top w:val="single" w:sz="4" w:space="0" w:color="auto"/>
              <w:left w:val="single" w:sz="4" w:space="0" w:color="auto"/>
              <w:bottom w:val="single" w:sz="4" w:space="0" w:color="auto"/>
              <w:right w:val="single" w:sz="4" w:space="0" w:color="auto"/>
            </w:tcBorders>
          </w:tcPr>
          <w:p w14:paraId="0F2EA653" w14:textId="77777777" w:rsidR="00284708" w:rsidRPr="00AD26F5" w:rsidRDefault="00284708" w:rsidP="00284708">
            <w:r w:rsidRPr="00AD26F5">
              <w:t>Lašinių kaimo kapinės (Lašinių k., Anykščių sen.)</w:t>
            </w:r>
          </w:p>
        </w:tc>
        <w:tc>
          <w:tcPr>
            <w:tcW w:w="2832" w:type="dxa"/>
            <w:tcBorders>
              <w:top w:val="single" w:sz="4" w:space="0" w:color="auto"/>
              <w:left w:val="single" w:sz="4" w:space="0" w:color="auto"/>
              <w:bottom w:val="single" w:sz="4" w:space="0" w:color="auto"/>
              <w:right w:val="single" w:sz="4" w:space="0" w:color="auto"/>
            </w:tcBorders>
          </w:tcPr>
          <w:p w14:paraId="0BAF8410" w14:textId="77777777" w:rsidR="00284708" w:rsidRPr="00AD26F5" w:rsidRDefault="00284708" w:rsidP="00284708">
            <w:pPr>
              <w:rPr>
                <w:sz w:val="22"/>
              </w:rPr>
            </w:pPr>
            <w:r w:rsidRPr="00AD26F5">
              <w:rPr>
                <w:sz w:val="22"/>
              </w:rPr>
              <w:t>Neveikiančios</w:t>
            </w:r>
          </w:p>
        </w:tc>
        <w:tc>
          <w:tcPr>
            <w:tcW w:w="1024" w:type="dxa"/>
            <w:tcBorders>
              <w:top w:val="single" w:sz="4" w:space="0" w:color="auto"/>
              <w:left w:val="single" w:sz="4" w:space="0" w:color="auto"/>
              <w:bottom w:val="single" w:sz="4" w:space="0" w:color="auto"/>
              <w:right w:val="single" w:sz="4" w:space="0" w:color="auto"/>
            </w:tcBorders>
          </w:tcPr>
          <w:p w14:paraId="676A1F58" w14:textId="77777777" w:rsidR="00284708" w:rsidRPr="00AD26F5" w:rsidRDefault="00284708" w:rsidP="00284708">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tcPr>
          <w:p w14:paraId="6D416262" w14:textId="77777777" w:rsidR="00284708" w:rsidRPr="00AD26F5" w:rsidRDefault="00284708" w:rsidP="0028470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tcPr>
          <w:p w14:paraId="00684DA1" w14:textId="77777777" w:rsidR="00284708" w:rsidRPr="00AD26F5" w:rsidRDefault="00284708" w:rsidP="00284708">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3C76CF10" w14:textId="77777777" w:rsidR="00284708" w:rsidRPr="00AD26F5" w:rsidRDefault="00284708" w:rsidP="00284708">
            <w:pPr>
              <w:rPr>
                <w:color w:val="000000" w:themeColor="text1"/>
                <w:sz w:val="22"/>
              </w:rPr>
            </w:pPr>
            <w:r w:rsidRPr="00AD26F5">
              <w:rPr>
                <w:color w:val="000000" w:themeColor="text1"/>
                <w:sz w:val="22"/>
              </w:rPr>
              <w:t xml:space="preserve">Anykščių r. sav. </w:t>
            </w:r>
          </w:p>
          <w:p w14:paraId="34F26DC9" w14:textId="77777777" w:rsidR="00284708" w:rsidRPr="00AD26F5" w:rsidRDefault="00284708" w:rsidP="00284708">
            <w:pPr>
              <w:rPr>
                <w:color w:val="000000" w:themeColor="text1"/>
                <w:sz w:val="22"/>
              </w:rPr>
            </w:pPr>
            <w:r w:rsidRPr="00AD26F5">
              <w:rPr>
                <w:color w:val="000000" w:themeColor="text1"/>
                <w:sz w:val="22"/>
              </w:rPr>
              <w:t xml:space="preserve">Anykščių seniūnija </w:t>
            </w:r>
          </w:p>
          <w:p w14:paraId="536A7922" w14:textId="77777777" w:rsidR="00284708" w:rsidRPr="00AD26F5" w:rsidRDefault="00284708" w:rsidP="00284708">
            <w:pPr>
              <w:rPr>
                <w:color w:val="000000" w:themeColor="text1"/>
                <w:sz w:val="22"/>
              </w:rPr>
            </w:pPr>
            <w:r w:rsidRPr="00AD26F5">
              <w:rPr>
                <w:color w:val="000000" w:themeColor="text1"/>
                <w:sz w:val="22"/>
              </w:rPr>
              <w:t>Ladigos g. 1</w:t>
            </w:r>
          </w:p>
          <w:p w14:paraId="36B5E146" w14:textId="77777777" w:rsidR="00284708" w:rsidRDefault="00284708" w:rsidP="00284708">
            <w:pPr>
              <w:rPr>
                <w:color w:val="000000" w:themeColor="text1"/>
                <w:sz w:val="22"/>
              </w:rPr>
            </w:pPr>
            <w:r w:rsidRPr="00AD26F5">
              <w:rPr>
                <w:color w:val="000000" w:themeColor="text1"/>
                <w:sz w:val="22"/>
              </w:rPr>
              <w:t xml:space="preserve">29111 Anykščiai </w:t>
            </w:r>
          </w:p>
          <w:p w14:paraId="23FAFF12" w14:textId="0A1E591C" w:rsidR="00734F66" w:rsidRPr="00734F66" w:rsidRDefault="00734F66" w:rsidP="00284708">
            <w:pPr>
              <w:rPr>
                <w:sz w:val="22"/>
              </w:rPr>
            </w:pPr>
            <w:r w:rsidRPr="00AD26F5">
              <w:rPr>
                <w:sz w:val="22"/>
              </w:rPr>
              <w:t>Seniūno pavaduotoja</w:t>
            </w:r>
            <w:r>
              <w:rPr>
                <w:sz w:val="22"/>
              </w:rPr>
              <w:t xml:space="preserve"> Audronė Zdanevičienė</w:t>
            </w:r>
          </w:p>
          <w:p w14:paraId="012A91FD" w14:textId="7C1768B9" w:rsidR="00284708" w:rsidRPr="00AD26F5" w:rsidRDefault="00284708" w:rsidP="00284708">
            <w:pPr>
              <w:rPr>
                <w:color w:val="000000" w:themeColor="text1"/>
                <w:sz w:val="22"/>
              </w:rPr>
            </w:pPr>
            <w:r w:rsidRPr="00AD26F5">
              <w:rPr>
                <w:color w:val="000000" w:themeColor="text1"/>
                <w:sz w:val="22"/>
              </w:rPr>
              <w:t>tel. (</w:t>
            </w:r>
            <w:r w:rsidR="00513FF7">
              <w:rPr>
                <w:color w:val="000000" w:themeColor="text1"/>
                <w:sz w:val="22"/>
              </w:rPr>
              <w:t>0</w:t>
            </w:r>
            <w:r w:rsidRPr="00AD26F5">
              <w:rPr>
                <w:color w:val="000000" w:themeColor="text1"/>
                <w:sz w:val="22"/>
              </w:rPr>
              <w:t xml:space="preserve"> 381) 50775</w:t>
            </w:r>
          </w:p>
          <w:p w14:paraId="592F47B0" w14:textId="77777777" w:rsidR="00284708" w:rsidRPr="00AD26F5" w:rsidRDefault="00284708" w:rsidP="00284708">
            <w:pPr>
              <w:rPr>
                <w:sz w:val="22"/>
              </w:rPr>
            </w:pPr>
          </w:p>
        </w:tc>
      </w:tr>
      <w:tr w:rsidR="00FC311C" w:rsidRPr="00AD26F5" w14:paraId="48CB655A" w14:textId="77777777" w:rsidTr="00FC311C">
        <w:trPr>
          <w:trHeight w:val="23"/>
        </w:trPr>
        <w:tc>
          <w:tcPr>
            <w:tcW w:w="704" w:type="dxa"/>
            <w:tcBorders>
              <w:top w:val="single" w:sz="4" w:space="0" w:color="auto"/>
              <w:left w:val="single" w:sz="4" w:space="0" w:color="auto"/>
              <w:bottom w:val="single" w:sz="4" w:space="0" w:color="auto"/>
              <w:right w:val="single" w:sz="4" w:space="0" w:color="auto"/>
            </w:tcBorders>
            <w:hideMark/>
          </w:tcPr>
          <w:p w14:paraId="32D73301" w14:textId="4FC06AC2" w:rsidR="00FC311C" w:rsidRPr="00AD26F5" w:rsidRDefault="00FC311C" w:rsidP="00FC311C">
            <w:pPr>
              <w:jc w:val="center"/>
              <w:rPr>
                <w:sz w:val="22"/>
              </w:rPr>
            </w:pPr>
            <w:r w:rsidRPr="00AD26F5">
              <w:rPr>
                <w:sz w:val="22"/>
              </w:rPr>
              <w:t>2</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4CC8C74" w14:textId="77777777" w:rsidR="00FC311C" w:rsidRPr="00AD26F5" w:rsidRDefault="00FC311C" w:rsidP="00FC311C">
            <w:r w:rsidRPr="00AD26F5">
              <w:t>Andrioniškio miestelio kapinės (P.Markūno g., Andrioniškio mstl.,</w:t>
            </w:r>
          </w:p>
          <w:p w14:paraId="3634DE83" w14:textId="77777777" w:rsidR="00FC311C" w:rsidRPr="00AD26F5" w:rsidRDefault="00FC311C" w:rsidP="00FC311C">
            <w:r w:rsidRPr="00AD26F5">
              <w:t>Andrioniškio sen.)</w:t>
            </w:r>
          </w:p>
        </w:tc>
        <w:tc>
          <w:tcPr>
            <w:tcW w:w="2832" w:type="dxa"/>
            <w:tcBorders>
              <w:top w:val="single" w:sz="4" w:space="0" w:color="auto"/>
              <w:left w:val="single" w:sz="4" w:space="0" w:color="auto"/>
              <w:bottom w:val="single" w:sz="4" w:space="0" w:color="auto"/>
              <w:right w:val="single" w:sz="4" w:space="0" w:color="auto"/>
            </w:tcBorders>
            <w:hideMark/>
          </w:tcPr>
          <w:p w14:paraId="25490D0D" w14:textId="77777777" w:rsidR="00FC311C" w:rsidRPr="00AD26F5" w:rsidRDefault="00FC311C" w:rsidP="00FC311C">
            <w:pPr>
              <w:rPr>
                <w:sz w:val="22"/>
              </w:rPr>
            </w:pPr>
            <w:r w:rsidRPr="00AD26F5">
              <w:rPr>
                <w:sz w:val="22"/>
              </w:rPr>
              <w:t>Veikiančios</w:t>
            </w:r>
          </w:p>
          <w:p w14:paraId="7E866DCE"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2581B0E5" w14:textId="77777777" w:rsidR="00FC311C" w:rsidRDefault="00FC311C" w:rsidP="00FC311C">
            <w:pPr>
              <w:jc w:val="center"/>
            </w:pPr>
            <w:r>
              <w:t>0,9623</w:t>
            </w:r>
          </w:p>
          <w:p w14:paraId="7B47CB3E" w14:textId="77777777" w:rsidR="00FC311C" w:rsidRDefault="00FC311C" w:rsidP="00FC311C">
            <w:pPr>
              <w:jc w:val="center"/>
            </w:pPr>
          </w:p>
          <w:p w14:paraId="00758D9A" w14:textId="77777777" w:rsidR="00FC311C" w:rsidRDefault="00FC311C" w:rsidP="00FC311C">
            <w:pPr>
              <w:jc w:val="center"/>
            </w:pPr>
          </w:p>
          <w:p w14:paraId="1C33C1A1" w14:textId="77777777" w:rsidR="00FC311C" w:rsidRDefault="00FC311C" w:rsidP="00FC311C">
            <w:pPr>
              <w:jc w:val="center"/>
            </w:pPr>
          </w:p>
          <w:p w14:paraId="4AB0269F" w14:textId="77777777" w:rsidR="00FC311C" w:rsidRDefault="00FC311C" w:rsidP="00FC311C">
            <w:pPr>
              <w:jc w:val="center"/>
            </w:pPr>
          </w:p>
          <w:p w14:paraId="062F7FFC" w14:textId="37B6DD2C" w:rsidR="00FC311C" w:rsidRPr="00AD26F5" w:rsidRDefault="00FC311C" w:rsidP="00FC311C">
            <w:pPr>
              <w:jc w:val="center"/>
            </w:pPr>
            <w:r>
              <w:t>0,5360</w:t>
            </w:r>
          </w:p>
        </w:tc>
        <w:tc>
          <w:tcPr>
            <w:tcW w:w="2520" w:type="dxa"/>
            <w:tcBorders>
              <w:top w:val="single" w:sz="4" w:space="0" w:color="auto"/>
              <w:left w:val="single" w:sz="4" w:space="0" w:color="auto"/>
              <w:bottom w:val="single" w:sz="4" w:space="0" w:color="auto"/>
              <w:right w:val="single" w:sz="4" w:space="0" w:color="auto"/>
            </w:tcBorders>
          </w:tcPr>
          <w:p w14:paraId="4C64527B" w14:textId="77777777" w:rsidR="00FC311C" w:rsidRDefault="00FC311C" w:rsidP="00FC311C">
            <w:pPr>
              <w:jc w:val="center"/>
              <w:rPr>
                <w:sz w:val="22"/>
                <w:szCs w:val="22"/>
              </w:rPr>
            </w:pPr>
            <w:r>
              <w:rPr>
                <w:sz w:val="22"/>
                <w:szCs w:val="22"/>
              </w:rPr>
              <w:t xml:space="preserve">Žemės sklypo </w:t>
            </w:r>
            <w:r w:rsidRPr="00D54474">
              <w:rPr>
                <w:sz w:val="22"/>
                <w:szCs w:val="22"/>
              </w:rPr>
              <w:t xml:space="preserve">unikalus </w:t>
            </w:r>
          </w:p>
          <w:p w14:paraId="3FBD0BC8" w14:textId="77777777" w:rsidR="00FC311C" w:rsidRDefault="00FC311C" w:rsidP="00FC311C">
            <w:pPr>
              <w:jc w:val="center"/>
              <w:rPr>
                <w:sz w:val="22"/>
                <w:szCs w:val="22"/>
              </w:rPr>
            </w:pPr>
            <w:r>
              <w:rPr>
                <w:sz w:val="22"/>
                <w:szCs w:val="22"/>
              </w:rPr>
              <w:t xml:space="preserve"> N</w:t>
            </w:r>
            <w:r w:rsidRPr="00D54474">
              <w:rPr>
                <w:sz w:val="22"/>
                <w:szCs w:val="22"/>
              </w:rPr>
              <w:t>r.</w:t>
            </w:r>
            <w:r>
              <w:rPr>
                <w:sz w:val="22"/>
                <w:szCs w:val="22"/>
              </w:rPr>
              <w:t xml:space="preserve"> </w:t>
            </w:r>
            <w:r w:rsidRPr="00D54474">
              <w:rPr>
                <w:sz w:val="22"/>
                <w:szCs w:val="22"/>
              </w:rPr>
              <w:t>4400-2026-3403</w:t>
            </w:r>
            <w:r>
              <w:rPr>
                <w:sz w:val="22"/>
                <w:szCs w:val="22"/>
              </w:rPr>
              <w:t>,</w:t>
            </w:r>
          </w:p>
          <w:p w14:paraId="107E2170" w14:textId="05D23997" w:rsidR="00FC311C" w:rsidRDefault="00FC311C" w:rsidP="00FC311C">
            <w:pPr>
              <w:jc w:val="center"/>
              <w:rPr>
                <w:sz w:val="22"/>
                <w:szCs w:val="22"/>
              </w:rPr>
            </w:pPr>
            <w:r>
              <w:rPr>
                <w:sz w:val="22"/>
                <w:szCs w:val="22"/>
              </w:rPr>
              <w:t xml:space="preserve">2010-02-23 </w:t>
            </w:r>
            <w:r w:rsidRPr="00D54474">
              <w:rPr>
                <w:sz w:val="22"/>
                <w:szCs w:val="22"/>
              </w:rPr>
              <w:t xml:space="preserve">įregistruotas </w:t>
            </w:r>
            <w:r>
              <w:rPr>
                <w:sz w:val="22"/>
                <w:szCs w:val="22"/>
              </w:rPr>
              <w:t>N</w:t>
            </w:r>
            <w:r w:rsidRPr="00D54474">
              <w:rPr>
                <w:sz w:val="22"/>
                <w:szCs w:val="22"/>
              </w:rPr>
              <w:t>ekilnojamo</w:t>
            </w:r>
            <w:r>
              <w:rPr>
                <w:sz w:val="22"/>
                <w:szCs w:val="22"/>
              </w:rPr>
              <w:t>jo</w:t>
            </w:r>
            <w:r w:rsidRPr="00D54474">
              <w:rPr>
                <w:sz w:val="22"/>
                <w:szCs w:val="22"/>
              </w:rPr>
              <w:t xml:space="preserve"> turto registre</w:t>
            </w:r>
            <w:r>
              <w:rPr>
                <w:sz w:val="22"/>
                <w:szCs w:val="22"/>
              </w:rPr>
              <w:t xml:space="preserve">; </w:t>
            </w:r>
          </w:p>
          <w:p w14:paraId="51D56D66" w14:textId="77777777" w:rsidR="00FC311C" w:rsidRDefault="00FC311C" w:rsidP="00FC311C">
            <w:pPr>
              <w:jc w:val="center"/>
              <w:rPr>
                <w:sz w:val="22"/>
                <w:szCs w:val="22"/>
              </w:rPr>
            </w:pPr>
            <w:r>
              <w:rPr>
                <w:sz w:val="22"/>
                <w:szCs w:val="22"/>
              </w:rPr>
              <w:t xml:space="preserve">Žemės sklypo </w:t>
            </w:r>
            <w:r w:rsidRPr="00D54474">
              <w:rPr>
                <w:sz w:val="22"/>
                <w:szCs w:val="22"/>
              </w:rPr>
              <w:t xml:space="preserve">unikalus </w:t>
            </w:r>
          </w:p>
          <w:p w14:paraId="03D2C63D" w14:textId="77777777" w:rsidR="00FC311C" w:rsidRDefault="00FC311C" w:rsidP="00FC311C">
            <w:pPr>
              <w:jc w:val="center"/>
              <w:rPr>
                <w:sz w:val="22"/>
                <w:szCs w:val="22"/>
              </w:rPr>
            </w:pPr>
            <w:r>
              <w:rPr>
                <w:sz w:val="22"/>
                <w:szCs w:val="22"/>
              </w:rPr>
              <w:t xml:space="preserve"> N</w:t>
            </w:r>
            <w:r w:rsidRPr="00D54474">
              <w:rPr>
                <w:sz w:val="22"/>
                <w:szCs w:val="22"/>
              </w:rPr>
              <w:t>r.</w:t>
            </w:r>
            <w:r>
              <w:rPr>
                <w:sz w:val="22"/>
                <w:szCs w:val="22"/>
              </w:rPr>
              <w:t xml:space="preserve"> </w:t>
            </w:r>
            <w:r w:rsidRPr="00D54474">
              <w:rPr>
                <w:sz w:val="22"/>
                <w:szCs w:val="22"/>
              </w:rPr>
              <w:t>4400-2026-3403</w:t>
            </w:r>
            <w:r>
              <w:rPr>
                <w:sz w:val="22"/>
                <w:szCs w:val="22"/>
              </w:rPr>
              <w:t>,</w:t>
            </w:r>
          </w:p>
          <w:p w14:paraId="3F00032E" w14:textId="6CF80B0D" w:rsidR="00FC311C" w:rsidRPr="00AD26F5" w:rsidRDefault="00FC311C" w:rsidP="00FC311C">
            <w:pPr>
              <w:jc w:val="center"/>
              <w:rPr>
                <w:sz w:val="22"/>
              </w:rPr>
            </w:pPr>
            <w:r>
              <w:rPr>
                <w:sz w:val="22"/>
                <w:szCs w:val="22"/>
              </w:rPr>
              <w:t xml:space="preserve">2010-02-23 </w:t>
            </w:r>
            <w:r w:rsidRPr="00D54474">
              <w:rPr>
                <w:sz w:val="22"/>
                <w:szCs w:val="22"/>
              </w:rPr>
              <w:t xml:space="preserve">įregistruotas </w:t>
            </w:r>
            <w:r>
              <w:rPr>
                <w:sz w:val="22"/>
                <w:szCs w:val="22"/>
              </w:rPr>
              <w:t>N</w:t>
            </w:r>
            <w:r w:rsidRPr="00D54474">
              <w:rPr>
                <w:sz w:val="22"/>
                <w:szCs w:val="22"/>
              </w:rPr>
              <w:t>ekilnojamo</w:t>
            </w:r>
            <w:r>
              <w:rPr>
                <w:sz w:val="22"/>
                <w:szCs w:val="22"/>
              </w:rPr>
              <w:t>jo</w:t>
            </w:r>
            <w:r w:rsidRPr="00D54474">
              <w:rPr>
                <w:sz w:val="22"/>
                <w:szCs w:val="22"/>
              </w:rPr>
              <w:t xml:space="preserve"> turto registre</w:t>
            </w:r>
          </w:p>
        </w:tc>
        <w:tc>
          <w:tcPr>
            <w:tcW w:w="1701" w:type="dxa"/>
            <w:tcBorders>
              <w:top w:val="single" w:sz="4" w:space="0" w:color="auto"/>
              <w:left w:val="single" w:sz="4" w:space="0" w:color="auto"/>
              <w:bottom w:val="single" w:sz="4" w:space="0" w:color="auto"/>
              <w:right w:val="single" w:sz="4" w:space="0" w:color="auto"/>
            </w:tcBorders>
            <w:hideMark/>
          </w:tcPr>
          <w:p w14:paraId="7E86D22D" w14:textId="77777777" w:rsidR="00FC311C" w:rsidRPr="00AD26F5" w:rsidRDefault="00FC311C" w:rsidP="00FC311C">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1539F9B8" w14:textId="77777777" w:rsidR="00FC311C" w:rsidRPr="00AD26F5" w:rsidRDefault="00FC311C" w:rsidP="00FC311C">
            <w:pPr>
              <w:rPr>
                <w:sz w:val="22"/>
              </w:rPr>
            </w:pPr>
            <w:r w:rsidRPr="00AD26F5">
              <w:rPr>
                <w:sz w:val="22"/>
              </w:rPr>
              <w:t xml:space="preserve">UAB Anykščių </w:t>
            </w:r>
          </w:p>
          <w:p w14:paraId="6C2DB493" w14:textId="77777777" w:rsidR="00FC311C" w:rsidRPr="00AD26F5" w:rsidRDefault="00FC311C" w:rsidP="00FC311C">
            <w:pPr>
              <w:rPr>
                <w:sz w:val="22"/>
              </w:rPr>
            </w:pPr>
            <w:r w:rsidRPr="00AD26F5">
              <w:rPr>
                <w:sz w:val="22"/>
              </w:rPr>
              <w:t>komunalinis ūkis</w:t>
            </w:r>
          </w:p>
          <w:p w14:paraId="3075561A" w14:textId="77777777" w:rsidR="00FC311C" w:rsidRPr="00AD26F5" w:rsidRDefault="00FC311C" w:rsidP="00FC311C">
            <w:pPr>
              <w:rPr>
                <w:sz w:val="22"/>
              </w:rPr>
            </w:pPr>
            <w:r w:rsidRPr="00AD26F5">
              <w:rPr>
                <w:sz w:val="22"/>
              </w:rPr>
              <w:t>Gegužės g. 47</w:t>
            </w:r>
          </w:p>
          <w:p w14:paraId="2074F019" w14:textId="77777777" w:rsidR="00FC311C" w:rsidRDefault="00FC311C" w:rsidP="00FC311C">
            <w:pPr>
              <w:rPr>
                <w:sz w:val="22"/>
              </w:rPr>
            </w:pPr>
            <w:r w:rsidRPr="00AD26F5">
              <w:rPr>
                <w:sz w:val="22"/>
              </w:rPr>
              <w:t>29107 Anykščiai</w:t>
            </w:r>
          </w:p>
          <w:p w14:paraId="2DC1EBD1" w14:textId="71955E32" w:rsidR="00734F66" w:rsidRPr="00AD26F5" w:rsidRDefault="00734F66" w:rsidP="00FC311C">
            <w:pPr>
              <w:rPr>
                <w:sz w:val="22"/>
              </w:rPr>
            </w:pPr>
            <w:r w:rsidRPr="00AD26F5">
              <w:rPr>
                <w:sz w:val="22"/>
              </w:rPr>
              <w:t>Padalinio vadovas Kęstutis Šermukšnis</w:t>
            </w:r>
          </w:p>
          <w:p w14:paraId="46BC836F" w14:textId="366EFA77" w:rsidR="00FC311C" w:rsidRPr="00AD26F5" w:rsidRDefault="00FC311C" w:rsidP="00FC311C">
            <w:pPr>
              <w:rPr>
                <w:sz w:val="22"/>
              </w:rPr>
            </w:pPr>
            <w:r w:rsidRPr="00AD26F5">
              <w:rPr>
                <w:sz w:val="22"/>
              </w:rPr>
              <w:t>tel. (</w:t>
            </w:r>
            <w:r>
              <w:rPr>
                <w:sz w:val="22"/>
              </w:rPr>
              <w:t>0</w:t>
            </w:r>
            <w:r w:rsidRPr="00AD26F5">
              <w:rPr>
                <w:sz w:val="22"/>
              </w:rPr>
              <w:t xml:space="preserve"> 381) 42687</w:t>
            </w:r>
          </w:p>
          <w:p w14:paraId="490B1257" w14:textId="77777777" w:rsidR="00FC311C" w:rsidRPr="00AD26F5" w:rsidRDefault="00FC311C" w:rsidP="00FC311C">
            <w:pPr>
              <w:rPr>
                <w:sz w:val="22"/>
              </w:rPr>
            </w:pPr>
            <w:r w:rsidRPr="00AD26F5">
              <w:rPr>
                <w:sz w:val="22"/>
              </w:rPr>
              <w:t xml:space="preserve">el .p. </w:t>
            </w:r>
            <w:hyperlink r:id="rId23" w:history="1">
              <w:r w:rsidRPr="00AD26F5">
                <w:rPr>
                  <w:rStyle w:val="Hipersaitas"/>
                  <w:color w:val="auto"/>
                  <w:szCs w:val="24"/>
                </w:rPr>
                <w:t>info@anykom.lt</w:t>
              </w:r>
            </w:hyperlink>
          </w:p>
        </w:tc>
      </w:tr>
      <w:tr w:rsidR="00FC311C" w:rsidRPr="00AD26F5" w14:paraId="17A3859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DFC0E0E" w14:textId="32EF37B7" w:rsidR="00FC311C" w:rsidRPr="00AD26F5" w:rsidRDefault="00FC311C" w:rsidP="00FC311C">
            <w:pPr>
              <w:jc w:val="center"/>
              <w:rPr>
                <w:sz w:val="22"/>
              </w:rPr>
            </w:pPr>
            <w:r w:rsidRPr="00AD26F5">
              <w:rPr>
                <w:sz w:val="22"/>
              </w:rPr>
              <w:t>2</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9B3F932" w14:textId="77777777" w:rsidR="00FC311C" w:rsidRPr="00AD26F5" w:rsidRDefault="00FC311C" w:rsidP="00FC311C">
            <w:r w:rsidRPr="00AD26F5">
              <w:t>Šilagalių kaimo kapinės (Šilagalio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586B98ED" w14:textId="77777777" w:rsidR="00FC311C" w:rsidRPr="00AD26F5" w:rsidRDefault="00FC311C" w:rsidP="00FC311C">
            <w:pPr>
              <w:rPr>
                <w:sz w:val="22"/>
              </w:rPr>
            </w:pPr>
            <w:r w:rsidRPr="00AD26F5">
              <w:rPr>
                <w:sz w:val="22"/>
              </w:rPr>
              <w:t>Veikiančios</w:t>
            </w:r>
          </w:p>
          <w:p w14:paraId="32D6AAEB"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067C5A5" w14:textId="07148A31" w:rsidR="00FC311C" w:rsidRPr="00AD26F5" w:rsidRDefault="00FC311C" w:rsidP="00FC311C">
            <w:pPr>
              <w:jc w:val="center"/>
            </w:pPr>
            <w:r>
              <w:t>0,0659</w:t>
            </w:r>
          </w:p>
        </w:tc>
        <w:tc>
          <w:tcPr>
            <w:tcW w:w="2520" w:type="dxa"/>
            <w:tcBorders>
              <w:top w:val="single" w:sz="4" w:space="0" w:color="auto"/>
              <w:left w:val="single" w:sz="4" w:space="0" w:color="auto"/>
              <w:bottom w:val="single" w:sz="4" w:space="0" w:color="auto"/>
              <w:right w:val="single" w:sz="4" w:space="0" w:color="auto"/>
            </w:tcBorders>
            <w:hideMark/>
          </w:tcPr>
          <w:p w14:paraId="5543CBF6" w14:textId="77777777" w:rsidR="00FC311C" w:rsidRDefault="00FC311C" w:rsidP="00FC311C">
            <w:pPr>
              <w:jc w:val="center"/>
              <w:rPr>
                <w:sz w:val="22"/>
                <w:szCs w:val="22"/>
              </w:rPr>
            </w:pPr>
            <w:r>
              <w:rPr>
                <w:sz w:val="22"/>
                <w:szCs w:val="22"/>
              </w:rPr>
              <w:t xml:space="preserve">Žemės sklypo unikalus </w:t>
            </w:r>
          </w:p>
          <w:p w14:paraId="24F4862B" w14:textId="77777777" w:rsidR="00FC311C" w:rsidRDefault="00FC311C" w:rsidP="00FC311C">
            <w:pPr>
              <w:jc w:val="center"/>
              <w:rPr>
                <w:sz w:val="22"/>
                <w:szCs w:val="22"/>
              </w:rPr>
            </w:pPr>
            <w:r>
              <w:rPr>
                <w:sz w:val="22"/>
                <w:szCs w:val="22"/>
              </w:rPr>
              <w:t xml:space="preserve">Nr. 4400-6333-8685, </w:t>
            </w:r>
          </w:p>
          <w:p w14:paraId="581647B2" w14:textId="53CBE561" w:rsidR="00FC311C" w:rsidRPr="00AD26F5" w:rsidRDefault="00FC311C" w:rsidP="00FC311C">
            <w:pPr>
              <w:jc w:val="center"/>
              <w:rPr>
                <w:sz w:val="22"/>
              </w:rPr>
            </w:pPr>
            <w:r>
              <w:rPr>
                <w:sz w:val="22"/>
                <w:szCs w:val="22"/>
              </w:rPr>
              <w:t>2024-05-14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9C96223" w14:textId="77777777" w:rsidR="00FC311C" w:rsidRPr="00AD26F5" w:rsidRDefault="00FC311C" w:rsidP="00FC311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DC6B6D3" w14:textId="77777777" w:rsidR="00FC311C" w:rsidRPr="00AD26F5" w:rsidRDefault="00FC311C" w:rsidP="00FC311C">
            <w:pPr>
              <w:rPr>
                <w:sz w:val="22"/>
              </w:rPr>
            </w:pPr>
            <w:r w:rsidRPr="00AD26F5">
              <w:rPr>
                <w:sz w:val="22"/>
              </w:rPr>
              <w:t xml:space="preserve">Anykščių r. sav. </w:t>
            </w:r>
          </w:p>
          <w:p w14:paraId="7B609BE2" w14:textId="77777777" w:rsidR="00FC311C" w:rsidRPr="00AD26F5" w:rsidRDefault="00FC311C" w:rsidP="00FC311C">
            <w:pPr>
              <w:rPr>
                <w:sz w:val="22"/>
              </w:rPr>
            </w:pPr>
            <w:r w:rsidRPr="00AD26F5">
              <w:rPr>
                <w:sz w:val="22"/>
              </w:rPr>
              <w:t xml:space="preserve">Andrioniškio seniūnija </w:t>
            </w:r>
          </w:p>
          <w:p w14:paraId="44492835" w14:textId="77777777" w:rsidR="00FC311C" w:rsidRPr="00AD26F5" w:rsidRDefault="00FC311C" w:rsidP="00FC311C">
            <w:pPr>
              <w:rPr>
                <w:sz w:val="22"/>
              </w:rPr>
            </w:pPr>
            <w:r w:rsidRPr="00AD26F5">
              <w:rPr>
                <w:sz w:val="22"/>
              </w:rPr>
              <w:t>Anykščių g. 50</w:t>
            </w:r>
          </w:p>
          <w:p w14:paraId="459863E0" w14:textId="77777777" w:rsidR="00FC311C" w:rsidRPr="00AD26F5" w:rsidRDefault="00FC311C" w:rsidP="00FC311C">
            <w:pPr>
              <w:rPr>
                <w:sz w:val="22"/>
              </w:rPr>
            </w:pPr>
            <w:r w:rsidRPr="00AD26F5">
              <w:rPr>
                <w:sz w:val="22"/>
              </w:rPr>
              <w:t xml:space="preserve">29332 Andrioniškis </w:t>
            </w:r>
          </w:p>
          <w:p w14:paraId="023C746D" w14:textId="77777777" w:rsidR="00FC311C" w:rsidRDefault="00FC311C" w:rsidP="00FC311C">
            <w:pPr>
              <w:rPr>
                <w:sz w:val="22"/>
              </w:rPr>
            </w:pPr>
            <w:r w:rsidRPr="00AD26F5">
              <w:rPr>
                <w:sz w:val="22"/>
              </w:rPr>
              <w:t xml:space="preserve">Anykščių r. </w:t>
            </w:r>
          </w:p>
          <w:p w14:paraId="22265FD8" w14:textId="5D8CDE12" w:rsidR="00734F66" w:rsidRPr="00AD26F5" w:rsidRDefault="00734F66" w:rsidP="00FC311C">
            <w:pPr>
              <w:rPr>
                <w:sz w:val="22"/>
              </w:rPr>
            </w:pPr>
            <w:r w:rsidRPr="00AD26F5">
              <w:rPr>
                <w:sz w:val="22"/>
              </w:rPr>
              <w:t>Seniūnas Rolandas Lančickas</w:t>
            </w:r>
          </w:p>
          <w:p w14:paraId="329FC87E" w14:textId="02A67E2E" w:rsidR="00FC311C" w:rsidRPr="00AD26F5" w:rsidRDefault="00FC311C" w:rsidP="00FC311C">
            <w:pPr>
              <w:rPr>
                <w:sz w:val="22"/>
              </w:rPr>
            </w:pPr>
            <w:r w:rsidRPr="00AD26F5">
              <w:rPr>
                <w:sz w:val="22"/>
              </w:rPr>
              <w:t>tel. (</w:t>
            </w:r>
            <w:r>
              <w:rPr>
                <w:sz w:val="22"/>
              </w:rPr>
              <w:t>0</w:t>
            </w:r>
            <w:r w:rsidRPr="00AD26F5">
              <w:rPr>
                <w:sz w:val="22"/>
              </w:rPr>
              <w:t xml:space="preserve"> 381) 43 942</w:t>
            </w:r>
          </w:p>
          <w:p w14:paraId="36DB56F3" w14:textId="77777777" w:rsidR="00FC311C" w:rsidRPr="00AD26F5" w:rsidRDefault="00FC311C" w:rsidP="00FC311C">
            <w:pPr>
              <w:jc w:val="center"/>
              <w:rPr>
                <w:sz w:val="22"/>
              </w:rPr>
            </w:pPr>
          </w:p>
        </w:tc>
      </w:tr>
      <w:tr w:rsidR="00FC311C" w:rsidRPr="00AD26F5" w14:paraId="36F5DDB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747C49E" w14:textId="4C837294" w:rsidR="00FC311C" w:rsidRPr="00AD26F5" w:rsidRDefault="00FC311C" w:rsidP="00FC311C">
            <w:pPr>
              <w:jc w:val="center"/>
              <w:rPr>
                <w:sz w:val="22"/>
              </w:rPr>
            </w:pPr>
            <w:r>
              <w:rPr>
                <w:sz w:val="22"/>
              </w:rPr>
              <w:t>30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74EE367" w14:textId="77777777" w:rsidR="00FC311C" w:rsidRPr="00AD26F5" w:rsidRDefault="00FC311C" w:rsidP="00FC311C">
            <w:r w:rsidRPr="00AD26F5">
              <w:t>Pasmodų kaimo kapinės (Pasmodų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48769F97" w14:textId="77777777" w:rsidR="00FC311C" w:rsidRPr="00AD26F5" w:rsidRDefault="00FC311C" w:rsidP="00FC311C">
            <w:pPr>
              <w:rPr>
                <w:sz w:val="22"/>
              </w:rPr>
            </w:pPr>
            <w:r w:rsidRPr="00AD26F5">
              <w:rPr>
                <w:sz w:val="22"/>
              </w:rPr>
              <w:t>Neveikiančios</w:t>
            </w:r>
          </w:p>
          <w:p w14:paraId="09D52E0A"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253E25D" w14:textId="77777777" w:rsidR="00FC311C" w:rsidRPr="00AD26F5" w:rsidRDefault="00FC311C" w:rsidP="00FC311C">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771FF47B"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FF305B3" w14:textId="77777777" w:rsidR="00FC311C" w:rsidRPr="00AD26F5" w:rsidRDefault="00FC311C" w:rsidP="00FC311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92E76F9" w14:textId="77777777" w:rsidR="00FC311C" w:rsidRPr="00AD26F5" w:rsidRDefault="00FC311C" w:rsidP="00FC311C">
            <w:pPr>
              <w:rPr>
                <w:sz w:val="22"/>
              </w:rPr>
            </w:pPr>
            <w:r w:rsidRPr="00AD26F5">
              <w:rPr>
                <w:sz w:val="22"/>
              </w:rPr>
              <w:t xml:space="preserve">Anykščių r. sav. </w:t>
            </w:r>
          </w:p>
          <w:p w14:paraId="16970B39" w14:textId="77777777" w:rsidR="00FC311C" w:rsidRPr="00AD26F5" w:rsidRDefault="00FC311C" w:rsidP="00FC311C">
            <w:pPr>
              <w:rPr>
                <w:sz w:val="22"/>
              </w:rPr>
            </w:pPr>
            <w:r w:rsidRPr="00AD26F5">
              <w:rPr>
                <w:sz w:val="22"/>
              </w:rPr>
              <w:t xml:space="preserve">Andrioniškio seniūnija </w:t>
            </w:r>
          </w:p>
          <w:p w14:paraId="3B96383D" w14:textId="77777777" w:rsidR="00FC311C" w:rsidRPr="00AD26F5" w:rsidRDefault="00FC311C" w:rsidP="00FC311C">
            <w:pPr>
              <w:rPr>
                <w:sz w:val="22"/>
              </w:rPr>
            </w:pPr>
            <w:r w:rsidRPr="00AD26F5">
              <w:rPr>
                <w:sz w:val="22"/>
              </w:rPr>
              <w:t>Anykščių g. 50</w:t>
            </w:r>
          </w:p>
          <w:p w14:paraId="0CF84E49" w14:textId="77777777" w:rsidR="00FC311C" w:rsidRPr="00AD26F5" w:rsidRDefault="00FC311C" w:rsidP="00FC311C">
            <w:pPr>
              <w:rPr>
                <w:sz w:val="22"/>
              </w:rPr>
            </w:pPr>
            <w:r w:rsidRPr="00AD26F5">
              <w:rPr>
                <w:sz w:val="22"/>
              </w:rPr>
              <w:t xml:space="preserve">29332 Andrioniškis </w:t>
            </w:r>
          </w:p>
          <w:p w14:paraId="2CDFFCFE" w14:textId="77777777" w:rsidR="00FC311C" w:rsidRDefault="00FC311C" w:rsidP="00FC311C">
            <w:pPr>
              <w:rPr>
                <w:sz w:val="22"/>
              </w:rPr>
            </w:pPr>
            <w:r w:rsidRPr="00AD26F5">
              <w:rPr>
                <w:sz w:val="22"/>
              </w:rPr>
              <w:t xml:space="preserve">Anykščių r. </w:t>
            </w:r>
          </w:p>
          <w:p w14:paraId="581FD5D6" w14:textId="5B7E799F" w:rsidR="00734F66" w:rsidRPr="00AD26F5" w:rsidRDefault="00734F66" w:rsidP="00FC311C">
            <w:pPr>
              <w:rPr>
                <w:sz w:val="22"/>
              </w:rPr>
            </w:pPr>
            <w:r w:rsidRPr="00AD26F5">
              <w:rPr>
                <w:sz w:val="22"/>
              </w:rPr>
              <w:t>Seniūnas Rolandas Lančickas</w:t>
            </w:r>
          </w:p>
          <w:p w14:paraId="2882A4B8" w14:textId="42EA0961" w:rsidR="00FC311C" w:rsidRPr="00AD26F5" w:rsidRDefault="00FC311C" w:rsidP="00FC311C">
            <w:pPr>
              <w:rPr>
                <w:sz w:val="22"/>
              </w:rPr>
            </w:pPr>
            <w:r w:rsidRPr="00AD26F5">
              <w:rPr>
                <w:sz w:val="22"/>
              </w:rPr>
              <w:t>tel. (</w:t>
            </w:r>
            <w:r>
              <w:rPr>
                <w:sz w:val="22"/>
              </w:rPr>
              <w:t>0</w:t>
            </w:r>
            <w:r w:rsidRPr="00AD26F5">
              <w:rPr>
                <w:sz w:val="22"/>
              </w:rPr>
              <w:t xml:space="preserve"> 381) 43 942</w:t>
            </w:r>
          </w:p>
        </w:tc>
      </w:tr>
      <w:tr w:rsidR="00FC311C" w:rsidRPr="00AD26F5" w14:paraId="2B8F899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146A7A5" w14:textId="0E34B7C7" w:rsidR="00FC311C" w:rsidRPr="00AD26F5" w:rsidRDefault="00FC311C" w:rsidP="00FC311C">
            <w:pPr>
              <w:jc w:val="center"/>
              <w:rPr>
                <w:sz w:val="22"/>
              </w:rPr>
            </w:pPr>
            <w:r w:rsidRPr="00AD26F5">
              <w:rPr>
                <w:sz w:val="22"/>
              </w:rPr>
              <w:lastRenderedPageBreak/>
              <w:t>3</w:t>
            </w:r>
            <w:r>
              <w:rPr>
                <w:sz w:val="22"/>
              </w:rPr>
              <w:t>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E9A1E56" w14:textId="77777777" w:rsidR="00FC311C" w:rsidRPr="00AD26F5" w:rsidRDefault="00FC311C" w:rsidP="00FC311C">
            <w:r w:rsidRPr="00AD26F5">
              <w:t>Padvarninkų kaimo kapinės (Padvarninkų k., Andrioniškio sen.)</w:t>
            </w:r>
          </w:p>
        </w:tc>
        <w:tc>
          <w:tcPr>
            <w:tcW w:w="2832" w:type="dxa"/>
            <w:tcBorders>
              <w:top w:val="single" w:sz="4" w:space="0" w:color="auto"/>
              <w:left w:val="single" w:sz="4" w:space="0" w:color="auto"/>
              <w:bottom w:val="single" w:sz="4" w:space="0" w:color="auto"/>
              <w:right w:val="single" w:sz="4" w:space="0" w:color="auto"/>
            </w:tcBorders>
          </w:tcPr>
          <w:p w14:paraId="598AA853" w14:textId="77777777" w:rsidR="00FC311C" w:rsidRPr="00AD26F5" w:rsidRDefault="00FC311C" w:rsidP="00FC311C">
            <w:pPr>
              <w:rPr>
                <w:sz w:val="22"/>
              </w:rPr>
            </w:pPr>
            <w:r w:rsidRPr="00AD26F5">
              <w:rPr>
                <w:sz w:val="22"/>
              </w:rPr>
              <w:t>Riboto naudojimo</w:t>
            </w:r>
          </w:p>
          <w:p w14:paraId="37686540" w14:textId="77777777" w:rsidR="00FC311C" w:rsidRPr="00AD26F5" w:rsidRDefault="00FC311C" w:rsidP="00FC311C">
            <w:pPr>
              <w:rPr>
                <w:sz w:val="22"/>
              </w:rPr>
            </w:pPr>
          </w:p>
        </w:tc>
        <w:tc>
          <w:tcPr>
            <w:tcW w:w="1024" w:type="dxa"/>
            <w:tcBorders>
              <w:top w:val="single" w:sz="4" w:space="0" w:color="auto"/>
              <w:left w:val="single" w:sz="4" w:space="0" w:color="auto"/>
              <w:bottom w:val="single" w:sz="4" w:space="0" w:color="auto"/>
              <w:right w:val="single" w:sz="4" w:space="0" w:color="auto"/>
            </w:tcBorders>
            <w:hideMark/>
          </w:tcPr>
          <w:p w14:paraId="3B010DB6" w14:textId="77777777" w:rsidR="00FC311C" w:rsidRPr="00AD26F5" w:rsidRDefault="00FC311C" w:rsidP="00FC311C">
            <w:pPr>
              <w:jc w:val="center"/>
            </w:pPr>
            <w:r w:rsidRPr="00AD26F5">
              <w:t>0,31</w:t>
            </w:r>
          </w:p>
        </w:tc>
        <w:tc>
          <w:tcPr>
            <w:tcW w:w="2520" w:type="dxa"/>
            <w:tcBorders>
              <w:top w:val="single" w:sz="4" w:space="0" w:color="auto"/>
              <w:left w:val="single" w:sz="4" w:space="0" w:color="auto"/>
              <w:bottom w:val="single" w:sz="4" w:space="0" w:color="auto"/>
              <w:right w:val="single" w:sz="4" w:space="0" w:color="auto"/>
            </w:tcBorders>
            <w:hideMark/>
          </w:tcPr>
          <w:p w14:paraId="3277C135"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73BC9AC" w14:textId="77777777" w:rsidR="00FC311C" w:rsidRPr="00AD26F5" w:rsidRDefault="00FC311C" w:rsidP="00FC311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BB4A6E7" w14:textId="77777777" w:rsidR="00FC311C" w:rsidRPr="00AD26F5" w:rsidRDefault="00FC311C" w:rsidP="00FC311C">
            <w:pPr>
              <w:rPr>
                <w:sz w:val="22"/>
              </w:rPr>
            </w:pPr>
            <w:r w:rsidRPr="00AD26F5">
              <w:rPr>
                <w:sz w:val="22"/>
              </w:rPr>
              <w:t xml:space="preserve">Anykščių r. sav. </w:t>
            </w:r>
          </w:p>
          <w:p w14:paraId="2C73901C" w14:textId="77777777" w:rsidR="00FC311C" w:rsidRPr="00AD26F5" w:rsidRDefault="00FC311C" w:rsidP="00FC311C">
            <w:pPr>
              <w:rPr>
                <w:sz w:val="22"/>
              </w:rPr>
            </w:pPr>
            <w:r w:rsidRPr="00AD26F5">
              <w:rPr>
                <w:sz w:val="22"/>
              </w:rPr>
              <w:t xml:space="preserve">Andrioniškio seniūnija </w:t>
            </w:r>
          </w:p>
          <w:p w14:paraId="686C51BE" w14:textId="77777777" w:rsidR="00FC311C" w:rsidRPr="00AD26F5" w:rsidRDefault="00FC311C" w:rsidP="00FC311C">
            <w:pPr>
              <w:rPr>
                <w:sz w:val="22"/>
              </w:rPr>
            </w:pPr>
            <w:r w:rsidRPr="00AD26F5">
              <w:rPr>
                <w:sz w:val="22"/>
              </w:rPr>
              <w:t>Anykščių g. 50</w:t>
            </w:r>
          </w:p>
          <w:p w14:paraId="1E88E27B" w14:textId="77777777" w:rsidR="00FC311C" w:rsidRPr="00AD26F5" w:rsidRDefault="00FC311C" w:rsidP="00FC311C">
            <w:pPr>
              <w:rPr>
                <w:sz w:val="22"/>
              </w:rPr>
            </w:pPr>
            <w:r w:rsidRPr="00AD26F5">
              <w:rPr>
                <w:sz w:val="22"/>
              </w:rPr>
              <w:t xml:space="preserve">29332 Andrioniškis </w:t>
            </w:r>
          </w:p>
          <w:p w14:paraId="04655736" w14:textId="77777777" w:rsidR="00FC311C" w:rsidRDefault="00FC311C" w:rsidP="00FC311C">
            <w:pPr>
              <w:rPr>
                <w:sz w:val="22"/>
              </w:rPr>
            </w:pPr>
            <w:r w:rsidRPr="00AD26F5">
              <w:rPr>
                <w:sz w:val="22"/>
              </w:rPr>
              <w:t xml:space="preserve">Anykščių r. </w:t>
            </w:r>
          </w:p>
          <w:p w14:paraId="686A4139" w14:textId="4018CFBE" w:rsidR="00734F66" w:rsidRPr="00AD26F5" w:rsidRDefault="00734F66" w:rsidP="00FC311C">
            <w:pPr>
              <w:rPr>
                <w:sz w:val="22"/>
              </w:rPr>
            </w:pPr>
            <w:r w:rsidRPr="00AD26F5">
              <w:rPr>
                <w:sz w:val="22"/>
              </w:rPr>
              <w:t>Seniūnas Rolandas Lančickas</w:t>
            </w:r>
          </w:p>
          <w:p w14:paraId="379D6098" w14:textId="3DFB2559" w:rsidR="00FC311C" w:rsidRPr="00AD26F5" w:rsidRDefault="00FC311C" w:rsidP="00FC311C">
            <w:pPr>
              <w:rPr>
                <w:sz w:val="22"/>
              </w:rPr>
            </w:pPr>
            <w:r w:rsidRPr="00AD26F5">
              <w:rPr>
                <w:sz w:val="22"/>
              </w:rPr>
              <w:t>tel. (</w:t>
            </w:r>
            <w:r>
              <w:rPr>
                <w:sz w:val="22"/>
              </w:rPr>
              <w:t>0</w:t>
            </w:r>
            <w:r w:rsidRPr="00AD26F5">
              <w:rPr>
                <w:sz w:val="22"/>
              </w:rPr>
              <w:t xml:space="preserve"> 381) 43 942</w:t>
            </w:r>
          </w:p>
        </w:tc>
      </w:tr>
      <w:tr w:rsidR="00FC311C" w:rsidRPr="00AD26F5" w14:paraId="6EC21AA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C9E9F61" w14:textId="05187398" w:rsidR="00FC311C" w:rsidRPr="00AD26F5" w:rsidRDefault="00FC311C" w:rsidP="00FC311C">
            <w:r w:rsidRPr="00AD26F5">
              <w:t>3</w:t>
            </w:r>
            <w:r>
              <w:t>2</w:t>
            </w:r>
            <w:r w:rsidRPr="00AD26F5">
              <w:t>.</w:t>
            </w:r>
          </w:p>
        </w:tc>
        <w:tc>
          <w:tcPr>
            <w:tcW w:w="2267" w:type="dxa"/>
            <w:tcBorders>
              <w:top w:val="single" w:sz="4" w:space="0" w:color="auto"/>
              <w:left w:val="single" w:sz="4" w:space="0" w:color="auto"/>
              <w:bottom w:val="single" w:sz="4" w:space="0" w:color="auto"/>
              <w:right w:val="single" w:sz="4" w:space="0" w:color="auto"/>
            </w:tcBorders>
            <w:hideMark/>
          </w:tcPr>
          <w:p w14:paraId="2C551C30" w14:textId="77777777" w:rsidR="00FC311C" w:rsidRPr="00AD26F5" w:rsidRDefault="00FC311C" w:rsidP="00FC311C">
            <w:r w:rsidRPr="00AD26F5">
              <w:t>Maželių kaimo kapinės (Maželių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58273002" w14:textId="77777777" w:rsidR="00FC311C" w:rsidRPr="00AD26F5" w:rsidRDefault="00FC311C" w:rsidP="00FC311C">
            <w:pPr>
              <w:rPr>
                <w:sz w:val="22"/>
              </w:rPr>
            </w:pPr>
            <w:r w:rsidRPr="00AD26F5">
              <w:rPr>
                <w:sz w:val="22"/>
              </w:rPr>
              <w:t>Neveikiančios</w:t>
            </w:r>
          </w:p>
          <w:p w14:paraId="72699D02"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8B93F39" w14:textId="77777777" w:rsidR="00FC311C" w:rsidRPr="00AD26F5" w:rsidRDefault="00FC311C" w:rsidP="00FC311C">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55BB6451"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10465E0" w14:textId="77777777" w:rsidR="00FC311C" w:rsidRPr="00AD26F5" w:rsidRDefault="00FC311C" w:rsidP="00FC311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0C4EBCF" w14:textId="77777777" w:rsidR="00FC311C" w:rsidRPr="00AD26F5" w:rsidRDefault="00FC311C" w:rsidP="00FC311C">
            <w:pPr>
              <w:rPr>
                <w:sz w:val="22"/>
              </w:rPr>
            </w:pPr>
            <w:r w:rsidRPr="00AD26F5">
              <w:rPr>
                <w:sz w:val="22"/>
              </w:rPr>
              <w:t xml:space="preserve">Anykščių r. sav. </w:t>
            </w:r>
          </w:p>
          <w:p w14:paraId="4D974F32" w14:textId="77777777" w:rsidR="00FC311C" w:rsidRPr="00AD26F5" w:rsidRDefault="00FC311C" w:rsidP="00FC311C">
            <w:pPr>
              <w:rPr>
                <w:sz w:val="22"/>
              </w:rPr>
            </w:pPr>
            <w:r w:rsidRPr="00AD26F5">
              <w:rPr>
                <w:sz w:val="22"/>
              </w:rPr>
              <w:t xml:space="preserve">Andrioniškio seniūnija </w:t>
            </w:r>
          </w:p>
          <w:p w14:paraId="40C619B0" w14:textId="77777777" w:rsidR="00FC311C" w:rsidRPr="00AD26F5" w:rsidRDefault="00FC311C" w:rsidP="00FC311C">
            <w:pPr>
              <w:rPr>
                <w:sz w:val="22"/>
              </w:rPr>
            </w:pPr>
            <w:r w:rsidRPr="00AD26F5">
              <w:rPr>
                <w:sz w:val="22"/>
              </w:rPr>
              <w:t>Anykščių g. 50</w:t>
            </w:r>
          </w:p>
          <w:p w14:paraId="0AD45DB1" w14:textId="77777777" w:rsidR="00FC311C" w:rsidRPr="00AD26F5" w:rsidRDefault="00FC311C" w:rsidP="00FC311C">
            <w:pPr>
              <w:rPr>
                <w:sz w:val="22"/>
              </w:rPr>
            </w:pPr>
            <w:r w:rsidRPr="00AD26F5">
              <w:rPr>
                <w:sz w:val="22"/>
              </w:rPr>
              <w:t xml:space="preserve">29332 Andrioniškis </w:t>
            </w:r>
          </w:p>
          <w:p w14:paraId="101B003B" w14:textId="77777777" w:rsidR="00FC311C" w:rsidRDefault="00FC311C" w:rsidP="00FC311C">
            <w:pPr>
              <w:rPr>
                <w:sz w:val="22"/>
              </w:rPr>
            </w:pPr>
            <w:r w:rsidRPr="00AD26F5">
              <w:rPr>
                <w:sz w:val="22"/>
              </w:rPr>
              <w:t xml:space="preserve">Anykščių r. </w:t>
            </w:r>
          </w:p>
          <w:p w14:paraId="2D5D26FB" w14:textId="2047959C" w:rsidR="00734F66" w:rsidRPr="00AD26F5" w:rsidRDefault="00734F66" w:rsidP="00FC311C">
            <w:pPr>
              <w:rPr>
                <w:sz w:val="22"/>
              </w:rPr>
            </w:pPr>
            <w:r w:rsidRPr="00AD26F5">
              <w:rPr>
                <w:sz w:val="22"/>
              </w:rPr>
              <w:t>Seniūnas Rolandas Lančickas</w:t>
            </w:r>
          </w:p>
          <w:p w14:paraId="3C3595D7" w14:textId="657076B8" w:rsidR="00FC311C" w:rsidRPr="00AD26F5" w:rsidRDefault="00FC311C" w:rsidP="00FC311C">
            <w:pPr>
              <w:rPr>
                <w:sz w:val="22"/>
              </w:rPr>
            </w:pPr>
            <w:r w:rsidRPr="00AD26F5">
              <w:rPr>
                <w:sz w:val="22"/>
              </w:rPr>
              <w:t>tel. (</w:t>
            </w:r>
            <w:r>
              <w:rPr>
                <w:sz w:val="22"/>
              </w:rPr>
              <w:t>0</w:t>
            </w:r>
            <w:r w:rsidRPr="00AD26F5">
              <w:rPr>
                <w:sz w:val="22"/>
              </w:rPr>
              <w:t xml:space="preserve"> 381) 43 942</w:t>
            </w:r>
          </w:p>
        </w:tc>
      </w:tr>
      <w:tr w:rsidR="00FC311C" w:rsidRPr="00AD26F5" w14:paraId="44AAA63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785E97D" w14:textId="3BAB479F" w:rsidR="00FC311C" w:rsidRPr="00AD26F5" w:rsidRDefault="00FC311C" w:rsidP="00FC311C">
            <w:pPr>
              <w:jc w:val="center"/>
              <w:rPr>
                <w:sz w:val="22"/>
              </w:rPr>
            </w:pPr>
            <w:r w:rsidRPr="00AD26F5">
              <w:rPr>
                <w:sz w:val="22"/>
              </w:rPr>
              <w:t>3</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75B3275" w14:textId="77777777" w:rsidR="00FC311C" w:rsidRPr="00AD26F5" w:rsidRDefault="00FC311C" w:rsidP="00FC311C">
            <w:r w:rsidRPr="00AD26F5">
              <w:t>Krepšiagalio kaimo kapinės (Krepšiagalio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60AB885F" w14:textId="77777777" w:rsidR="00FC311C" w:rsidRPr="00AD26F5" w:rsidRDefault="00FC311C" w:rsidP="00FC311C">
            <w:pPr>
              <w:rPr>
                <w:sz w:val="22"/>
              </w:rPr>
            </w:pPr>
            <w:r w:rsidRPr="00AD26F5">
              <w:rPr>
                <w:sz w:val="22"/>
              </w:rPr>
              <w:t>Neveikiančios</w:t>
            </w:r>
          </w:p>
          <w:p w14:paraId="2F9B847F"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C36C9C2" w14:textId="77777777" w:rsidR="00FC311C" w:rsidRPr="00AD26F5" w:rsidRDefault="00FC311C" w:rsidP="00FC311C">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5CE71E92"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98CB410" w14:textId="77777777" w:rsidR="00FC311C" w:rsidRPr="00AD26F5" w:rsidRDefault="00FC311C" w:rsidP="00FC311C">
            <w:pPr>
              <w:jc w:val="center"/>
            </w:pPr>
            <w:r w:rsidRPr="00AD26F5">
              <w:t xml:space="preserve"> </w:t>
            </w:r>
            <w:r w:rsidRPr="00AD26F5">
              <w:rPr>
                <w:sz w:val="22"/>
              </w:rPr>
              <w:t xml:space="preserve">unikalus kodas </w:t>
            </w:r>
            <w:r w:rsidRPr="00AD26F5">
              <w:t>12361</w:t>
            </w:r>
          </w:p>
        </w:tc>
        <w:tc>
          <w:tcPr>
            <w:tcW w:w="3973" w:type="dxa"/>
            <w:tcBorders>
              <w:top w:val="single" w:sz="4" w:space="0" w:color="auto"/>
              <w:left w:val="single" w:sz="4" w:space="0" w:color="auto"/>
              <w:bottom w:val="single" w:sz="4" w:space="0" w:color="auto"/>
              <w:right w:val="single" w:sz="4" w:space="0" w:color="auto"/>
            </w:tcBorders>
            <w:hideMark/>
          </w:tcPr>
          <w:p w14:paraId="15E4884E" w14:textId="77777777" w:rsidR="00FC311C" w:rsidRPr="00AD26F5" w:rsidRDefault="00FC311C" w:rsidP="00FC311C">
            <w:pPr>
              <w:rPr>
                <w:sz w:val="22"/>
              </w:rPr>
            </w:pPr>
            <w:r w:rsidRPr="00AD26F5">
              <w:rPr>
                <w:sz w:val="22"/>
              </w:rPr>
              <w:t xml:space="preserve">Anykščių r. sav. </w:t>
            </w:r>
          </w:p>
          <w:p w14:paraId="7B4DDE8A" w14:textId="77777777" w:rsidR="00FC311C" w:rsidRPr="00AD26F5" w:rsidRDefault="00FC311C" w:rsidP="00FC311C">
            <w:pPr>
              <w:rPr>
                <w:sz w:val="22"/>
              </w:rPr>
            </w:pPr>
            <w:r w:rsidRPr="00AD26F5">
              <w:rPr>
                <w:sz w:val="22"/>
              </w:rPr>
              <w:t xml:space="preserve">Andrioniškio seniūnija </w:t>
            </w:r>
          </w:p>
          <w:p w14:paraId="755F5BE6" w14:textId="77777777" w:rsidR="00FC311C" w:rsidRPr="00AD26F5" w:rsidRDefault="00FC311C" w:rsidP="00FC311C">
            <w:pPr>
              <w:rPr>
                <w:sz w:val="22"/>
              </w:rPr>
            </w:pPr>
            <w:r w:rsidRPr="00AD26F5">
              <w:rPr>
                <w:sz w:val="22"/>
              </w:rPr>
              <w:t>Anykščių g. 50</w:t>
            </w:r>
          </w:p>
          <w:p w14:paraId="66558BDA" w14:textId="77777777" w:rsidR="00FC311C" w:rsidRPr="00AD26F5" w:rsidRDefault="00FC311C" w:rsidP="00FC311C">
            <w:pPr>
              <w:rPr>
                <w:sz w:val="22"/>
              </w:rPr>
            </w:pPr>
            <w:r w:rsidRPr="00AD26F5">
              <w:rPr>
                <w:sz w:val="22"/>
              </w:rPr>
              <w:t xml:space="preserve">29332 Andrioniškis </w:t>
            </w:r>
          </w:p>
          <w:p w14:paraId="7AE3096D" w14:textId="77777777" w:rsidR="00FC311C" w:rsidRDefault="00FC311C" w:rsidP="00FC311C">
            <w:pPr>
              <w:rPr>
                <w:sz w:val="22"/>
              </w:rPr>
            </w:pPr>
            <w:r w:rsidRPr="00AD26F5">
              <w:rPr>
                <w:sz w:val="22"/>
              </w:rPr>
              <w:t xml:space="preserve">Anykščių r. </w:t>
            </w:r>
          </w:p>
          <w:p w14:paraId="314BE298" w14:textId="51966861" w:rsidR="00734F66" w:rsidRPr="00AD26F5" w:rsidRDefault="00734F66" w:rsidP="00FC311C">
            <w:pPr>
              <w:rPr>
                <w:sz w:val="22"/>
              </w:rPr>
            </w:pPr>
            <w:r w:rsidRPr="00AD26F5">
              <w:rPr>
                <w:sz w:val="22"/>
              </w:rPr>
              <w:t>Seniūnas Rolandas Lančickas</w:t>
            </w:r>
          </w:p>
          <w:p w14:paraId="1F922538" w14:textId="36FE6DB5" w:rsidR="00FC311C" w:rsidRPr="00AD26F5" w:rsidRDefault="00FC311C" w:rsidP="00FC311C">
            <w:pPr>
              <w:rPr>
                <w:sz w:val="22"/>
              </w:rPr>
            </w:pPr>
            <w:r w:rsidRPr="00AD26F5">
              <w:rPr>
                <w:sz w:val="22"/>
              </w:rPr>
              <w:t>tel. (</w:t>
            </w:r>
            <w:r>
              <w:rPr>
                <w:sz w:val="22"/>
              </w:rPr>
              <w:t>0</w:t>
            </w:r>
            <w:r w:rsidRPr="00AD26F5">
              <w:rPr>
                <w:sz w:val="22"/>
              </w:rPr>
              <w:t xml:space="preserve"> 381) 43 942</w:t>
            </w:r>
          </w:p>
        </w:tc>
      </w:tr>
      <w:tr w:rsidR="00FC311C" w:rsidRPr="00AD26F5" w14:paraId="5451205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1B67F43" w14:textId="2C24DEFC" w:rsidR="00FC311C" w:rsidRPr="00AD26F5" w:rsidRDefault="00FC311C" w:rsidP="00FC311C">
            <w:pPr>
              <w:jc w:val="center"/>
              <w:rPr>
                <w:sz w:val="22"/>
              </w:rPr>
            </w:pPr>
            <w:r w:rsidRPr="00AD26F5">
              <w:rPr>
                <w:sz w:val="22"/>
              </w:rPr>
              <w:t>3</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13D28E6" w14:textId="77777777" w:rsidR="00FC311C" w:rsidRPr="00AD26F5" w:rsidRDefault="00FC311C" w:rsidP="00FC311C">
            <w:r w:rsidRPr="00AD26F5">
              <w:t>Sabaliūnų kaimo kapinės (Sabaliūnų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1256C730" w14:textId="77777777" w:rsidR="00FC311C" w:rsidRPr="00AD26F5" w:rsidRDefault="00FC311C" w:rsidP="00FC311C">
            <w:pPr>
              <w:rPr>
                <w:sz w:val="22"/>
              </w:rPr>
            </w:pPr>
            <w:r w:rsidRPr="00AD26F5">
              <w:rPr>
                <w:sz w:val="22"/>
              </w:rPr>
              <w:t>Neveikiančios</w:t>
            </w:r>
          </w:p>
          <w:p w14:paraId="262448CB"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9094ABE" w14:textId="6FD445B6" w:rsidR="00FC311C" w:rsidRPr="00AD26F5" w:rsidRDefault="00FC311C" w:rsidP="00FC311C">
            <w:pPr>
              <w:jc w:val="center"/>
            </w:pPr>
            <w:r w:rsidRPr="00AD26F5">
              <w:t>0,69</w:t>
            </w:r>
          </w:p>
        </w:tc>
        <w:tc>
          <w:tcPr>
            <w:tcW w:w="2520" w:type="dxa"/>
            <w:tcBorders>
              <w:top w:val="single" w:sz="4" w:space="0" w:color="auto"/>
              <w:left w:val="single" w:sz="4" w:space="0" w:color="auto"/>
              <w:bottom w:val="single" w:sz="4" w:space="0" w:color="auto"/>
              <w:right w:val="single" w:sz="4" w:space="0" w:color="auto"/>
            </w:tcBorders>
            <w:hideMark/>
          </w:tcPr>
          <w:p w14:paraId="5485414D" w14:textId="77777777" w:rsidR="00FC311C" w:rsidRPr="00AD26F5" w:rsidRDefault="00FC311C" w:rsidP="00FC311C">
            <w:pPr>
              <w:jc w:val="center"/>
              <w:rPr>
                <w:sz w:val="22"/>
              </w:rPr>
            </w:pPr>
            <w:r w:rsidRPr="00AD26F5">
              <w:rPr>
                <w:sz w:val="22"/>
              </w:rPr>
              <w:t xml:space="preserve">Žemės sklypo unikalus </w:t>
            </w:r>
          </w:p>
          <w:p w14:paraId="1726FE7E" w14:textId="77777777" w:rsidR="00FC311C" w:rsidRPr="00AD26F5" w:rsidRDefault="00FC311C" w:rsidP="00FC311C">
            <w:pPr>
              <w:jc w:val="center"/>
              <w:rPr>
                <w:sz w:val="22"/>
              </w:rPr>
            </w:pPr>
            <w:r w:rsidRPr="00AD26F5">
              <w:rPr>
                <w:sz w:val="22"/>
              </w:rPr>
              <w:t>Nr. 4400-5657-3643,</w:t>
            </w:r>
          </w:p>
          <w:p w14:paraId="4DFDE13E" w14:textId="77777777" w:rsidR="00FC311C" w:rsidRPr="00AD26F5" w:rsidRDefault="00FC311C" w:rsidP="00FC311C">
            <w:pPr>
              <w:jc w:val="center"/>
              <w:rPr>
                <w:sz w:val="22"/>
              </w:rPr>
            </w:pPr>
            <w:r w:rsidRPr="00AD26F5">
              <w:rPr>
                <w:sz w:val="22"/>
              </w:rPr>
              <w:t>2021-06-10 įregistruotas</w:t>
            </w:r>
          </w:p>
        </w:tc>
        <w:tc>
          <w:tcPr>
            <w:tcW w:w="1701" w:type="dxa"/>
            <w:tcBorders>
              <w:top w:val="single" w:sz="4" w:space="0" w:color="auto"/>
              <w:left w:val="single" w:sz="4" w:space="0" w:color="auto"/>
              <w:bottom w:val="single" w:sz="4" w:space="0" w:color="auto"/>
              <w:right w:val="single" w:sz="4" w:space="0" w:color="auto"/>
            </w:tcBorders>
            <w:hideMark/>
          </w:tcPr>
          <w:p w14:paraId="1FB6ED94" w14:textId="77777777" w:rsidR="00FC311C" w:rsidRPr="00AD26F5" w:rsidRDefault="00FC311C" w:rsidP="00FC311C">
            <w:pPr>
              <w:jc w:val="center"/>
            </w:pPr>
            <w:r w:rsidRPr="00AD26F5">
              <w:t xml:space="preserve"> </w:t>
            </w:r>
            <w:r w:rsidRPr="00AD26F5">
              <w:rPr>
                <w:sz w:val="22"/>
              </w:rPr>
              <w:t xml:space="preserve">unikalus kodas </w:t>
            </w:r>
            <w:r w:rsidRPr="00AD26F5">
              <w:t>12363</w:t>
            </w:r>
          </w:p>
        </w:tc>
        <w:tc>
          <w:tcPr>
            <w:tcW w:w="3973" w:type="dxa"/>
            <w:tcBorders>
              <w:top w:val="single" w:sz="4" w:space="0" w:color="auto"/>
              <w:left w:val="single" w:sz="4" w:space="0" w:color="auto"/>
              <w:bottom w:val="single" w:sz="4" w:space="0" w:color="auto"/>
              <w:right w:val="single" w:sz="4" w:space="0" w:color="auto"/>
            </w:tcBorders>
            <w:hideMark/>
          </w:tcPr>
          <w:p w14:paraId="47C50960" w14:textId="77777777" w:rsidR="00FC311C" w:rsidRPr="00AD26F5" w:rsidRDefault="00FC311C" w:rsidP="00FC311C">
            <w:pPr>
              <w:rPr>
                <w:sz w:val="22"/>
              </w:rPr>
            </w:pPr>
            <w:r w:rsidRPr="00AD26F5">
              <w:rPr>
                <w:sz w:val="22"/>
              </w:rPr>
              <w:t xml:space="preserve">Anykščių r. sav. </w:t>
            </w:r>
          </w:p>
          <w:p w14:paraId="6D059412" w14:textId="77777777" w:rsidR="00FC311C" w:rsidRPr="00AD26F5" w:rsidRDefault="00FC311C" w:rsidP="00FC311C">
            <w:pPr>
              <w:rPr>
                <w:sz w:val="22"/>
              </w:rPr>
            </w:pPr>
            <w:r w:rsidRPr="00AD26F5">
              <w:rPr>
                <w:sz w:val="22"/>
              </w:rPr>
              <w:t xml:space="preserve">Andrioniškio seniūnija </w:t>
            </w:r>
          </w:p>
          <w:p w14:paraId="0A0E5B79" w14:textId="77777777" w:rsidR="00FC311C" w:rsidRPr="00AD26F5" w:rsidRDefault="00FC311C" w:rsidP="00FC311C">
            <w:pPr>
              <w:rPr>
                <w:sz w:val="22"/>
              </w:rPr>
            </w:pPr>
            <w:r w:rsidRPr="00AD26F5">
              <w:rPr>
                <w:sz w:val="22"/>
              </w:rPr>
              <w:t>Anykščių g. 50</w:t>
            </w:r>
          </w:p>
          <w:p w14:paraId="63D7D7D8" w14:textId="77777777" w:rsidR="00FC311C" w:rsidRPr="00AD26F5" w:rsidRDefault="00FC311C" w:rsidP="00FC311C">
            <w:pPr>
              <w:rPr>
                <w:sz w:val="22"/>
              </w:rPr>
            </w:pPr>
            <w:r w:rsidRPr="00AD26F5">
              <w:rPr>
                <w:sz w:val="22"/>
              </w:rPr>
              <w:t xml:space="preserve">29332 Andrioniškis </w:t>
            </w:r>
          </w:p>
          <w:p w14:paraId="6A805DB8" w14:textId="77777777" w:rsidR="00FC311C" w:rsidRDefault="00FC311C" w:rsidP="00FC311C">
            <w:pPr>
              <w:rPr>
                <w:sz w:val="22"/>
              </w:rPr>
            </w:pPr>
            <w:r w:rsidRPr="00AD26F5">
              <w:rPr>
                <w:sz w:val="22"/>
              </w:rPr>
              <w:t>Anykščių r.</w:t>
            </w:r>
          </w:p>
          <w:p w14:paraId="3712EA3F" w14:textId="5699C8B2" w:rsidR="00734F66" w:rsidRPr="00AD26F5" w:rsidRDefault="00734F66" w:rsidP="00FC311C">
            <w:pPr>
              <w:rPr>
                <w:sz w:val="22"/>
              </w:rPr>
            </w:pPr>
            <w:r w:rsidRPr="00AD26F5">
              <w:rPr>
                <w:sz w:val="22"/>
              </w:rPr>
              <w:t>Seniūnas Rolandas Lančickas</w:t>
            </w:r>
          </w:p>
          <w:p w14:paraId="4543C7B4" w14:textId="0DA4C282" w:rsidR="00FC311C" w:rsidRPr="00AD26F5" w:rsidRDefault="00FC311C" w:rsidP="00FC311C">
            <w:pPr>
              <w:rPr>
                <w:sz w:val="22"/>
              </w:rPr>
            </w:pPr>
            <w:r w:rsidRPr="00AD26F5">
              <w:rPr>
                <w:sz w:val="22"/>
              </w:rPr>
              <w:t>tel. (</w:t>
            </w:r>
            <w:r w:rsidR="004D26B2">
              <w:rPr>
                <w:sz w:val="22"/>
              </w:rPr>
              <w:t>0</w:t>
            </w:r>
            <w:r w:rsidRPr="00AD26F5">
              <w:rPr>
                <w:sz w:val="22"/>
              </w:rPr>
              <w:t xml:space="preserve"> 381) 43 942</w:t>
            </w:r>
          </w:p>
        </w:tc>
      </w:tr>
      <w:tr w:rsidR="00FC311C" w:rsidRPr="00AD26F5" w14:paraId="106AE53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7520B7C" w14:textId="57ACABBF" w:rsidR="00FC311C" w:rsidRPr="00AD26F5" w:rsidRDefault="00FC311C" w:rsidP="00FC311C">
            <w:pPr>
              <w:jc w:val="center"/>
              <w:rPr>
                <w:sz w:val="22"/>
              </w:rPr>
            </w:pPr>
            <w:r w:rsidRPr="00AD26F5">
              <w:rPr>
                <w:sz w:val="22"/>
              </w:rPr>
              <w:t>3</w:t>
            </w:r>
            <w:r w:rsidR="004D26B2">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18F6D23" w14:textId="77777777" w:rsidR="00FC311C" w:rsidRPr="00AD26F5" w:rsidRDefault="00FC311C" w:rsidP="00FC311C">
            <w:r w:rsidRPr="00AD26F5">
              <w:t>Vokiečių karių kapai (Latavos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665AB06E" w14:textId="77777777" w:rsidR="00FC311C" w:rsidRPr="00AD26F5" w:rsidRDefault="00FC311C" w:rsidP="00FC311C">
            <w:pPr>
              <w:rPr>
                <w:sz w:val="22"/>
              </w:rPr>
            </w:pPr>
            <w:r w:rsidRPr="00AD26F5">
              <w:rPr>
                <w:sz w:val="22"/>
              </w:rPr>
              <w:t>Neveikiančios</w:t>
            </w:r>
          </w:p>
          <w:p w14:paraId="402F4833"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0F19701" w14:textId="77777777" w:rsidR="00FC311C" w:rsidRPr="00AD26F5" w:rsidRDefault="00FC311C" w:rsidP="00FC311C">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7F3AF054"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322C72C" w14:textId="77777777" w:rsidR="00FC311C" w:rsidRPr="00AD26F5" w:rsidRDefault="00FC311C" w:rsidP="00FC311C">
            <w:pPr>
              <w:jc w:val="center"/>
            </w:pPr>
            <w:r w:rsidRPr="00AD26F5">
              <w:t xml:space="preserve"> </w:t>
            </w:r>
            <w:r w:rsidRPr="00AD26F5">
              <w:rPr>
                <w:sz w:val="22"/>
              </w:rPr>
              <w:t xml:space="preserve">unikalus kodas </w:t>
            </w:r>
            <w:r w:rsidRPr="00AD26F5">
              <w:t>12364</w:t>
            </w:r>
          </w:p>
        </w:tc>
        <w:tc>
          <w:tcPr>
            <w:tcW w:w="3973" w:type="dxa"/>
            <w:tcBorders>
              <w:top w:val="single" w:sz="4" w:space="0" w:color="auto"/>
              <w:left w:val="single" w:sz="4" w:space="0" w:color="auto"/>
              <w:bottom w:val="single" w:sz="4" w:space="0" w:color="auto"/>
              <w:right w:val="single" w:sz="4" w:space="0" w:color="auto"/>
            </w:tcBorders>
            <w:hideMark/>
          </w:tcPr>
          <w:p w14:paraId="383F91D1" w14:textId="77777777" w:rsidR="00FC311C" w:rsidRPr="00AD26F5" w:rsidRDefault="00FC311C" w:rsidP="00FC311C">
            <w:pPr>
              <w:rPr>
                <w:sz w:val="22"/>
              </w:rPr>
            </w:pPr>
            <w:r w:rsidRPr="00AD26F5">
              <w:rPr>
                <w:sz w:val="22"/>
              </w:rPr>
              <w:t xml:space="preserve">Anykščių r. sav. </w:t>
            </w:r>
          </w:p>
          <w:p w14:paraId="79C9C68E" w14:textId="77777777" w:rsidR="00FC311C" w:rsidRPr="00AD26F5" w:rsidRDefault="00FC311C" w:rsidP="00FC311C">
            <w:pPr>
              <w:rPr>
                <w:sz w:val="22"/>
              </w:rPr>
            </w:pPr>
            <w:r w:rsidRPr="00AD26F5">
              <w:rPr>
                <w:sz w:val="22"/>
              </w:rPr>
              <w:t xml:space="preserve">Andrioniškio seniūnija </w:t>
            </w:r>
          </w:p>
          <w:p w14:paraId="4CD3284D" w14:textId="77777777" w:rsidR="00FC311C" w:rsidRPr="00AD26F5" w:rsidRDefault="00FC311C" w:rsidP="00FC311C">
            <w:pPr>
              <w:rPr>
                <w:sz w:val="22"/>
              </w:rPr>
            </w:pPr>
            <w:r w:rsidRPr="00AD26F5">
              <w:rPr>
                <w:sz w:val="22"/>
              </w:rPr>
              <w:t>Anykščių g. 50</w:t>
            </w:r>
          </w:p>
          <w:p w14:paraId="5BBDEF68" w14:textId="77777777" w:rsidR="00FC311C" w:rsidRPr="00AD26F5" w:rsidRDefault="00FC311C" w:rsidP="00FC311C">
            <w:pPr>
              <w:rPr>
                <w:sz w:val="22"/>
              </w:rPr>
            </w:pPr>
            <w:r w:rsidRPr="00AD26F5">
              <w:rPr>
                <w:sz w:val="22"/>
              </w:rPr>
              <w:t xml:space="preserve">29332 Andrioniškis </w:t>
            </w:r>
          </w:p>
          <w:p w14:paraId="20965607" w14:textId="77777777" w:rsidR="00FC311C" w:rsidRDefault="00FC311C" w:rsidP="00FC311C">
            <w:pPr>
              <w:rPr>
                <w:sz w:val="22"/>
              </w:rPr>
            </w:pPr>
            <w:r w:rsidRPr="00AD26F5">
              <w:rPr>
                <w:sz w:val="22"/>
              </w:rPr>
              <w:t xml:space="preserve">Anykščių r. </w:t>
            </w:r>
          </w:p>
          <w:p w14:paraId="2CB32073" w14:textId="3C322446" w:rsidR="00717ACA" w:rsidRPr="00AD26F5" w:rsidRDefault="00717ACA" w:rsidP="00FC311C">
            <w:pPr>
              <w:rPr>
                <w:sz w:val="22"/>
              </w:rPr>
            </w:pPr>
            <w:r w:rsidRPr="00AD26F5">
              <w:rPr>
                <w:sz w:val="22"/>
              </w:rPr>
              <w:t>Seniūnas Rolandas Lančickas</w:t>
            </w:r>
          </w:p>
          <w:p w14:paraId="3BDC6065" w14:textId="23E435D4" w:rsidR="00FC311C" w:rsidRPr="00AD26F5" w:rsidRDefault="00FC311C" w:rsidP="00FC311C">
            <w:pPr>
              <w:rPr>
                <w:sz w:val="22"/>
              </w:rPr>
            </w:pPr>
            <w:r w:rsidRPr="00AD26F5">
              <w:rPr>
                <w:sz w:val="22"/>
              </w:rPr>
              <w:t>tel. (</w:t>
            </w:r>
            <w:r w:rsidR="004D26B2">
              <w:rPr>
                <w:sz w:val="22"/>
              </w:rPr>
              <w:t>0</w:t>
            </w:r>
            <w:r w:rsidRPr="00AD26F5">
              <w:rPr>
                <w:sz w:val="22"/>
              </w:rPr>
              <w:t xml:space="preserve"> 381) 43 942</w:t>
            </w:r>
          </w:p>
        </w:tc>
      </w:tr>
      <w:tr w:rsidR="00FC311C" w:rsidRPr="00AD26F5" w14:paraId="56213E8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FE89013" w14:textId="4A73F0C7" w:rsidR="00FC311C" w:rsidRPr="00AD26F5" w:rsidRDefault="00FC311C" w:rsidP="00FC311C">
            <w:pPr>
              <w:jc w:val="center"/>
              <w:rPr>
                <w:sz w:val="22"/>
              </w:rPr>
            </w:pPr>
            <w:r w:rsidRPr="00AD26F5">
              <w:rPr>
                <w:sz w:val="22"/>
              </w:rPr>
              <w:lastRenderedPageBreak/>
              <w:t>3</w:t>
            </w:r>
            <w:r w:rsidR="004D26B2">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7EC16F9" w14:textId="77777777" w:rsidR="00FC311C" w:rsidRPr="00AD26F5" w:rsidRDefault="00FC311C" w:rsidP="00FC311C">
            <w:r w:rsidRPr="00AD26F5">
              <w:t xml:space="preserve">Sedeikių dvaro kapinės (Sedeikių k., Andrioniškio sen.)  </w:t>
            </w:r>
          </w:p>
        </w:tc>
        <w:tc>
          <w:tcPr>
            <w:tcW w:w="2832" w:type="dxa"/>
            <w:tcBorders>
              <w:top w:val="single" w:sz="4" w:space="0" w:color="auto"/>
              <w:left w:val="single" w:sz="4" w:space="0" w:color="auto"/>
              <w:bottom w:val="single" w:sz="4" w:space="0" w:color="auto"/>
              <w:right w:val="single" w:sz="4" w:space="0" w:color="auto"/>
            </w:tcBorders>
            <w:hideMark/>
          </w:tcPr>
          <w:p w14:paraId="473A21DA" w14:textId="77777777" w:rsidR="00FC311C" w:rsidRPr="00AD26F5" w:rsidRDefault="00FC311C" w:rsidP="00FC311C">
            <w:pPr>
              <w:rPr>
                <w:sz w:val="22"/>
              </w:rPr>
            </w:pPr>
            <w:r w:rsidRPr="00AD26F5">
              <w:rPr>
                <w:sz w:val="22"/>
              </w:rPr>
              <w:t>Neveikiančios</w:t>
            </w:r>
          </w:p>
          <w:p w14:paraId="1C318868"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34AB9F3" w14:textId="77777777" w:rsidR="00FC311C" w:rsidRPr="00AD26F5" w:rsidRDefault="00FC311C" w:rsidP="00FC311C">
            <w:pPr>
              <w:jc w:val="center"/>
            </w:pPr>
            <w:r w:rsidRPr="00AD26F5">
              <w:t>0,29</w:t>
            </w:r>
          </w:p>
        </w:tc>
        <w:tc>
          <w:tcPr>
            <w:tcW w:w="2520" w:type="dxa"/>
            <w:tcBorders>
              <w:top w:val="single" w:sz="4" w:space="0" w:color="auto"/>
              <w:left w:val="single" w:sz="4" w:space="0" w:color="auto"/>
              <w:bottom w:val="single" w:sz="4" w:space="0" w:color="auto"/>
              <w:right w:val="single" w:sz="4" w:space="0" w:color="auto"/>
            </w:tcBorders>
          </w:tcPr>
          <w:p w14:paraId="54CC73A5" w14:textId="77777777" w:rsidR="00FC311C" w:rsidRPr="00AD26F5" w:rsidRDefault="00FC311C" w:rsidP="00FC311C">
            <w:pPr>
              <w:jc w:val="center"/>
              <w:rPr>
                <w:sz w:val="22"/>
              </w:rPr>
            </w:pPr>
            <w:r w:rsidRPr="00AD26F5">
              <w:rPr>
                <w:sz w:val="22"/>
              </w:rPr>
              <w:t xml:space="preserve">Žemės sklypo unikalus </w:t>
            </w:r>
          </w:p>
          <w:p w14:paraId="427D6F03" w14:textId="77777777" w:rsidR="00FC311C" w:rsidRPr="00AD26F5" w:rsidRDefault="00FC311C" w:rsidP="00FC311C">
            <w:pPr>
              <w:jc w:val="center"/>
              <w:rPr>
                <w:sz w:val="22"/>
              </w:rPr>
            </w:pPr>
            <w:r w:rsidRPr="00AD26F5">
              <w:rPr>
                <w:sz w:val="22"/>
              </w:rPr>
              <w:t>Nr. 4400-5513-4679,</w:t>
            </w:r>
          </w:p>
          <w:p w14:paraId="61189969" w14:textId="77777777" w:rsidR="00FC311C" w:rsidRPr="00AD26F5" w:rsidRDefault="00FC311C" w:rsidP="00FC311C">
            <w:pPr>
              <w:jc w:val="center"/>
              <w:rPr>
                <w:sz w:val="22"/>
              </w:rPr>
            </w:pPr>
            <w:r w:rsidRPr="00AD26F5">
              <w:rPr>
                <w:sz w:val="22"/>
              </w:rPr>
              <w:t>2020-12-18 įregistruotas</w:t>
            </w:r>
          </w:p>
        </w:tc>
        <w:tc>
          <w:tcPr>
            <w:tcW w:w="1701" w:type="dxa"/>
            <w:tcBorders>
              <w:top w:val="single" w:sz="4" w:space="0" w:color="auto"/>
              <w:left w:val="single" w:sz="4" w:space="0" w:color="auto"/>
              <w:bottom w:val="single" w:sz="4" w:space="0" w:color="auto"/>
              <w:right w:val="single" w:sz="4" w:space="0" w:color="auto"/>
            </w:tcBorders>
            <w:hideMark/>
          </w:tcPr>
          <w:p w14:paraId="07C22A63" w14:textId="77777777" w:rsidR="00FC311C" w:rsidRPr="00AD26F5" w:rsidRDefault="00FC311C" w:rsidP="00FC311C">
            <w:pPr>
              <w:jc w:val="center"/>
            </w:pPr>
            <w:r w:rsidRPr="00AD26F5">
              <w:t xml:space="preserve"> </w:t>
            </w:r>
            <w:r w:rsidRPr="00AD26F5">
              <w:rPr>
                <w:sz w:val="22"/>
              </w:rPr>
              <w:t xml:space="preserve">unikalus kodas </w:t>
            </w:r>
            <w:r w:rsidRPr="00AD26F5">
              <w:t>12362</w:t>
            </w:r>
          </w:p>
        </w:tc>
        <w:tc>
          <w:tcPr>
            <w:tcW w:w="3973" w:type="dxa"/>
            <w:tcBorders>
              <w:top w:val="single" w:sz="4" w:space="0" w:color="auto"/>
              <w:left w:val="single" w:sz="4" w:space="0" w:color="auto"/>
              <w:bottom w:val="single" w:sz="4" w:space="0" w:color="auto"/>
              <w:right w:val="single" w:sz="4" w:space="0" w:color="auto"/>
            </w:tcBorders>
            <w:hideMark/>
          </w:tcPr>
          <w:p w14:paraId="3EE0D841" w14:textId="77777777" w:rsidR="00FC311C" w:rsidRPr="00AD26F5" w:rsidRDefault="00FC311C" w:rsidP="00FC311C">
            <w:pPr>
              <w:rPr>
                <w:sz w:val="22"/>
              </w:rPr>
            </w:pPr>
            <w:r w:rsidRPr="00AD26F5">
              <w:rPr>
                <w:sz w:val="22"/>
              </w:rPr>
              <w:t xml:space="preserve">Anykščių r. sav. </w:t>
            </w:r>
          </w:p>
          <w:p w14:paraId="52D5099B" w14:textId="77777777" w:rsidR="00FC311C" w:rsidRPr="00AD26F5" w:rsidRDefault="00FC311C" w:rsidP="00FC311C">
            <w:pPr>
              <w:rPr>
                <w:sz w:val="22"/>
              </w:rPr>
            </w:pPr>
            <w:r w:rsidRPr="00AD26F5">
              <w:rPr>
                <w:sz w:val="22"/>
              </w:rPr>
              <w:t xml:space="preserve">Andrioniškio seniūnija </w:t>
            </w:r>
          </w:p>
          <w:p w14:paraId="51DE70E6" w14:textId="77777777" w:rsidR="00FC311C" w:rsidRPr="00AD26F5" w:rsidRDefault="00FC311C" w:rsidP="00FC311C">
            <w:pPr>
              <w:rPr>
                <w:sz w:val="22"/>
              </w:rPr>
            </w:pPr>
            <w:r w:rsidRPr="00AD26F5">
              <w:rPr>
                <w:sz w:val="22"/>
              </w:rPr>
              <w:t>Anykščių g. 50</w:t>
            </w:r>
          </w:p>
          <w:p w14:paraId="5D9E0F7B" w14:textId="77777777" w:rsidR="00FC311C" w:rsidRPr="00AD26F5" w:rsidRDefault="00FC311C" w:rsidP="00FC311C">
            <w:pPr>
              <w:rPr>
                <w:sz w:val="22"/>
              </w:rPr>
            </w:pPr>
            <w:r w:rsidRPr="00AD26F5">
              <w:rPr>
                <w:sz w:val="22"/>
              </w:rPr>
              <w:t xml:space="preserve">29332 Andrioniškis </w:t>
            </w:r>
          </w:p>
          <w:p w14:paraId="13C4B90E" w14:textId="77777777" w:rsidR="00FC311C" w:rsidRDefault="00FC311C" w:rsidP="00FC311C">
            <w:pPr>
              <w:rPr>
                <w:sz w:val="22"/>
              </w:rPr>
            </w:pPr>
            <w:r w:rsidRPr="00AD26F5">
              <w:rPr>
                <w:sz w:val="22"/>
              </w:rPr>
              <w:t xml:space="preserve">Anykščių r. </w:t>
            </w:r>
          </w:p>
          <w:p w14:paraId="7C858CD8" w14:textId="0F558852" w:rsidR="00717ACA" w:rsidRPr="00AD26F5" w:rsidRDefault="00717ACA" w:rsidP="00FC311C">
            <w:pPr>
              <w:rPr>
                <w:sz w:val="22"/>
              </w:rPr>
            </w:pPr>
            <w:r w:rsidRPr="00AD26F5">
              <w:rPr>
                <w:sz w:val="22"/>
              </w:rPr>
              <w:t>Seniūnas Rolandas Lančickas</w:t>
            </w:r>
          </w:p>
          <w:p w14:paraId="69A410B1" w14:textId="4932CF79" w:rsidR="00717ACA" w:rsidRPr="00AD26F5" w:rsidRDefault="00FC311C" w:rsidP="00FC311C">
            <w:pPr>
              <w:rPr>
                <w:sz w:val="22"/>
              </w:rPr>
            </w:pPr>
            <w:r w:rsidRPr="00AD26F5">
              <w:rPr>
                <w:sz w:val="22"/>
              </w:rPr>
              <w:t>tel. (</w:t>
            </w:r>
            <w:r w:rsidR="004D26B2">
              <w:rPr>
                <w:sz w:val="22"/>
              </w:rPr>
              <w:t>0</w:t>
            </w:r>
            <w:r w:rsidRPr="00AD26F5">
              <w:rPr>
                <w:sz w:val="22"/>
              </w:rPr>
              <w:t xml:space="preserve"> 381) 43 942</w:t>
            </w:r>
          </w:p>
        </w:tc>
      </w:tr>
      <w:tr w:rsidR="00FC311C" w:rsidRPr="00AD26F5" w14:paraId="5593277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4688DEB" w14:textId="5075A18E" w:rsidR="00FC311C" w:rsidRPr="00AD26F5" w:rsidRDefault="00FC311C" w:rsidP="00FC311C">
            <w:pPr>
              <w:jc w:val="center"/>
              <w:rPr>
                <w:sz w:val="22"/>
              </w:rPr>
            </w:pPr>
            <w:r w:rsidRPr="00AD26F5">
              <w:rPr>
                <w:sz w:val="22"/>
              </w:rPr>
              <w:t>3</w:t>
            </w:r>
            <w:r w:rsidR="004D26B2">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A195826" w14:textId="77777777" w:rsidR="00FC311C" w:rsidRPr="00AD26F5" w:rsidRDefault="00FC311C" w:rsidP="00FC311C">
            <w:r w:rsidRPr="00AD26F5">
              <w:t>Sedeikių kaimo kapinės (Sedeikių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4957733C" w14:textId="77777777" w:rsidR="00FC311C" w:rsidRPr="00AD26F5" w:rsidRDefault="00FC311C" w:rsidP="00FC311C">
            <w:pPr>
              <w:rPr>
                <w:sz w:val="22"/>
              </w:rPr>
            </w:pPr>
            <w:r w:rsidRPr="00AD26F5">
              <w:rPr>
                <w:sz w:val="22"/>
              </w:rPr>
              <w:t>Neveikiančios</w:t>
            </w:r>
          </w:p>
          <w:p w14:paraId="3AEC9EF0"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29A245F" w14:textId="77777777" w:rsidR="00FC311C" w:rsidRPr="00AD26F5" w:rsidRDefault="00FC311C" w:rsidP="00FC311C">
            <w:pPr>
              <w:jc w:val="center"/>
            </w:pPr>
            <w:r w:rsidRPr="00AD26F5">
              <w:t>0,53</w:t>
            </w:r>
          </w:p>
        </w:tc>
        <w:tc>
          <w:tcPr>
            <w:tcW w:w="2520" w:type="dxa"/>
            <w:tcBorders>
              <w:top w:val="single" w:sz="4" w:space="0" w:color="auto"/>
              <w:left w:val="single" w:sz="4" w:space="0" w:color="auto"/>
              <w:bottom w:val="single" w:sz="4" w:space="0" w:color="auto"/>
              <w:right w:val="single" w:sz="4" w:space="0" w:color="auto"/>
            </w:tcBorders>
            <w:hideMark/>
          </w:tcPr>
          <w:p w14:paraId="0E72196C" w14:textId="77777777" w:rsidR="00FC311C" w:rsidRPr="00AD26F5" w:rsidRDefault="00FC311C" w:rsidP="00FC311C">
            <w:pPr>
              <w:jc w:val="center"/>
              <w:rPr>
                <w:sz w:val="22"/>
              </w:rPr>
            </w:pPr>
            <w:r w:rsidRPr="00AD26F5">
              <w:rPr>
                <w:sz w:val="22"/>
              </w:rPr>
              <w:t xml:space="preserve">Žemės sklypo unikalus </w:t>
            </w:r>
          </w:p>
          <w:p w14:paraId="4A45ED98" w14:textId="77777777" w:rsidR="00FC311C" w:rsidRPr="00AD26F5" w:rsidRDefault="00FC311C" w:rsidP="00FC311C">
            <w:pPr>
              <w:jc w:val="center"/>
              <w:rPr>
                <w:sz w:val="22"/>
              </w:rPr>
            </w:pPr>
            <w:r w:rsidRPr="00AD26F5">
              <w:rPr>
                <w:sz w:val="22"/>
              </w:rPr>
              <w:t>Nr. 4400-5541-2556,</w:t>
            </w:r>
          </w:p>
          <w:p w14:paraId="77B8C43F" w14:textId="77777777" w:rsidR="00FC311C" w:rsidRPr="00AD26F5" w:rsidRDefault="00FC311C" w:rsidP="00FC311C">
            <w:pPr>
              <w:jc w:val="center"/>
              <w:rPr>
                <w:sz w:val="22"/>
              </w:rPr>
            </w:pPr>
            <w:r w:rsidRPr="00AD26F5">
              <w:rPr>
                <w:sz w:val="22"/>
              </w:rPr>
              <w:t>2021-06-10 įregistruotas</w:t>
            </w:r>
          </w:p>
        </w:tc>
        <w:tc>
          <w:tcPr>
            <w:tcW w:w="1701" w:type="dxa"/>
            <w:tcBorders>
              <w:top w:val="single" w:sz="4" w:space="0" w:color="auto"/>
              <w:left w:val="single" w:sz="4" w:space="0" w:color="auto"/>
              <w:bottom w:val="single" w:sz="4" w:space="0" w:color="auto"/>
              <w:right w:val="single" w:sz="4" w:space="0" w:color="auto"/>
            </w:tcBorders>
            <w:hideMark/>
          </w:tcPr>
          <w:p w14:paraId="064D9189" w14:textId="77777777" w:rsidR="00FC311C" w:rsidRPr="00AD26F5" w:rsidRDefault="00FC311C" w:rsidP="00FC311C">
            <w:pPr>
              <w:jc w:val="center"/>
            </w:pPr>
            <w:r w:rsidRPr="00AD26F5">
              <w:rPr>
                <w:sz w:val="22"/>
              </w:rPr>
              <w:t>unikalus kodas</w:t>
            </w:r>
            <w:r w:rsidRPr="00AD26F5">
              <w:t xml:space="preserve"> 11683</w:t>
            </w:r>
          </w:p>
        </w:tc>
        <w:tc>
          <w:tcPr>
            <w:tcW w:w="3973" w:type="dxa"/>
            <w:tcBorders>
              <w:top w:val="single" w:sz="4" w:space="0" w:color="auto"/>
              <w:left w:val="single" w:sz="4" w:space="0" w:color="auto"/>
              <w:bottom w:val="single" w:sz="4" w:space="0" w:color="auto"/>
              <w:right w:val="single" w:sz="4" w:space="0" w:color="auto"/>
            </w:tcBorders>
            <w:hideMark/>
          </w:tcPr>
          <w:p w14:paraId="68D4F6EE" w14:textId="77777777" w:rsidR="00FC311C" w:rsidRPr="00AD26F5" w:rsidRDefault="00FC311C" w:rsidP="00FC311C">
            <w:pPr>
              <w:rPr>
                <w:sz w:val="22"/>
              </w:rPr>
            </w:pPr>
            <w:r w:rsidRPr="00AD26F5">
              <w:rPr>
                <w:sz w:val="22"/>
              </w:rPr>
              <w:t xml:space="preserve">Anykščių r. sav. </w:t>
            </w:r>
          </w:p>
          <w:p w14:paraId="4D11F136" w14:textId="77777777" w:rsidR="00FC311C" w:rsidRPr="00AD26F5" w:rsidRDefault="00FC311C" w:rsidP="00FC311C">
            <w:pPr>
              <w:rPr>
                <w:sz w:val="22"/>
              </w:rPr>
            </w:pPr>
            <w:r w:rsidRPr="00AD26F5">
              <w:rPr>
                <w:sz w:val="22"/>
              </w:rPr>
              <w:t xml:space="preserve">Andrioniškio seniūnija </w:t>
            </w:r>
          </w:p>
          <w:p w14:paraId="445F7BE9" w14:textId="77777777" w:rsidR="00FC311C" w:rsidRPr="00AD26F5" w:rsidRDefault="00FC311C" w:rsidP="00FC311C">
            <w:pPr>
              <w:rPr>
                <w:sz w:val="22"/>
              </w:rPr>
            </w:pPr>
            <w:r w:rsidRPr="00AD26F5">
              <w:rPr>
                <w:sz w:val="22"/>
              </w:rPr>
              <w:t>Anykščių g. 50</w:t>
            </w:r>
          </w:p>
          <w:p w14:paraId="1E216493" w14:textId="77777777" w:rsidR="00FC311C" w:rsidRPr="00AD26F5" w:rsidRDefault="00FC311C" w:rsidP="00FC311C">
            <w:pPr>
              <w:rPr>
                <w:sz w:val="22"/>
              </w:rPr>
            </w:pPr>
            <w:r w:rsidRPr="00AD26F5">
              <w:rPr>
                <w:sz w:val="22"/>
              </w:rPr>
              <w:t>29332 Andrioniškis</w:t>
            </w:r>
          </w:p>
          <w:p w14:paraId="021C2775" w14:textId="77777777" w:rsidR="00FC311C" w:rsidRDefault="00FC311C" w:rsidP="00FC311C">
            <w:pPr>
              <w:rPr>
                <w:sz w:val="22"/>
              </w:rPr>
            </w:pPr>
            <w:r w:rsidRPr="00AD26F5">
              <w:rPr>
                <w:sz w:val="22"/>
              </w:rPr>
              <w:t xml:space="preserve">Anykščių r. </w:t>
            </w:r>
          </w:p>
          <w:p w14:paraId="50B8CE55" w14:textId="1FD57034" w:rsidR="00717ACA" w:rsidRPr="00AD26F5" w:rsidRDefault="00717ACA" w:rsidP="00FC311C">
            <w:pPr>
              <w:rPr>
                <w:sz w:val="22"/>
              </w:rPr>
            </w:pPr>
            <w:r w:rsidRPr="00AD26F5">
              <w:rPr>
                <w:sz w:val="22"/>
              </w:rPr>
              <w:t>Seniūnas Rolandas Lančickas</w:t>
            </w:r>
          </w:p>
          <w:p w14:paraId="7DEF04AC" w14:textId="729390EF" w:rsidR="00FC311C" w:rsidRPr="00AD26F5" w:rsidRDefault="00FC311C" w:rsidP="00FC311C">
            <w:pPr>
              <w:rPr>
                <w:sz w:val="22"/>
              </w:rPr>
            </w:pPr>
            <w:r w:rsidRPr="00AD26F5">
              <w:rPr>
                <w:sz w:val="22"/>
              </w:rPr>
              <w:t>tel. (</w:t>
            </w:r>
            <w:r w:rsidR="004D26B2">
              <w:rPr>
                <w:sz w:val="22"/>
              </w:rPr>
              <w:t>0</w:t>
            </w:r>
            <w:r w:rsidRPr="00AD26F5">
              <w:rPr>
                <w:sz w:val="22"/>
              </w:rPr>
              <w:t xml:space="preserve"> 381) 43 942</w:t>
            </w:r>
          </w:p>
        </w:tc>
      </w:tr>
      <w:tr w:rsidR="00FC311C" w:rsidRPr="00AD26F5" w14:paraId="0AF6D4ED" w14:textId="77777777" w:rsidTr="00C57BDA">
        <w:trPr>
          <w:trHeight w:val="1523"/>
        </w:trPr>
        <w:tc>
          <w:tcPr>
            <w:tcW w:w="704" w:type="dxa"/>
            <w:tcBorders>
              <w:top w:val="single" w:sz="4" w:space="0" w:color="auto"/>
              <w:left w:val="single" w:sz="4" w:space="0" w:color="auto"/>
              <w:bottom w:val="single" w:sz="4" w:space="0" w:color="auto"/>
              <w:right w:val="single" w:sz="4" w:space="0" w:color="auto"/>
            </w:tcBorders>
            <w:hideMark/>
          </w:tcPr>
          <w:p w14:paraId="095F08C9" w14:textId="11BF7E15" w:rsidR="00FC311C" w:rsidRPr="00AD26F5" w:rsidRDefault="00FC311C" w:rsidP="00FC311C">
            <w:pPr>
              <w:jc w:val="center"/>
              <w:rPr>
                <w:sz w:val="22"/>
              </w:rPr>
            </w:pPr>
            <w:r w:rsidRPr="00AD26F5">
              <w:rPr>
                <w:sz w:val="22"/>
              </w:rPr>
              <w:t>3</w:t>
            </w:r>
            <w:r w:rsidR="004D26B2">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DE0ABBD" w14:textId="77777777" w:rsidR="00FC311C" w:rsidRPr="00AD26F5" w:rsidRDefault="00FC311C" w:rsidP="00FC311C">
            <w:r w:rsidRPr="00AD26F5">
              <w:t>Mikierių kaimo kapinės (Mikierių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4F292549" w14:textId="77777777" w:rsidR="00FC311C" w:rsidRPr="00AD26F5" w:rsidRDefault="00FC311C" w:rsidP="00FC311C">
            <w:pPr>
              <w:rPr>
                <w:sz w:val="22"/>
              </w:rPr>
            </w:pPr>
            <w:r w:rsidRPr="00AD26F5">
              <w:rPr>
                <w:sz w:val="22"/>
              </w:rPr>
              <w:t>Neveikiančios</w:t>
            </w:r>
          </w:p>
          <w:p w14:paraId="78884120"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E376023" w14:textId="77777777" w:rsidR="00FC311C" w:rsidRPr="00AD26F5" w:rsidRDefault="00FC311C" w:rsidP="00FC311C">
            <w:pPr>
              <w:jc w:val="center"/>
            </w:pPr>
            <w:r w:rsidRPr="00AD26F5">
              <w:t>0,11</w:t>
            </w:r>
          </w:p>
        </w:tc>
        <w:tc>
          <w:tcPr>
            <w:tcW w:w="2520" w:type="dxa"/>
            <w:tcBorders>
              <w:top w:val="single" w:sz="4" w:space="0" w:color="auto"/>
              <w:left w:val="single" w:sz="4" w:space="0" w:color="auto"/>
              <w:bottom w:val="single" w:sz="4" w:space="0" w:color="auto"/>
              <w:right w:val="single" w:sz="4" w:space="0" w:color="auto"/>
            </w:tcBorders>
            <w:hideMark/>
          </w:tcPr>
          <w:p w14:paraId="4D6FEDC4"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A0143E1" w14:textId="77777777" w:rsidR="00FC311C" w:rsidRPr="00AD26F5" w:rsidRDefault="00FC311C" w:rsidP="00FC311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D95FA1B" w14:textId="77777777" w:rsidR="00FC311C" w:rsidRPr="00AD26F5" w:rsidRDefault="00FC311C" w:rsidP="00FC311C">
            <w:pPr>
              <w:rPr>
                <w:sz w:val="22"/>
              </w:rPr>
            </w:pPr>
            <w:r w:rsidRPr="00AD26F5">
              <w:rPr>
                <w:sz w:val="22"/>
              </w:rPr>
              <w:t xml:space="preserve">Anykščių r. sav. </w:t>
            </w:r>
          </w:p>
          <w:p w14:paraId="7DA8E92C" w14:textId="77777777" w:rsidR="00FC311C" w:rsidRPr="00AD26F5" w:rsidRDefault="00FC311C" w:rsidP="00FC311C">
            <w:pPr>
              <w:rPr>
                <w:sz w:val="22"/>
              </w:rPr>
            </w:pPr>
            <w:r w:rsidRPr="00AD26F5">
              <w:rPr>
                <w:sz w:val="22"/>
              </w:rPr>
              <w:t xml:space="preserve">Andrioniškio seniūnija </w:t>
            </w:r>
          </w:p>
          <w:p w14:paraId="5406377E" w14:textId="77777777" w:rsidR="00FC311C" w:rsidRPr="00AD26F5" w:rsidRDefault="00FC311C" w:rsidP="00FC311C">
            <w:pPr>
              <w:rPr>
                <w:sz w:val="22"/>
              </w:rPr>
            </w:pPr>
            <w:r w:rsidRPr="00AD26F5">
              <w:rPr>
                <w:sz w:val="22"/>
              </w:rPr>
              <w:t>Anykščių g. 50</w:t>
            </w:r>
          </w:p>
          <w:p w14:paraId="0D8BB604" w14:textId="77777777" w:rsidR="00FC311C" w:rsidRPr="00AD26F5" w:rsidRDefault="00FC311C" w:rsidP="00FC311C">
            <w:pPr>
              <w:rPr>
                <w:sz w:val="22"/>
              </w:rPr>
            </w:pPr>
            <w:r w:rsidRPr="00AD26F5">
              <w:rPr>
                <w:sz w:val="22"/>
              </w:rPr>
              <w:t>29332 Andrioniškis</w:t>
            </w:r>
          </w:p>
          <w:p w14:paraId="43D277BE" w14:textId="77777777" w:rsidR="00FC311C" w:rsidRDefault="00FC311C" w:rsidP="00FC311C">
            <w:pPr>
              <w:rPr>
                <w:sz w:val="22"/>
              </w:rPr>
            </w:pPr>
            <w:r w:rsidRPr="00AD26F5">
              <w:rPr>
                <w:sz w:val="22"/>
              </w:rPr>
              <w:t xml:space="preserve"> Anykščių r.</w:t>
            </w:r>
          </w:p>
          <w:p w14:paraId="21EF7682" w14:textId="13CCAAC9" w:rsidR="00717ACA" w:rsidRPr="00AD26F5" w:rsidRDefault="00717ACA" w:rsidP="00FC311C">
            <w:pPr>
              <w:rPr>
                <w:sz w:val="22"/>
              </w:rPr>
            </w:pPr>
            <w:r w:rsidRPr="00AD26F5">
              <w:rPr>
                <w:sz w:val="22"/>
              </w:rPr>
              <w:t>Seniūnas Rolandas Lančickas</w:t>
            </w:r>
          </w:p>
          <w:p w14:paraId="0596F30C" w14:textId="0F6C0C26" w:rsidR="00FC311C" w:rsidRPr="00AD26F5" w:rsidRDefault="00FC311C" w:rsidP="00FC311C">
            <w:pPr>
              <w:rPr>
                <w:sz w:val="22"/>
              </w:rPr>
            </w:pPr>
            <w:r w:rsidRPr="00AD26F5">
              <w:rPr>
                <w:sz w:val="22"/>
              </w:rPr>
              <w:t>tel. (</w:t>
            </w:r>
            <w:r w:rsidR="004D26B2">
              <w:rPr>
                <w:sz w:val="22"/>
              </w:rPr>
              <w:t>0</w:t>
            </w:r>
            <w:r w:rsidRPr="00AD26F5">
              <w:rPr>
                <w:sz w:val="22"/>
              </w:rPr>
              <w:t xml:space="preserve"> 381) 43 942</w:t>
            </w:r>
          </w:p>
        </w:tc>
      </w:tr>
      <w:tr w:rsidR="00FC311C" w:rsidRPr="00AD26F5" w14:paraId="7F816C1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A53391A" w14:textId="7FFA1E63" w:rsidR="00FC311C" w:rsidRPr="00AD26F5" w:rsidRDefault="00FC311C" w:rsidP="00FC311C">
            <w:pPr>
              <w:jc w:val="center"/>
              <w:rPr>
                <w:sz w:val="22"/>
              </w:rPr>
            </w:pPr>
            <w:r w:rsidRPr="00AD26F5">
              <w:rPr>
                <w:sz w:val="22"/>
              </w:rPr>
              <w:t>3</w:t>
            </w:r>
            <w:r w:rsidR="004D26B2">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5C26C58" w14:textId="77777777" w:rsidR="00FC311C" w:rsidRPr="00AD26F5" w:rsidRDefault="00FC311C" w:rsidP="00FC311C">
            <w:r w:rsidRPr="00AD26F5">
              <w:t>Debeikių miestelio naujosios kapinės (Ąžuolų g., Debeikių mstl., Debeikių sen.)</w:t>
            </w:r>
          </w:p>
        </w:tc>
        <w:tc>
          <w:tcPr>
            <w:tcW w:w="2832" w:type="dxa"/>
            <w:tcBorders>
              <w:top w:val="single" w:sz="4" w:space="0" w:color="auto"/>
              <w:left w:val="single" w:sz="4" w:space="0" w:color="auto"/>
              <w:bottom w:val="single" w:sz="4" w:space="0" w:color="auto"/>
              <w:right w:val="single" w:sz="4" w:space="0" w:color="auto"/>
            </w:tcBorders>
            <w:hideMark/>
          </w:tcPr>
          <w:p w14:paraId="2EC333E7" w14:textId="77777777" w:rsidR="00FC311C" w:rsidRPr="00AD26F5" w:rsidRDefault="00FC311C" w:rsidP="00FC311C">
            <w:pPr>
              <w:rPr>
                <w:sz w:val="22"/>
              </w:rPr>
            </w:pPr>
            <w:r w:rsidRPr="00AD26F5">
              <w:rPr>
                <w:sz w:val="22"/>
              </w:rPr>
              <w:t>Veikiančios</w:t>
            </w:r>
          </w:p>
          <w:p w14:paraId="11AAE6C8" w14:textId="77777777" w:rsidR="00FC311C" w:rsidRPr="00AD26F5" w:rsidRDefault="00FC311C" w:rsidP="00FC311C">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4645388" w14:textId="77777777" w:rsidR="00FC311C" w:rsidRPr="00AD26F5" w:rsidRDefault="00FC311C" w:rsidP="00FC311C">
            <w:pPr>
              <w:jc w:val="center"/>
            </w:pPr>
            <w:r w:rsidRPr="00AD26F5">
              <w:t>2,96</w:t>
            </w:r>
          </w:p>
        </w:tc>
        <w:tc>
          <w:tcPr>
            <w:tcW w:w="2520" w:type="dxa"/>
            <w:tcBorders>
              <w:top w:val="single" w:sz="4" w:space="0" w:color="auto"/>
              <w:left w:val="single" w:sz="4" w:space="0" w:color="auto"/>
              <w:bottom w:val="single" w:sz="4" w:space="0" w:color="auto"/>
              <w:right w:val="single" w:sz="4" w:space="0" w:color="auto"/>
            </w:tcBorders>
            <w:hideMark/>
          </w:tcPr>
          <w:p w14:paraId="77E5702E" w14:textId="77777777" w:rsidR="00FC311C" w:rsidRPr="00AD26F5" w:rsidRDefault="00FC311C" w:rsidP="00FC311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80D8481" w14:textId="77777777" w:rsidR="00FC311C" w:rsidRPr="00AD26F5" w:rsidRDefault="00FC311C" w:rsidP="00FC311C">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79A12300" w14:textId="77777777" w:rsidR="00FC311C" w:rsidRPr="00AD26F5" w:rsidRDefault="00FC311C" w:rsidP="00FC311C">
            <w:pPr>
              <w:rPr>
                <w:sz w:val="22"/>
              </w:rPr>
            </w:pPr>
            <w:r w:rsidRPr="00AD26F5">
              <w:rPr>
                <w:sz w:val="22"/>
              </w:rPr>
              <w:t>UAB Anykščių</w:t>
            </w:r>
          </w:p>
          <w:p w14:paraId="35C8A48C" w14:textId="77777777" w:rsidR="00FC311C" w:rsidRPr="00AD26F5" w:rsidRDefault="00FC311C" w:rsidP="00FC311C">
            <w:pPr>
              <w:rPr>
                <w:sz w:val="22"/>
              </w:rPr>
            </w:pPr>
            <w:r w:rsidRPr="00AD26F5">
              <w:rPr>
                <w:sz w:val="22"/>
              </w:rPr>
              <w:t xml:space="preserve"> komunalinis ūkis</w:t>
            </w:r>
          </w:p>
          <w:p w14:paraId="6D5D57E9" w14:textId="77777777" w:rsidR="00FC311C" w:rsidRPr="00AD26F5" w:rsidRDefault="00FC311C" w:rsidP="00FC311C">
            <w:pPr>
              <w:rPr>
                <w:sz w:val="22"/>
              </w:rPr>
            </w:pPr>
            <w:r w:rsidRPr="00AD26F5">
              <w:rPr>
                <w:sz w:val="22"/>
              </w:rPr>
              <w:t>Gegužės g. 47</w:t>
            </w:r>
          </w:p>
          <w:p w14:paraId="310289AB" w14:textId="77777777" w:rsidR="00FC311C" w:rsidRDefault="00FC311C" w:rsidP="00FC311C">
            <w:pPr>
              <w:rPr>
                <w:sz w:val="22"/>
              </w:rPr>
            </w:pPr>
            <w:r w:rsidRPr="00AD26F5">
              <w:rPr>
                <w:sz w:val="22"/>
              </w:rPr>
              <w:t>29107 Anykščiai</w:t>
            </w:r>
          </w:p>
          <w:p w14:paraId="2263974A" w14:textId="2E725D8A" w:rsidR="003A62E6" w:rsidRPr="00AD26F5" w:rsidRDefault="003A62E6" w:rsidP="00FC311C">
            <w:pPr>
              <w:rPr>
                <w:sz w:val="22"/>
              </w:rPr>
            </w:pPr>
            <w:r w:rsidRPr="00AD26F5">
              <w:rPr>
                <w:sz w:val="22"/>
              </w:rPr>
              <w:t>Padalinio vadovas Kęstutis Šermukšnis</w:t>
            </w:r>
          </w:p>
          <w:p w14:paraId="3F94B16B" w14:textId="58F1A55A" w:rsidR="00FC311C" w:rsidRPr="00AD26F5" w:rsidRDefault="00FC311C" w:rsidP="00FC311C">
            <w:pPr>
              <w:rPr>
                <w:sz w:val="22"/>
              </w:rPr>
            </w:pPr>
            <w:r w:rsidRPr="00AD26F5">
              <w:rPr>
                <w:sz w:val="22"/>
              </w:rPr>
              <w:t>tel. (</w:t>
            </w:r>
            <w:r w:rsidR="004D26B2">
              <w:rPr>
                <w:sz w:val="22"/>
              </w:rPr>
              <w:t>0</w:t>
            </w:r>
            <w:r w:rsidRPr="00AD26F5">
              <w:rPr>
                <w:sz w:val="22"/>
              </w:rPr>
              <w:t xml:space="preserve"> 381) 42687</w:t>
            </w:r>
          </w:p>
          <w:p w14:paraId="46672EF6" w14:textId="77777777" w:rsidR="00FC311C" w:rsidRPr="00AD26F5" w:rsidRDefault="00FC311C" w:rsidP="00FC311C">
            <w:pPr>
              <w:rPr>
                <w:sz w:val="22"/>
              </w:rPr>
            </w:pPr>
            <w:r w:rsidRPr="00AD26F5">
              <w:rPr>
                <w:sz w:val="22"/>
              </w:rPr>
              <w:t xml:space="preserve">el. p. </w:t>
            </w:r>
            <w:hyperlink r:id="rId24" w:history="1">
              <w:r w:rsidRPr="00AD26F5">
                <w:rPr>
                  <w:rStyle w:val="Hipersaitas"/>
                  <w:color w:val="auto"/>
                  <w:szCs w:val="24"/>
                </w:rPr>
                <w:t>info@anykom.lt</w:t>
              </w:r>
            </w:hyperlink>
          </w:p>
        </w:tc>
      </w:tr>
      <w:tr w:rsidR="004D26B2" w:rsidRPr="00AD26F5" w14:paraId="7D21C729" w14:textId="77777777" w:rsidTr="004D26B2">
        <w:trPr>
          <w:trHeight w:val="23"/>
        </w:trPr>
        <w:tc>
          <w:tcPr>
            <w:tcW w:w="704" w:type="dxa"/>
            <w:tcBorders>
              <w:top w:val="single" w:sz="4" w:space="0" w:color="auto"/>
              <w:left w:val="single" w:sz="4" w:space="0" w:color="auto"/>
              <w:bottom w:val="single" w:sz="4" w:space="0" w:color="auto"/>
              <w:right w:val="single" w:sz="4" w:space="0" w:color="auto"/>
            </w:tcBorders>
            <w:hideMark/>
          </w:tcPr>
          <w:p w14:paraId="231C3DDE" w14:textId="142CFF37" w:rsidR="004D26B2" w:rsidRPr="00AD26F5" w:rsidRDefault="004D26B2" w:rsidP="004D26B2">
            <w:pPr>
              <w:jc w:val="center"/>
              <w:rPr>
                <w:sz w:val="22"/>
              </w:rPr>
            </w:pPr>
            <w:r>
              <w:rPr>
                <w:sz w:val="22"/>
              </w:rPr>
              <w:t>40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D7E3835" w14:textId="77777777" w:rsidR="004D26B2" w:rsidRPr="00AD26F5" w:rsidRDefault="004D26B2" w:rsidP="004D26B2">
            <w:r w:rsidRPr="00AD26F5">
              <w:t>Čekonių kaimo kapinės (Čekonių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3E3EF277" w14:textId="77777777" w:rsidR="004D26B2" w:rsidRPr="00AD26F5" w:rsidRDefault="004D26B2" w:rsidP="004D26B2">
            <w:pPr>
              <w:rPr>
                <w:sz w:val="22"/>
              </w:rPr>
            </w:pPr>
            <w:r w:rsidRPr="00AD26F5">
              <w:rPr>
                <w:sz w:val="22"/>
              </w:rPr>
              <w:t>Veikiančios</w:t>
            </w:r>
          </w:p>
          <w:p w14:paraId="0FE89554"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68B55FAD" w14:textId="5A764DAE" w:rsidR="004D26B2" w:rsidRPr="004D26B2" w:rsidRDefault="004D26B2" w:rsidP="004D26B2">
            <w:pPr>
              <w:jc w:val="center"/>
            </w:pPr>
            <w:r w:rsidRPr="004D26B2">
              <w:t>0,4911</w:t>
            </w:r>
          </w:p>
        </w:tc>
        <w:tc>
          <w:tcPr>
            <w:tcW w:w="2520" w:type="dxa"/>
            <w:tcBorders>
              <w:top w:val="single" w:sz="4" w:space="0" w:color="auto"/>
              <w:left w:val="single" w:sz="4" w:space="0" w:color="auto"/>
              <w:bottom w:val="single" w:sz="4" w:space="0" w:color="auto"/>
              <w:right w:val="single" w:sz="4" w:space="0" w:color="auto"/>
            </w:tcBorders>
          </w:tcPr>
          <w:p w14:paraId="078EEF6B" w14:textId="77777777" w:rsidR="004D26B2" w:rsidRPr="004D26B2" w:rsidRDefault="004D26B2" w:rsidP="004D26B2">
            <w:pPr>
              <w:jc w:val="center"/>
              <w:rPr>
                <w:sz w:val="22"/>
                <w:szCs w:val="22"/>
              </w:rPr>
            </w:pPr>
            <w:r w:rsidRPr="004D26B2">
              <w:rPr>
                <w:sz w:val="22"/>
                <w:szCs w:val="22"/>
              </w:rPr>
              <w:t xml:space="preserve">Žemės sklypo unikalus </w:t>
            </w:r>
          </w:p>
          <w:p w14:paraId="1183A23B" w14:textId="77777777" w:rsidR="004D26B2" w:rsidRPr="004D26B2" w:rsidRDefault="004D26B2" w:rsidP="004D26B2">
            <w:pPr>
              <w:jc w:val="center"/>
              <w:rPr>
                <w:sz w:val="22"/>
                <w:szCs w:val="22"/>
              </w:rPr>
            </w:pPr>
            <w:r w:rsidRPr="004D26B2">
              <w:rPr>
                <w:sz w:val="22"/>
                <w:szCs w:val="22"/>
              </w:rPr>
              <w:t>Nr. 4400-6583-8295,</w:t>
            </w:r>
          </w:p>
          <w:p w14:paraId="1124577A" w14:textId="01F37A6B" w:rsidR="004D26B2" w:rsidRPr="004D26B2" w:rsidRDefault="004D26B2" w:rsidP="004D26B2">
            <w:pPr>
              <w:jc w:val="center"/>
              <w:rPr>
                <w:sz w:val="22"/>
              </w:rPr>
            </w:pPr>
            <w:r w:rsidRPr="004D26B2">
              <w:rPr>
                <w:sz w:val="22"/>
                <w:szCs w:val="22"/>
              </w:rPr>
              <w:t>2025-03-14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A3C9ED0"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2A573F2" w14:textId="77777777" w:rsidR="004D26B2" w:rsidRPr="00AD26F5" w:rsidRDefault="004D26B2" w:rsidP="004D26B2">
            <w:pPr>
              <w:rPr>
                <w:sz w:val="22"/>
              </w:rPr>
            </w:pPr>
            <w:r w:rsidRPr="00AD26F5">
              <w:rPr>
                <w:sz w:val="22"/>
              </w:rPr>
              <w:t xml:space="preserve">Anykščių r. sav. </w:t>
            </w:r>
          </w:p>
          <w:p w14:paraId="605DD158" w14:textId="77777777" w:rsidR="004D26B2" w:rsidRPr="00AD26F5" w:rsidRDefault="004D26B2" w:rsidP="004D26B2">
            <w:pPr>
              <w:rPr>
                <w:sz w:val="22"/>
              </w:rPr>
            </w:pPr>
            <w:r w:rsidRPr="00AD26F5">
              <w:rPr>
                <w:sz w:val="22"/>
              </w:rPr>
              <w:t xml:space="preserve">Debeikių seniūnija </w:t>
            </w:r>
          </w:p>
          <w:p w14:paraId="0A351349" w14:textId="77777777" w:rsidR="004D26B2" w:rsidRPr="00AD26F5" w:rsidRDefault="004D26B2" w:rsidP="004D26B2">
            <w:pPr>
              <w:rPr>
                <w:sz w:val="22"/>
              </w:rPr>
            </w:pPr>
            <w:r w:rsidRPr="00AD26F5">
              <w:rPr>
                <w:sz w:val="22"/>
              </w:rPr>
              <w:t>J. Biliūno g. 46</w:t>
            </w:r>
          </w:p>
          <w:p w14:paraId="313183BA" w14:textId="77777777" w:rsidR="004D26B2" w:rsidRPr="00AD26F5" w:rsidRDefault="004D26B2" w:rsidP="004D26B2">
            <w:pPr>
              <w:rPr>
                <w:sz w:val="22"/>
              </w:rPr>
            </w:pPr>
            <w:r w:rsidRPr="00AD26F5">
              <w:rPr>
                <w:sz w:val="22"/>
              </w:rPr>
              <w:t xml:space="preserve">29371 Debeikiai </w:t>
            </w:r>
          </w:p>
          <w:p w14:paraId="539756DA" w14:textId="77777777" w:rsidR="004D26B2" w:rsidRDefault="004D26B2" w:rsidP="004D26B2">
            <w:pPr>
              <w:rPr>
                <w:sz w:val="22"/>
              </w:rPr>
            </w:pPr>
            <w:r w:rsidRPr="00AD26F5">
              <w:rPr>
                <w:sz w:val="22"/>
              </w:rPr>
              <w:t xml:space="preserve">Anykščių r. </w:t>
            </w:r>
          </w:p>
          <w:p w14:paraId="7E44D2B4" w14:textId="4DD4798B" w:rsidR="001545D5" w:rsidRPr="00AD26F5" w:rsidRDefault="001545D5" w:rsidP="004D26B2">
            <w:pPr>
              <w:rPr>
                <w:sz w:val="22"/>
              </w:rPr>
            </w:pPr>
            <w:r w:rsidRPr="00AD26F5">
              <w:rPr>
                <w:sz w:val="22"/>
              </w:rPr>
              <w:t>Seniūnas Alvydas Simonavičius</w:t>
            </w:r>
          </w:p>
          <w:p w14:paraId="44FEC6EA" w14:textId="515D3D6C" w:rsidR="004D26B2" w:rsidRPr="00AD26F5" w:rsidRDefault="004D26B2" w:rsidP="004D26B2">
            <w:pPr>
              <w:rPr>
                <w:sz w:val="22"/>
              </w:rPr>
            </w:pPr>
            <w:r w:rsidRPr="00AD26F5">
              <w:rPr>
                <w:sz w:val="22"/>
              </w:rPr>
              <w:t>tel. (</w:t>
            </w:r>
            <w:r>
              <w:rPr>
                <w:sz w:val="22"/>
              </w:rPr>
              <w:t>0</w:t>
            </w:r>
            <w:r w:rsidRPr="00AD26F5">
              <w:rPr>
                <w:sz w:val="22"/>
              </w:rPr>
              <w:t xml:space="preserve"> 381) 43183</w:t>
            </w:r>
          </w:p>
        </w:tc>
      </w:tr>
      <w:tr w:rsidR="004D26B2" w:rsidRPr="00AD26F5" w14:paraId="75A69D60"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3E26D07" w14:textId="0085E530" w:rsidR="004D26B2" w:rsidRPr="00AD26F5" w:rsidRDefault="004D26B2" w:rsidP="004D26B2">
            <w:pPr>
              <w:jc w:val="center"/>
              <w:rPr>
                <w:sz w:val="22"/>
              </w:rPr>
            </w:pPr>
            <w:r w:rsidRPr="00AD26F5">
              <w:rPr>
                <w:sz w:val="22"/>
              </w:rPr>
              <w:lastRenderedPageBreak/>
              <w:t>4</w:t>
            </w:r>
            <w:r>
              <w:rPr>
                <w:sz w:val="22"/>
              </w:rPr>
              <w:t>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07D6634" w14:textId="77777777" w:rsidR="004D26B2" w:rsidRPr="00AD26F5" w:rsidRDefault="004D26B2" w:rsidP="004D26B2">
            <w:r w:rsidRPr="00AD26F5">
              <w:t>Jononių kaimo kapinės (Jononių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15C6CFBB" w14:textId="77777777" w:rsidR="004D26B2" w:rsidRPr="00AD26F5" w:rsidRDefault="004D26B2" w:rsidP="004D26B2">
            <w:pPr>
              <w:rPr>
                <w:sz w:val="22"/>
              </w:rPr>
            </w:pPr>
            <w:r w:rsidRPr="00AD26F5">
              <w:rPr>
                <w:sz w:val="22"/>
              </w:rPr>
              <w:t>Veikiančios</w:t>
            </w:r>
          </w:p>
          <w:p w14:paraId="071BEFB6"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5C7C420" w14:textId="77777777" w:rsidR="004D26B2" w:rsidRPr="00AD26F5" w:rsidRDefault="004D26B2" w:rsidP="004D26B2">
            <w:pPr>
              <w:jc w:val="center"/>
            </w:pPr>
            <w:r w:rsidRPr="00AD26F5">
              <w:t>0,19</w:t>
            </w:r>
          </w:p>
        </w:tc>
        <w:tc>
          <w:tcPr>
            <w:tcW w:w="2520" w:type="dxa"/>
            <w:tcBorders>
              <w:top w:val="single" w:sz="4" w:space="0" w:color="auto"/>
              <w:left w:val="single" w:sz="4" w:space="0" w:color="auto"/>
              <w:bottom w:val="single" w:sz="4" w:space="0" w:color="auto"/>
              <w:right w:val="single" w:sz="4" w:space="0" w:color="auto"/>
            </w:tcBorders>
            <w:hideMark/>
          </w:tcPr>
          <w:p w14:paraId="6BBBE381"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213AA93"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78393A7" w14:textId="77777777" w:rsidR="004D26B2" w:rsidRPr="00AD26F5" w:rsidRDefault="004D26B2" w:rsidP="004D26B2">
            <w:pPr>
              <w:rPr>
                <w:sz w:val="22"/>
              </w:rPr>
            </w:pPr>
            <w:r w:rsidRPr="00AD26F5">
              <w:rPr>
                <w:sz w:val="22"/>
              </w:rPr>
              <w:t xml:space="preserve">Anykščių r. sav. </w:t>
            </w:r>
          </w:p>
          <w:p w14:paraId="3DC46E18" w14:textId="77777777" w:rsidR="004D26B2" w:rsidRPr="00AD26F5" w:rsidRDefault="004D26B2" w:rsidP="004D26B2">
            <w:pPr>
              <w:rPr>
                <w:sz w:val="22"/>
              </w:rPr>
            </w:pPr>
            <w:r w:rsidRPr="00AD26F5">
              <w:rPr>
                <w:sz w:val="22"/>
              </w:rPr>
              <w:t xml:space="preserve">Debeikių seniūnija </w:t>
            </w:r>
          </w:p>
          <w:p w14:paraId="33C0754C" w14:textId="77777777" w:rsidR="004D26B2" w:rsidRPr="00AD26F5" w:rsidRDefault="004D26B2" w:rsidP="004D26B2">
            <w:pPr>
              <w:rPr>
                <w:sz w:val="22"/>
              </w:rPr>
            </w:pPr>
            <w:r w:rsidRPr="00AD26F5">
              <w:rPr>
                <w:sz w:val="22"/>
              </w:rPr>
              <w:t>J. Biliūno g. 46</w:t>
            </w:r>
          </w:p>
          <w:p w14:paraId="7960B1A2" w14:textId="77777777" w:rsidR="004D26B2" w:rsidRPr="00AD26F5" w:rsidRDefault="004D26B2" w:rsidP="004D26B2">
            <w:pPr>
              <w:rPr>
                <w:sz w:val="22"/>
              </w:rPr>
            </w:pPr>
            <w:r w:rsidRPr="00AD26F5">
              <w:rPr>
                <w:sz w:val="22"/>
              </w:rPr>
              <w:t xml:space="preserve">29371 Debeikiai </w:t>
            </w:r>
          </w:p>
          <w:p w14:paraId="0D8B8991" w14:textId="77777777" w:rsidR="004D26B2" w:rsidRDefault="004D26B2" w:rsidP="004D26B2">
            <w:pPr>
              <w:rPr>
                <w:sz w:val="22"/>
              </w:rPr>
            </w:pPr>
            <w:r w:rsidRPr="00AD26F5">
              <w:rPr>
                <w:sz w:val="22"/>
              </w:rPr>
              <w:t xml:space="preserve">Anykščių r. </w:t>
            </w:r>
          </w:p>
          <w:p w14:paraId="37DE9A11" w14:textId="4F88C10A" w:rsidR="001545D5" w:rsidRPr="00AD26F5" w:rsidRDefault="001545D5" w:rsidP="004D26B2">
            <w:pPr>
              <w:rPr>
                <w:sz w:val="22"/>
              </w:rPr>
            </w:pPr>
            <w:r w:rsidRPr="00AD26F5">
              <w:rPr>
                <w:sz w:val="22"/>
              </w:rPr>
              <w:t>Seniūnas Alvydas Simonavičius</w:t>
            </w:r>
          </w:p>
          <w:p w14:paraId="72AD190B" w14:textId="3E2A1744" w:rsidR="004D26B2" w:rsidRPr="00AD26F5" w:rsidRDefault="004D26B2" w:rsidP="004D26B2">
            <w:pPr>
              <w:rPr>
                <w:sz w:val="22"/>
              </w:rPr>
            </w:pPr>
            <w:r w:rsidRPr="00AD26F5">
              <w:rPr>
                <w:sz w:val="22"/>
              </w:rPr>
              <w:t>tel. (</w:t>
            </w:r>
            <w:r>
              <w:rPr>
                <w:sz w:val="22"/>
              </w:rPr>
              <w:t>0</w:t>
            </w:r>
            <w:r w:rsidRPr="00AD26F5">
              <w:rPr>
                <w:sz w:val="22"/>
              </w:rPr>
              <w:t xml:space="preserve"> 381) 43183</w:t>
            </w:r>
          </w:p>
        </w:tc>
      </w:tr>
      <w:tr w:rsidR="004D26B2" w:rsidRPr="00AD26F5" w14:paraId="1D2DF20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3F058C0" w14:textId="68D6C922" w:rsidR="004D26B2" w:rsidRPr="00AD26F5" w:rsidRDefault="004D26B2" w:rsidP="004D26B2">
            <w:pPr>
              <w:jc w:val="center"/>
              <w:rPr>
                <w:sz w:val="22"/>
              </w:rPr>
            </w:pPr>
            <w:r w:rsidRPr="00AD26F5">
              <w:rPr>
                <w:sz w:val="22"/>
              </w:rPr>
              <w:t>4</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6896E62" w14:textId="77777777" w:rsidR="004D26B2" w:rsidRPr="00AD26F5" w:rsidRDefault="004D26B2" w:rsidP="004D26B2">
            <w:r w:rsidRPr="00AD26F5">
              <w:t>Šventupio kaimo (rusų) kapinės (Šventupio k., Debeikių sen.)</w:t>
            </w:r>
          </w:p>
        </w:tc>
        <w:tc>
          <w:tcPr>
            <w:tcW w:w="2832" w:type="dxa"/>
            <w:tcBorders>
              <w:top w:val="single" w:sz="4" w:space="0" w:color="auto"/>
              <w:left w:val="single" w:sz="4" w:space="0" w:color="auto"/>
              <w:bottom w:val="single" w:sz="4" w:space="0" w:color="auto"/>
              <w:right w:val="single" w:sz="4" w:space="0" w:color="auto"/>
            </w:tcBorders>
            <w:hideMark/>
          </w:tcPr>
          <w:p w14:paraId="615C54A8" w14:textId="77777777" w:rsidR="004D26B2" w:rsidRPr="00AD26F5" w:rsidRDefault="004D26B2" w:rsidP="004D26B2">
            <w:pPr>
              <w:rPr>
                <w:sz w:val="22"/>
              </w:rPr>
            </w:pPr>
            <w:r w:rsidRPr="00AD26F5">
              <w:rPr>
                <w:sz w:val="22"/>
              </w:rPr>
              <w:t>Veikiančios</w:t>
            </w:r>
          </w:p>
          <w:p w14:paraId="2E288D92"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4CBDA07" w14:textId="77777777" w:rsidR="004D26B2" w:rsidRPr="00AD26F5" w:rsidRDefault="004D26B2" w:rsidP="004D26B2">
            <w:pPr>
              <w:jc w:val="center"/>
            </w:pPr>
            <w:r w:rsidRPr="00AD26F5">
              <w:t>0,38</w:t>
            </w:r>
          </w:p>
        </w:tc>
        <w:tc>
          <w:tcPr>
            <w:tcW w:w="2520" w:type="dxa"/>
            <w:tcBorders>
              <w:top w:val="single" w:sz="4" w:space="0" w:color="auto"/>
              <w:left w:val="single" w:sz="4" w:space="0" w:color="auto"/>
              <w:bottom w:val="single" w:sz="4" w:space="0" w:color="auto"/>
              <w:right w:val="single" w:sz="4" w:space="0" w:color="auto"/>
            </w:tcBorders>
            <w:hideMark/>
          </w:tcPr>
          <w:p w14:paraId="7B781D06"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9FE7141"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14BB10A" w14:textId="77777777" w:rsidR="004D26B2" w:rsidRPr="00AD26F5" w:rsidRDefault="004D26B2" w:rsidP="004D26B2">
            <w:pPr>
              <w:rPr>
                <w:sz w:val="22"/>
              </w:rPr>
            </w:pPr>
            <w:r w:rsidRPr="00AD26F5">
              <w:rPr>
                <w:sz w:val="22"/>
              </w:rPr>
              <w:t xml:space="preserve">Anykščių r. sav. </w:t>
            </w:r>
          </w:p>
          <w:p w14:paraId="0FD3B217" w14:textId="77777777" w:rsidR="004D26B2" w:rsidRPr="00AD26F5" w:rsidRDefault="004D26B2" w:rsidP="004D26B2">
            <w:pPr>
              <w:rPr>
                <w:sz w:val="22"/>
              </w:rPr>
            </w:pPr>
            <w:r w:rsidRPr="00AD26F5">
              <w:rPr>
                <w:sz w:val="22"/>
              </w:rPr>
              <w:t xml:space="preserve">Debeikių seniūnija </w:t>
            </w:r>
          </w:p>
          <w:p w14:paraId="4763CD95" w14:textId="77777777" w:rsidR="004D26B2" w:rsidRPr="00AD26F5" w:rsidRDefault="004D26B2" w:rsidP="004D26B2">
            <w:pPr>
              <w:rPr>
                <w:sz w:val="22"/>
              </w:rPr>
            </w:pPr>
            <w:r w:rsidRPr="00AD26F5">
              <w:rPr>
                <w:sz w:val="22"/>
              </w:rPr>
              <w:t>J. Biliūno g. 46</w:t>
            </w:r>
          </w:p>
          <w:p w14:paraId="5AD2B3EE" w14:textId="77777777" w:rsidR="004D26B2" w:rsidRPr="00AD26F5" w:rsidRDefault="004D26B2" w:rsidP="004D26B2">
            <w:pPr>
              <w:rPr>
                <w:sz w:val="22"/>
              </w:rPr>
            </w:pPr>
            <w:r w:rsidRPr="00AD26F5">
              <w:rPr>
                <w:sz w:val="22"/>
              </w:rPr>
              <w:t xml:space="preserve">29371 Debeikiai </w:t>
            </w:r>
          </w:p>
          <w:p w14:paraId="604D9364" w14:textId="77777777" w:rsidR="004D26B2" w:rsidRDefault="004D26B2" w:rsidP="004D26B2">
            <w:pPr>
              <w:rPr>
                <w:sz w:val="22"/>
              </w:rPr>
            </w:pPr>
            <w:r w:rsidRPr="00AD26F5">
              <w:rPr>
                <w:sz w:val="22"/>
              </w:rPr>
              <w:t xml:space="preserve">Anykščių r. </w:t>
            </w:r>
          </w:p>
          <w:p w14:paraId="77709CBF" w14:textId="30312EF5" w:rsidR="001545D5" w:rsidRPr="00AD26F5" w:rsidRDefault="001545D5" w:rsidP="004D26B2">
            <w:pPr>
              <w:rPr>
                <w:sz w:val="22"/>
              </w:rPr>
            </w:pPr>
            <w:r w:rsidRPr="00AD26F5">
              <w:rPr>
                <w:sz w:val="22"/>
              </w:rPr>
              <w:t>Seniūnas Alvydas Simonavičius</w:t>
            </w:r>
          </w:p>
          <w:p w14:paraId="27B67186" w14:textId="11B9EFDC" w:rsidR="004D26B2" w:rsidRPr="00AD26F5" w:rsidRDefault="004D26B2" w:rsidP="004D26B2">
            <w:pPr>
              <w:rPr>
                <w:sz w:val="22"/>
              </w:rPr>
            </w:pPr>
            <w:r w:rsidRPr="00AD26F5">
              <w:rPr>
                <w:sz w:val="22"/>
              </w:rPr>
              <w:t>tel. (</w:t>
            </w:r>
            <w:r>
              <w:rPr>
                <w:sz w:val="22"/>
              </w:rPr>
              <w:t>0</w:t>
            </w:r>
            <w:r w:rsidRPr="00AD26F5">
              <w:rPr>
                <w:sz w:val="22"/>
              </w:rPr>
              <w:t xml:space="preserve"> 381) 43183</w:t>
            </w:r>
          </w:p>
        </w:tc>
      </w:tr>
      <w:tr w:rsidR="004D26B2" w:rsidRPr="00AD26F5" w14:paraId="2D06CA8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6A9DF6B" w14:textId="4675FED8" w:rsidR="004D26B2" w:rsidRPr="00AD26F5" w:rsidRDefault="004D26B2" w:rsidP="004D26B2">
            <w:pPr>
              <w:jc w:val="center"/>
              <w:rPr>
                <w:sz w:val="22"/>
              </w:rPr>
            </w:pPr>
            <w:r w:rsidRPr="00AD26F5">
              <w:rPr>
                <w:sz w:val="22"/>
              </w:rPr>
              <w:t>4</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DECB130" w14:textId="77777777" w:rsidR="004D26B2" w:rsidRPr="00AD26F5" w:rsidRDefault="004D26B2" w:rsidP="004D26B2">
            <w:r w:rsidRPr="00AD26F5">
              <w:t>Mičionių kaimo kapinės (Mičionių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3C564372" w14:textId="77777777" w:rsidR="004D26B2" w:rsidRPr="00AD26F5" w:rsidRDefault="004D26B2" w:rsidP="004D26B2">
            <w:pPr>
              <w:rPr>
                <w:sz w:val="22"/>
              </w:rPr>
            </w:pPr>
            <w:r w:rsidRPr="00AD26F5">
              <w:rPr>
                <w:sz w:val="22"/>
              </w:rPr>
              <w:t>Veikiančios</w:t>
            </w:r>
          </w:p>
          <w:p w14:paraId="5466516B"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44E4A03" w14:textId="77777777" w:rsidR="004D26B2" w:rsidRPr="00AD26F5" w:rsidRDefault="004D26B2" w:rsidP="004D26B2">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7A7A549D"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20D113B"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A5AEA91" w14:textId="77777777" w:rsidR="004D26B2" w:rsidRPr="00AD26F5" w:rsidRDefault="004D26B2" w:rsidP="004D26B2">
            <w:pPr>
              <w:rPr>
                <w:sz w:val="22"/>
              </w:rPr>
            </w:pPr>
            <w:r w:rsidRPr="00AD26F5">
              <w:rPr>
                <w:sz w:val="22"/>
              </w:rPr>
              <w:t xml:space="preserve">Anykščių r. sav. </w:t>
            </w:r>
          </w:p>
          <w:p w14:paraId="5CE55FE4" w14:textId="77777777" w:rsidR="004D26B2" w:rsidRPr="00AD26F5" w:rsidRDefault="004D26B2" w:rsidP="004D26B2">
            <w:pPr>
              <w:rPr>
                <w:sz w:val="22"/>
              </w:rPr>
            </w:pPr>
            <w:r w:rsidRPr="00AD26F5">
              <w:rPr>
                <w:sz w:val="22"/>
              </w:rPr>
              <w:t xml:space="preserve">Debeikių seniūnija </w:t>
            </w:r>
          </w:p>
          <w:p w14:paraId="669C95E7" w14:textId="77777777" w:rsidR="004D26B2" w:rsidRPr="00AD26F5" w:rsidRDefault="004D26B2" w:rsidP="004D26B2">
            <w:pPr>
              <w:rPr>
                <w:sz w:val="22"/>
              </w:rPr>
            </w:pPr>
            <w:r w:rsidRPr="00AD26F5">
              <w:rPr>
                <w:sz w:val="22"/>
              </w:rPr>
              <w:t>J. Biliūno g. 46</w:t>
            </w:r>
          </w:p>
          <w:p w14:paraId="202FA439" w14:textId="77777777" w:rsidR="004D26B2" w:rsidRPr="00AD26F5" w:rsidRDefault="004D26B2" w:rsidP="004D26B2">
            <w:pPr>
              <w:rPr>
                <w:sz w:val="22"/>
              </w:rPr>
            </w:pPr>
            <w:r w:rsidRPr="00AD26F5">
              <w:rPr>
                <w:sz w:val="22"/>
              </w:rPr>
              <w:t xml:space="preserve">29371 Debeikiai </w:t>
            </w:r>
          </w:p>
          <w:p w14:paraId="5EBBE85C" w14:textId="77777777" w:rsidR="004D26B2" w:rsidRDefault="004D26B2" w:rsidP="004D26B2">
            <w:pPr>
              <w:rPr>
                <w:sz w:val="22"/>
              </w:rPr>
            </w:pPr>
            <w:r w:rsidRPr="00AD26F5">
              <w:rPr>
                <w:sz w:val="22"/>
              </w:rPr>
              <w:t xml:space="preserve">Anykščių r. </w:t>
            </w:r>
          </w:p>
          <w:p w14:paraId="4CA37ADA" w14:textId="2786D9BF" w:rsidR="001545D5" w:rsidRPr="00AD26F5" w:rsidRDefault="001545D5" w:rsidP="004D26B2">
            <w:pPr>
              <w:rPr>
                <w:sz w:val="22"/>
              </w:rPr>
            </w:pPr>
            <w:r w:rsidRPr="00AD26F5">
              <w:rPr>
                <w:sz w:val="22"/>
              </w:rPr>
              <w:t>Seniūnas Alvydas Simonavičius</w:t>
            </w:r>
          </w:p>
          <w:p w14:paraId="1EF4B66A" w14:textId="0F95F4A7" w:rsidR="004D26B2" w:rsidRPr="00AD26F5" w:rsidRDefault="004D26B2" w:rsidP="004D26B2">
            <w:pPr>
              <w:rPr>
                <w:sz w:val="22"/>
              </w:rPr>
            </w:pPr>
            <w:r w:rsidRPr="00AD26F5">
              <w:rPr>
                <w:sz w:val="22"/>
              </w:rPr>
              <w:t>tel. (</w:t>
            </w:r>
            <w:r>
              <w:rPr>
                <w:sz w:val="22"/>
              </w:rPr>
              <w:t>0</w:t>
            </w:r>
            <w:r w:rsidRPr="00AD26F5">
              <w:rPr>
                <w:sz w:val="22"/>
              </w:rPr>
              <w:t xml:space="preserve"> 381) 43183</w:t>
            </w:r>
          </w:p>
        </w:tc>
      </w:tr>
      <w:tr w:rsidR="004D26B2" w:rsidRPr="00AD26F5" w14:paraId="66F2A51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894D54A" w14:textId="0EC7E8AD" w:rsidR="004D26B2" w:rsidRPr="00AD26F5" w:rsidRDefault="004D26B2" w:rsidP="004D26B2">
            <w:pPr>
              <w:jc w:val="center"/>
              <w:rPr>
                <w:sz w:val="22"/>
              </w:rPr>
            </w:pPr>
            <w:r w:rsidRPr="00AD26F5">
              <w:rPr>
                <w:sz w:val="22"/>
              </w:rPr>
              <w:t>4</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0C76AD4" w14:textId="77777777" w:rsidR="004D26B2" w:rsidRPr="00AD26F5" w:rsidRDefault="004D26B2" w:rsidP="004D26B2">
            <w:r w:rsidRPr="00AD26F5">
              <w:t>Papšių kaimo kapinės (Gudelių k. 1, Debeikių sen.)</w:t>
            </w:r>
          </w:p>
        </w:tc>
        <w:tc>
          <w:tcPr>
            <w:tcW w:w="2832" w:type="dxa"/>
            <w:tcBorders>
              <w:top w:val="single" w:sz="4" w:space="0" w:color="auto"/>
              <w:left w:val="single" w:sz="4" w:space="0" w:color="auto"/>
              <w:bottom w:val="single" w:sz="4" w:space="0" w:color="auto"/>
              <w:right w:val="single" w:sz="4" w:space="0" w:color="auto"/>
            </w:tcBorders>
            <w:hideMark/>
          </w:tcPr>
          <w:p w14:paraId="7D59ECB3" w14:textId="77777777" w:rsidR="004D26B2" w:rsidRPr="00AD26F5" w:rsidRDefault="004D26B2" w:rsidP="004D26B2">
            <w:pPr>
              <w:rPr>
                <w:sz w:val="22"/>
              </w:rPr>
            </w:pPr>
            <w:r w:rsidRPr="00AD26F5">
              <w:rPr>
                <w:sz w:val="22"/>
              </w:rPr>
              <w:t>Veikiančios</w:t>
            </w:r>
          </w:p>
          <w:p w14:paraId="7DDA9D3D"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6CF2F76" w14:textId="77777777" w:rsidR="004D26B2" w:rsidRPr="00AD26F5" w:rsidRDefault="004D26B2" w:rsidP="004D26B2">
            <w:pPr>
              <w:jc w:val="center"/>
            </w:pPr>
            <w:r w:rsidRPr="00AD26F5">
              <w:t>0,1521</w:t>
            </w:r>
          </w:p>
        </w:tc>
        <w:tc>
          <w:tcPr>
            <w:tcW w:w="2520" w:type="dxa"/>
            <w:tcBorders>
              <w:top w:val="single" w:sz="4" w:space="0" w:color="auto"/>
              <w:left w:val="single" w:sz="4" w:space="0" w:color="auto"/>
              <w:bottom w:val="single" w:sz="4" w:space="0" w:color="auto"/>
              <w:right w:val="single" w:sz="4" w:space="0" w:color="auto"/>
            </w:tcBorders>
            <w:hideMark/>
          </w:tcPr>
          <w:p w14:paraId="155C96EA" w14:textId="77777777" w:rsidR="004D26B2" w:rsidRPr="00AD26F5" w:rsidRDefault="004D26B2" w:rsidP="004D26B2">
            <w:pPr>
              <w:jc w:val="center"/>
              <w:rPr>
                <w:sz w:val="22"/>
              </w:rPr>
            </w:pPr>
            <w:r w:rsidRPr="00AD26F5">
              <w:rPr>
                <w:sz w:val="22"/>
              </w:rPr>
              <w:t>Žemės sklypo unikalus</w:t>
            </w:r>
          </w:p>
          <w:p w14:paraId="1C1648B5" w14:textId="77777777" w:rsidR="004D26B2" w:rsidRPr="00AD26F5" w:rsidRDefault="004D26B2" w:rsidP="004D26B2">
            <w:pPr>
              <w:jc w:val="center"/>
              <w:rPr>
                <w:sz w:val="22"/>
              </w:rPr>
            </w:pPr>
            <w:r w:rsidRPr="00AD26F5">
              <w:rPr>
                <w:sz w:val="22"/>
              </w:rPr>
              <w:t xml:space="preserve"> Nr. 3436-0003-0192,</w:t>
            </w:r>
          </w:p>
          <w:p w14:paraId="1DEFF5FD" w14:textId="77777777" w:rsidR="004D26B2" w:rsidRPr="00AD26F5" w:rsidRDefault="004D26B2" w:rsidP="004D26B2">
            <w:pPr>
              <w:jc w:val="center"/>
              <w:rPr>
                <w:sz w:val="22"/>
              </w:rPr>
            </w:pPr>
            <w:r w:rsidRPr="00AD26F5">
              <w:rPr>
                <w:sz w:val="22"/>
              </w:rPr>
              <w:t>1998-06-02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9BCA129"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47F68D9" w14:textId="77777777" w:rsidR="004D26B2" w:rsidRPr="00AD26F5" w:rsidRDefault="004D26B2" w:rsidP="004D26B2">
            <w:pPr>
              <w:rPr>
                <w:sz w:val="22"/>
              </w:rPr>
            </w:pPr>
            <w:r w:rsidRPr="00AD26F5">
              <w:rPr>
                <w:sz w:val="22"/>
              </w:rPr>
              <w:t xml:space="preserve">Anykščių r. sav. </w:t>
            </w:r>
          </w:p>
          <w:p w14:paraId="56E64D8F" w14:textId="77777777" w:rsidR="004D26B2" w:rsidRPr="00AD26F5" w:rsidRDefault="004D26B2" w:rsidP="004D26B2">
            <w:pPr>
              <w:rPr>
                <w:sz w:val="22"/>
              </w:rPr>
            </w:pPr>
            <w:r w:rsidRPr="00AD26F5">
              <w:rPr>
                <w:sz w:val="22"/>
              </w:rPr>
              <w:t xml:space="preserve">Debeikių seniūnija </w:t>
            </w:r>
          </w:p>
          <w:p w14:paraId="5C3A432F" w14:textId="77777777" w:rsidR="004D26B2" w:rsidRPr="00AD26F5" w:rsidRDefault="004D26B2" w:rsidP="004D26B2">
            <w:pPr>
              <w:rPr>
                <w:sz w:val="22"/>
              </w:rPr>
            </w:pPr>
            <w:r w:rsidRPr="00AD26F5">
              <w:rPr>
                <w:sz w:val="22"/>
              </w:rPr>
              <w:t>J. Biliūno g. 46</w:t>
            </w:r>
          </w:p>
          <w:p w14:paraId="423052EB" w14:textId="77777777" w:rsidR="004D26B2" w:rsidRPr="00AD26F5" w:rsidRDefault="004D26B2" w:rsidP="004D26B2">
            <w:pPr>
              <w:rPr>
                <w:sz w:val="22"/>
              </w:rPr>
            </w:pPr>
            <w:r w:rsidRPr="00AD26F5">
              <w:rPr>
                <w:sz w:val="22"/>
              </w:rPr>
              <w:t xml:space="preserve">29371 Debeikiai </w:t>
            </w:r>
          </w:p>
          <w:p w14:paraId="52E9C9FA" w14:textId="77777777" w:rsidR="004D26B2" w:rsidRDefault="004D26B2" w:rsidP="004D26B2">
            <w:pPr>
              <w:rPr>
                <w:sz w:val="22"/>
              </w:rPr>
            </w:pPr>
            <w:r w:rsidRPr="00AD26F5">
              <w:rPr>
                <w:sz w:val="22"/>
              </w:rPr>
              <w:t xml:space="preserve">Anykščių r. </w:t>
            </w:r>
          </w:p>
          <w:p w14:paraId="1AD68AEC" w14:textId="55EA9EEE" w:rsidR="001545D5" w:rsidRPr="00AD26F5" w:rsidRDefault="001545D5" w:rsidP="004D26B2">
            <w:pPr>
              <w:rPr>
                <w:sz w:val="22"/>
              </w:rPr>
            </w:pPr>
            <w:r w:rsidRPr="00AD26F5">
              <w:rPr>
                <w:sz w:val="22"/>
              </w:rPr>
              <w:t>Seniūnas Alvydas Simonavičius</w:t>
            </w:r>
          </w:p>
          <w:p w14:paraId="1E4F656C" w14:textId="0F24E10B" w:rsidR="004D26B2" w:rsidRPr="00AD26F5" w:rsidRDefault="004D26B2" w:rsidP="004D26B2">
            <w:pPr>
              <w:rPr>
                <w:sz w:val="22"/>
              </w:rPr>
            </w:pPr>
            <w:r w:rsidRPr="00AD26F5">
              <w:rPr>
                <w:sz w:val="22"/>
              </w:rPr>
              <w:t>tel. (</w:t>
            </w:r>
            <w:r>
              <w:rPr>
                <w:sz w:val="22"/>
              </w:rPr>
              <w:t>0</w:t>
            </w:r>
            <w:r w:rsidRPr="00AD26F5">
              <w:rPr>
                <w:sz w:val="22"/>
              </w:rPr>
              <w:t xml:space="preserve"> 381) 43183</w:t>
            </w:r>
          </w:p>
        </w:tc>
      </w:tr>
      <w:tr w:rsidR="004D26B2" w:rsidRPr="00AD26F5" w14:paraId="6666DE10"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5B460CA" w14:textId="0C160EB9" w:rsidR="004D26B2" w:rsidRPr="00AD26F5" w:rsidRDefault="004D26B2" w:rsidP="004D26B2">
            <w:pPr>
              <w:jc w:val="center"/>
              <w:rPr>
                <w:sz w:val="22"/>
              </w:rPr>
            </w:pPr>
            <w:r w:rsidRPr="00AD26F5">
              <w:rPr>
                <w:sz w:val="22"/>
              </w:rPr>
              <w:t>4</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3F1DB67" w14:textId="77777777" w:rsidR="004D26B2" w:rsidRPr="00AD26F5" w:rsidRDefault="004D26B2" w:rsidP="004D26B2">
            <w:r w:rsidRPr="00AD26F5">
              <w:t xml:space="preserve">Šventupio kaimo kapinės (Šventupio k., Debeikių sen.) </w:t>
            </w:r>
          </w:p>
        </w:tc>
        <w:tc>
          <w:tcPr>
            <w:tcW w:w="2832" w:type="dxa"/>
            <w:tcBorders>
              <w:top w:val="single" w:sz="4" w:space="0" w:color="auto"/>
              <w:left w:val="single" w:sz="4" w:space="0" w:color="auto"/>
              <w:bottom w:val="single" w:sz="4" w:space="0" w:color="auto"/>
              <w:right w:val="single" w:sz="4" w:space="0" w:color="auto"/>
            </w:tcBorders>
            <w:hideMark/>
          </w:tcPr>
          <w:p w14:paraId="207AFD33" w14:textId="77777777" w:rsidR="004D26B2" w:rsidRPr="00AD26F5" w:rsidRDefault="004D26B2" w:rsidP="004D26B2">
            <w:pPr>
              <w:rPr>
                <w:sz w:val="22"/>
              </w:rPr>
            </w:pPr>
            <w:r w:rsidRPr="00AD26F5">
              <w:rPr>
                <w:sz w:val="22"/>
              </w:rPr>
              <w:t>Riboto naudojimo</w:t>
            </w:r>
          </w:p>
          <w:p w14:paraId="29504DE4"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8C8FECB" w14:textId="77777777" w:rsidR="004D26B2" w:rsidRPr="00AD26F5" w:rsidRDefault="004D26B2" w:rsidP="004D26B2">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21E378DB"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EA02B7F"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1B17AFB" w14:textId="77777777" w:rsidR="004D26B2" w:rsidRPr="00AD26F5" w:rsidRDefault="004D26B2" w:rsidP="004D26B2">
            <w:pPr>
              <w:rPr>
                <w:sz w:val="22"/>
              </w:rPr>
            </w:pPr>
            <w:r w:rsidRPr="00AD26F5">
              <w:rPr>
                <w:sz w:val="22"/>
              </w:rPr>
              <w:t xml:space="preserve">Anykščių r. sav. </w:t>
            </w:r>
          </w:p>
          <w:p w14:paraId="20C7D2D7" w14:textId="77777777" w:rsidR="004D26B2" w:rsidRPr="00AD26F5" w:rsidRDefault="004D26B2" w:rsidP="004D26B2">
            <w:pPr>
              <w:rPr>
                <w:sz w:val="22"/>
              </w:rPr>
            </w:pPr>
            <w:r w:rsidRPr="00AD26F5">
              <w:rPr>
                <w:sz w:val="22"/>
              </w:rPr>
              <w:t xml:space="preserve">Debeikių seniūnija </w:t>
            </w:r>
          </w:p>
          <w:p w14:paraId="2CF04BE9" w14:textId="77777777" w:rsidR="004D26B2" w:rsidRPr="00AD26F5" w:rsidRDefault="004D26B2" w:rsidP="004D26B2">
            <w:pPr>
              <w:rPr>
                <w:sz w:val="22"/>
              </w:rPr>
            </w:pPr>
            <w:r w:rsidRPr="00AD26F5">
              <w:rPr>
                <w:sz w:val="22"/>
              </w:rPr>
              <w:t>J. Biliūno g. 46</w:t>
            </w:r>
          </w:p>
          <w:p w14:paraId="199D0044" w14:textId="77777777" w:rsidR="004D26B2" w:rsidRPr="00AD26F5" w:rsidRDefault="004D26B2" w:rsidP="004D26B2">
            <w:pPr>
              <w:rPr>
                <w:sz w:val="22"/>
              </w:rPr>
            </w:pPr>
            <w:r w:rsidRPr="00AD26F5">
              <w:rPr>
                <w:sz w:val="22"/>
              </w:rPr>
              <w:t xml:space="preserve">29371 Debeikiai </w:t>
            </w:r>
          </w:p>
          <w:p w14:paraId="371FE348" w14:textId="77777777" w:rsidR="004D26B2" w:rsidRDefault="004D26B2" w:rsidP="004D26B2">
            <w:pPr>
              <w:rPr>
                <w:sz w:val="22"/>
              </w:rPr>
            </w:pPr>
            <w:r w:rsidRPr="00AD26F5">
              <w:rPr>
                <w:sz w:val="22"/>
              </w:rPr>
              <w:t>Anykščių r.</w:t>
            </w:r>
          </w:p>
          <w:p w14:paraId="3FA4C131" w14:textId="4E69B0FE" w:rsidR="001545D5" w:rsidRPr="00AD26F5" w:rsidRDefault="001545D5" w:rsidP="004D26B2">
            <w:pPr>
              <w:rPr>
                <w:sz w:val="22"/>
              </w:rPr>
            </w:pPr>
            <w:r w:rsidRPr="00AD26F5">
              <w:rPr>
                <w:sz w:val="22"/>
              </w:rPr>
              <w:t>Seniūnas Alvydas Simonavičius</w:t>
            </w:r>
          </w:p>
          <w:p w14:paraId="2259B44E" w14:textId="640AFDC3"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2FDB5F1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36201D4" w14:textId="24E3EF9E" w:rsidR="004D26B2" w:rsidRPr="00AD26F5" w:rsidRDefault="004D26B2" w:rsidP="004D26B2">
            <w:pPr>
              <w:jc w:val="center"/>
              <w:rPr>
                <w:sz w:val="22"/>
              </w:rPr>
            </w:pPr>
            <w:r w:rsidRPr="00AD26F5">
              <w:rPr>
                <w:sz w:val="22"/>
              </w:rPr>
              <w:lastRenderedPageBreak/>
              <w:t>4</w:t>
            </w:r>
            <w:r w:rsidR="00F92236">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tcPr>
          <w:p w14:paraId="31ECD8B7" w14:textId="77777777" w:rsidR="004D26B2" w:rsidRPr="00AD26F5" w:rsidRDefault="004D26B2" w:rsidP="004D26B2">
            <w:r w:rsidRPr="00AD26F5">
              <w:t>Leliūnų kaimo kapinės (Leliūnų k., Debeikių sen.)</w:t>
            </w:r>
          </w:p>
          <w:p w14:paraId="6642AEE2" w14:textId="77777777" w:rsidR="004D26B2" w:rsidRPr="00AD26F5" w:rsidRDefault="004D26B2" w:rsidP="004D26B2"/>
        </w:tc>
        <w:tc>
          <w:tcPr>
            <w:tcW w:w="2832" w:type="dxa"/>
            <w:tcBorders>
              <w:top w:val="single" w:sz="4" w:space="0" w:color="auto"/>
              <w:left w:val="single" w:sz="4" w:space="0" w:color="auto"/>
              <w:bottom w:val="single" w:sz="4" w:space="0" w:color="auto"/>
              <w:right w:val="single" w:sz="4" w:space="0" w:color="auto"/>
            </w:tcBorders>
            <w:hideMark/>
          </w:tcPr>
          <w:p w14:paraId="273BFC1B" w14:textId="77777777" w:rsidR="004D26B2" w:rsidRPr="00AD26F5" w:rsidRDefault="004D26B2" w:rsidP="004D26B2">
            <w:pPr>
              <w:rPr>
                <w:sz w:val="22"/>
              </w:rPr>
            </w:pPr>
            <w:r w:rsidRPr="00AD26F5">
              <w:rPr>
                <w:sz w:val="22"/>
              </w:rPr>
              <w:t>Riboto naudojimo</w:t>
            </w:r>
          </w:p>
          <w:p w14:paraId="43434FC8"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858796F" w14:textId="77777777" w:rsidR="004D26B2" w:rsidRPr="00AD26F5" w:rsidRDefault="004D26B2" w:rsidP="004D26B2">
            <w:pPr>
              <w:jc w:val="center"/>
            </w:pPr>
            <w:r w:rsidRPr="00AD26F5">
              <w:t>0,15</w:t>
            </w:r>
          </w:p>
        </w:tc>
        <w:tc>
          <w:tcPr>
            <w:tcW w:w="2520" w:type="dxa"/>
            <w:tcBorders>
              <w:top w:val="single" w:sz="4" w:space="0" w:color="auto"/>
              <w:left w:val="single" w:sz="4" w:space="0" w:color="auto"/>
              <w:bottom w:val="single" w:sz="4" w:space="0" w:color="auto"/>
              <w:right w:val="single" w:sz="4" w:space="0" w:color="auto"/>
            </w:tcBorders>
            <w:hideMark/>
          </w:tcPr>
          <w:p w14:paraId="45375FA1"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85C8830"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0E19E70" w14:textId="77777777" w:rsidR="004D26B2" w:rsidRPr="00AD26F5" w:rsidRDefault="004D26B2" w:rsidP="004D26B2">
            <w:pPr>
              <w:rPr>
                <w:sz w:val="22"/>
              </w:rPr>
            </w:pPr>
            <w:r w:rsidRPr="00AD26F5">
              <w:rPr>
                <w:sz w:val="22"/>
              </w:rPr>
              <w:t xml:space="preserve">Anykščių r. sav. </w:t>
            </w:r>
          </w:p>
          <w:p w14:paraId="3A87F20C" w14:textId="77777777" w:rsidR="004D26B2" w:rsidRPr="00AD26F5" w:rsidRDefault="004D26B2" w:rsidP="004D26B2">
            <w:pPr>
              <w:rPr>
                <w:sz w:val="22"/>
              </w:rPr>
            </w:pPr>
            <w:r w:rsidRPr="00AD26F5">
              <w:rPr>
                <w:sz w:val="22"/>
              </w:rPr>
              <w:t xml:space="preserve">Debeikių seniūnija </w:t>
            </w:r>
          </w:p>
          <w:p w14:paraId="0C5D9B84" w14:textId="77777777" w:rsidR="004D26B2" w:rsidRPr="00AD26F5" w:rsidRDefault="004D26B2" w:rsidP="004D26B2">
            <w:pPr>
              <w:rPr>
                <w:sz w:val="22"/>
              </w:rPr>
            </w:pPr>
            <w:r w:rsidRPr="00AD26F5">
              <w:rPr>
                <w:sz w:val="22"/>
              </w:rPr>
              <w:t>J. Biliūno g. 46</w:t>
            </w:r>
          </w:p>
          <w:p w14:paraId="7E23D2AB" w14:textId="77777777" w:rsidR="004D26B2" w:rsidRPr="00AD26F5" w:rsidRDefault="004D26B2" w:rsidP="004D26B2">
            <w:pPr>
              <w:rPr>
                <w:sz w:val="22"/>
              </w:rPr>
            </w:pPr>
            <w:r w:rsidRPr="00AD26F5">
              <w:rPr>
                <w:sz w:val="22"/>
              </w:rPr>
              <w:t xml:space="preserve">29371 Debeikiai </w:t>
            </w:r>
          </w:p>
          <w:p w14:paraId="3F55E168" w14:textId="77777777" w:rsidR="004D26B2" w:rsidRDefault="004D26B2" w:rsidP="004D26B2">
            <w:pPr>
              <w:rPr>
                <w:sz w:val="22"/>
              </w:rPr>
            </w:pPr>
            <w:r w:rsidRPr="00AD26F5">
              <w:rPr>
                <w:sz w:val="22"/>
              </w:rPr>
              <w:t>Anykščių r.</w:t>
            </w:r>
          </w:p>
          <w:p w14:paraId="73513B0A" w14:textId="5246B2C6" w:rsidR="001545D5" w:rsidRPr="00AD26F5" w:rsidRDefault="001545D5" w:rsidP="004D26B2">
            <w:pPr>
              <w:rPr>
                <w:sz w:val="22"/>
              </w:rPr>
            </w:pPr>
            <w:r w:rsidRPr="00AD26F5">
              <w:rPr>
                <w:sz w:val="22"/>
              </w:rPr>
              <w:t>Seniūnas Alvydas Simonavičius</w:t>
            </w:r>
          </w:p>
          <w:p w14:paraId="2E7A960E" w14:textId="38A58CEE"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4EE115A5"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DDBE48D" w14:textId="5528C155" w:rsidR="004D26B2" w:rsidRPr="00AD26F5" w:rsidRDefault="004D26B2" w:rsidP="004D26B2">
            <w:pPr>
              <w:jc w:val="center"/>
              <w:rPr>
                <w:sz w:val="22"/>
              </w:rPr>
            </w:pPr>
            <w:r w:rsidRPr="00AD26F5">
              <w:rPr>
                <w:sz w:val="22"/>
              </w:rPr>
              <w:t>4</w:t>
            </w:r>
            <w:r w:rsidR="00F92236">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7DBBDFA" w14:textId="77777777" w:rsidR="004D26B2" w:rsidRPr="00AD26F5" w:rsidRDefault="004D26B2" w:rsidP="004D26B2">
            <w:r w:rsidRPr="00AD26F5">
              <w:t>Debeikių miestelio senosios kapinės (Ąžuolų g., Debeikių mstl., Debeikių sen.)</w:t>
            </w:r>
          </w:p>
        </w:tc>
        <w:tc>
          <w:tcPr>
            <w:tcW w:w="2832" w:type="dxa"/>
            <w:tcBorders>
              <w:top w:val="single" w:sz="4" w:space="0" w:color="auto"/>
              <w:left w:val="single" w:sz="4" w:space="0" w:color="auto"/>
              <w:bottom w:val="single" w:sz="4" w:space="0" w:color="auto"/>
              <w:right w:val="single" w:sz="4" w:space="0" w:color="auto"/>
            </w:tcBorders>
            <w:hideMark/>
          </w:tcPr>
          <w:p w14:paraId="541407F8" w14:textId="77777777" w:rsidR="004D26B2" w:rsidRPr="00AD26F5" w:rsidRDefault="004D26B2" w:rsidP="004D26B2">
            <w:pPr>
              <w:rPr>
                <w:sz w:val="22"/>
              </w:rPr>
            </w:pPr>
            <w:r w:rsidRPr="00AD26F5">
              <w:rPr>
                <w:sz w:val="22"/>
              </w:rPr>
              <w:t>Neveikiančios</w:t>
            </w:r>
          </w:p>
          <w:p w14:paraId="1F82A15E"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17558AE" w14:textId="77777777" w:rsidR="004D26B2" w:rsidRPr="00AD26F5" w:rsidRDefault="004D26B2" w:rsidP="004D26B2">
            <w:pPr>
              <w:jc w:val="center"/>
            </w:pPr>
            <w:r w:rsidRPr="00AD26F5">
              <w:t>0,72</w:t>
            </w:r>
          </w:p>
        </w:tc>
        <w:tc>
          <w:tcPr>
            <w:tcW w:w="2520" w:type="dxa"/>
            <w:tcBorders>
              <w:top w:val="single" w:sz="4" w:space="0" w:color="auto"/>
              <w:left w:val="single" w:sz="4" w:space="0" w:color="auto"/>
              <w:bottom w:val="single" w:sz="4" w:space="0" w:color="auto"/>
              <w:right w:val="single" w:sz="4" w:space="0" w:color="auto"/>
            </w:tcBorders>
            <w:hideMark/>
          </w:tcPr>
          <w:p w14:paraId="3DD7FAA1"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1B6D03A"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D5EFD76" w14:textId="77777777" w:rsidR="004D26B2" w:rsidRPr="00AD26F5" w:rsidRDefault="004D26B2" w:rsidP="004D26B2">
            <w:pPr>
              <w:rPr>
                <w:sz w:val="22"/>
              </w:rPr>
            </w:pPr>
            <w:r w:rsidRPr="00AD26F5">
              <w:rPr>
                <w:sz w:val="22"/>
              </w:rPr>
              <w:t xml:space="preserve">Anykščių r. sav. </w:t>
            </w:r>
          </w:p>
          <w:p w14:paraId="402E8124" w14:textId="77777777" w:rsidR="004D26B2" w:rsidRPr="00AD26F5" w:rsidRDefault="004D26B2" w:rsidP="004D26B2">
            <w:pPr>
              <w:rPr>
                <w:sz w:val="22"/>
              </w:rPr>
            </w:pPr>
            <w:r w:rsidRPr="00AD26F5">
              <w:rPr>
                <w:sz w:val="22"/>
              </w:rPr>
              <w:t xml:space="preserve">Debeikių seniūnija </w:t>
            </w:r>
          </w:p>
          <w:p w14:paraId="531D23DC" w14:textId="77777777" w:rsidR="004D26B2" w:rsidRPr="00AD26F5" w:rsidRDefault="004D26B2" w:rsidP="004D26B2">
            <w:pPr>
              <w:rPr>
                <w:sz w:val="22"/>
              </w:rPr>
            </w:pPr>
            <w:r w:rsidRPr="00AD26F5">
              <w:rPr>
                <w:sz w:val="22"/>
              </w:rPr>
              <w:t>J. Biliūno g. 46</w:t>
            </w:r>
          </w:p>
          <w:p w14:paraId="1FF58A56" w14:textId="77777777" w:rsidR="004D26B2" w:rsidRPr="00AD26F5" w:rsidRDefault="004D26B2" w:rsidP="004D26B2">
            <w:pPr>
              <w:rPr>
                <w:sz w:val="22"/>
              </w:rPr>
            </w:pPr>
            <w:r w:rsidRPr="00AD26F5">
              <w:rPr>
                <w:sz w:val="22"/>
              </w:rPr>
              <w:t xml:space="preserve">29371 Debeikiai </w:t>
            </w:r>
          </w:p>
          <w:p w14:paraId="29C8CFCC" w14:textId="636E8094" w:rsidR="004D26B2" w:rsidRPr="00AD26F5" w:rsidRDefault="004D26B2" w:rsidP="004D26B2">
            <w:pPr>
              <w:rPr>
                <w:sz w:val="22"/>
              </w:rPr>
            </w:pPr>
            <w:r w:rsidRPr="00AD26F5">
              <w:rPr>
                <w:sz w:val="22"/>
              </w:rPr>
              <w:t xml:space="preserve">Anykščių r. </w:t>
            </w:r>
            <w:r w:rsidR="001545D5" w:rsidRPr="00AD26F5">
              <w:rPr>
                <w:sz w:val="22"/>
              </w:rPr>
              <w:t>Seniūnas Alvydas Simonavičius</w:t>
            </w:r>
          </w:p>
          <w:p w14:paraId="6ACCD3AA" w14:textId="48B8E453"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1F1A637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C084292" w14:textId="6B46F8F7" w:rsidR="004D26B2" w:rsidRPr="00AD26F5" w:rsidRDefault="004D26B2" w:rsidP="004D26B2">
            <w:pPr>
              <w:jc w:val="center"/>
              <w:rPr>
                <w:sz w:val="22"/>
              </w:rPr>
            </w:pPr>
            <w:r w:rsidRPr="00AD26F5">
              <w:rPr>
                <w:sz w:val="22"/>
              </w:rPr>
              <w:t>4</w:t>
            </w:r>
            <w:r w:rsidR="00F92236">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3EE9688" w14:textId="77777777" w:rsidR="004D26B2" w:rsidRPr="00AD26F5" w:rsidRDefault="004D26B2" w:rsidP="004D26B2">
            <w:r w:rsidRPr="00AD26F5">
              <w:t>Meldučių kaimo kapinės (Meldučių k., Debeikių sen.)</w:t>
            </w:r>
          </w:p>
        </w:tc>
        <w:tc>
          <w:tcPr>
            <w:tcW w:w="2832" w:type="dxa"/>
            <w:tcBorders>
              <w:top w:val="single" w:sz="4" w:space="0" w:color="auto"/>
              <w:left w:val="single" w:sz="4" w:space="0" w:color="auto"/>
              <w:bottom w:val="single" w:sz="4" w:space="0" w:color="auto"/>
              <w:right w:val="single" w:sz="4" w:space="0" w:color="auto"/>
            </w:tcBorders>
            <w:hideMark/>
          </w:tcPr>
          <w:p w14:paraId="0311C1CB" w14:textId="77777777" w:rsidR="004D26B2" w:rsidRPr="00AD26F5" w:rsidRDefault="004D26B2" w:rsidP="004D26B2">
            <w:pPr>
              <w:rPr>
                <w:sz w:val="22"/>
              </w:rPr>
            </w:pPr>
            <w:r w:rsidRPr="00AD26F5">
              <w:rPr>
                <w:sz w:val="22"/>
              </w:rPr>
              <w:t>Neveikiančios</w:t>
            </w:r>
          </w:p>
          <w:p w14:paraId="5B4428D0"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0DEA9E0" w14:textId="77777777" w:rsidR="004D26B2" w:rsidRPr="00AD26F5" w:rsidRDefault="004D26B2" w:rsidP="004D26B2">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5927DFF3"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9C7447E"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C9B8019" w14:textId="77777777" w:rsidR="004D26B2" w:rsidRPr="00AD26F5" w:rsidRDefault="004D26B2" w:rsidP="004D26B2">
            <w:pPr>
              <w:rPr>
                <w:sz w:val="22"/>
              </w:rPr>
            </w:pPr>
            <w:r w:rsidRPr="00AD26F5">
              <w:rPr>
                <w:sz w:val="22"/>
              </w:rPr>
              <w:t xml:space="preserve">Anykščių r. sav. </w:t>
            </w:r>
          </w:p>
          <w:p w14:paraId="148E0F42" w14:textId="77777777" w:rsidR="004D26B2" w:rsidRPr="00AD26F5" w:rsidRDefault="004D26B2" w:rsidP="004D26B2">
            <w:pPr>
              <w:rPr>
                <w:sz w:val="22"/>
              </w:rPr>
            </w:pPr>
            <w:r w:rsidRPr="00AD26F5">
              <w:rPr>
                <w:sz w:val="22"/>
              </w:rPr>
              <w:t xml:space="preserve">Debeikių seniūnija </w:t>
            </w:r>
          </w:p>
          <w:p w14:paraId="28EC1817" w14:textId="77777777" w:rsidR="004D26B2" w:rsidRPr="00AD26F5" w:rsidRDefault="004D26B2" w:rsidP="004D26B2">
            <w:pPr>
              <w:rPr>
                <w:sz w:val="22"/>
              </w:rPr>
            </w:pPr>
            <w:r w:rsidRPr="00AD26F5">
              <w:rPr>
                <w:sz w:val="22"/>
              </w:rPr>
              <w:t>J. Biliūno g. 46</w:t>
            </w:r>
          </w:p>
          <w:p w14:paraId="0464FE47" w14:textId="77777777" w:rsidR="004D26B2" w:rsidRPr="00AD26F5" w:rsidRDefault="004D26B2" w:rsidP="004D26B2">
            <w:pPr>
              <w:rPr>
                <w:sz w:val="22"/>
              </w:rPr>
            </w:pPr>
            <w:r w:rsidRPr="00AD26F5">
              <w:rPr>
                <w:sz w:val="22"/>
              </w:rPr>
              <w:t xml:space="preserve">29371 Debeikiai </w:t>
            </w:r>
          </w:p>
          <w:p w14:paraId="317BAE0E" w14:textId="77777777" w:rsidR="004D26B2" w:rsidRDefault="004D26B2" w:rsidP="004D26B2">
            <w:pPr>
              <w:rPr>
                <w:sz w:val="22"/>
              </w:rPr>
            </w:pPr>
            <w:r w:rsidRPr="00AD26F5">
              <w:rPr>
                <w:sz w:val="22"/>
              </w:rPr>
              <w:t>Anykščių r.</w:t>
            </w:r>
          </w:p>
          <w:p w14:paraId="55265D8F" w14:textId="71BCBB43" w:rsidR="001545D5" w:rsidRPr="00AD26F5" w:rsidRDefault="001545D5" w:rsidP="004D26B2">
            <w:pPr>
              <w:rPr>
                <w:sz w:val="22"/>
              </w:rPr>
            </w:pPr>
            <w:r w:rsidRPr="00AD26F5">
              <w:rPr>
                <w:sz w:val="22"/>
              </w:rPr>
              <w:t>Seniūnas Alvydas Simonavičius</w:t>
            </w:r>
          </w:p>
          <w:p w14:paraId="2016A08F" w14:textId="15B8371F"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4EC1019E"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265C98E" w14:textId="1A17D318" w:rsidR="004D26B2" w:rsidRPr="00AD26F5" w:rsidRDefault="004D26B2" w:rsidP="004D26B2">
            <w:pPr>
              <w:jc w:val="center"/>
              <w:rPr>
                <w:sz w:val="22"/>
              </w:rPr>
            </w:pPr>
            <w:r w:rsidRPr="00AD26F5">
              <w:rPr>
                <w:sz w:val="22"/>
              </w:rPr>
              <w:t>4</w:t>
            </w:r>
            <w:r w:rsidR="00F92236">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5F22ED2" w14:textId="77777777" w:rsidR="004D26B2" w:rsidRPr="00AD26F5" w:rsidRDefault="004D26B2" w:rsidP="004D26B2">
            <w:r w:rsidRPr="00AD26F5">
              <w:t>Kalvelių kaimo kapinės (Kalvelių k., Debeikių sen.)</w:t>
            </w:r>
          </w:p>
        </w:tc>
        <w:tc>
          <w:tcPr>
            <w:tcW w:w="2832" w:type="dxa"/>
            <w:tcBorders>
              <w:top w:val="single" w:sz="4" w:space="0" w:color="auto"/>
              <w:left w:val="single" w:sz="4" w:space="0" w:color="auto"/>
              <w:bottom w:val="single" w:sz="4" w:space="0" w:color="auto"/>
              <w:right w:val="single" w:sz="4" w:space="0" w:color="auto"/>
            </w:tcBorders>
            <w:hideMark/>
          </w:tcPr>
          <w:p w14:paraId="56FAE6C9" w14:textId="439C729D" w:rsidR="004D26B2" w:rsidRPr="00AD26F5" w:rsidRDefault="00F92236" w:rsidP="004D26B2">
            <w:pPr>
              <w:rPr>
                <w:sz w:val="22"/>
              </w:rPr>
            </w:pPr>
            <w:r>
              <w:rPr>
                <w:sz w:val="22"/>
              </w:rPr>
              <w:t>Riboto naudojimo</w:t>
            </w:r>
          </w:p>
          <w:p w14:paraId="72748535" w14:textId="1F0A03D5" w:rsidR="004D26B2" w:rsidRPr="00AD26F5" w:rsidRDefault="004D26B2" w:rsidP="004D26B2">
            <w:pPr>
              <w:rPr>
                <w:sz w:val="22"/>
              </w:rPr>
            </w:pPr>
          </w:p>
        </w:tc>
        <w:tc>
          <w:tcPr>
            <w:tcW w:w="1024" w:type="dxa"/>
            <w:tcBorders>
              <w:top w:val="single" w:sz="4" w:space="0" w:color="auto"/>
              <w:left w:val="single" w:sz="4" w:space="0" w:color="auto"/>
              <w:bottom w:val="single" w:sz="4" w:space="0" w:color="auto"/>
              <w:right w:val="single" w:sz="4" w:space="0" w:color="auto"/>
            </w:tcBorders>
            <w:hideMark/>
          </w:tcPr>
          <w:p w14:paraId="7B273A70" w14:textId="77777777" w:rsidR="004D26B2" w:rsidRPr="00AD26F5" w:rsidRDefault="004D26B2" w:rsidP="004D26B2">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2AF9C204"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A94D983"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B694A0F" w14:textId="77777777" w:rsidR="004D26B2" w:rsidRPr="00AD26F5" w:rsidRDefault="004D26B2" w:rsidP="004D26B2">
            <w:pPr>
              <w:rPr>
                <w:sz w:val="22"/>
              </w:rPr>
            </w:pPr>
            <w:r w:rsidRPr="00AD26F5">
              <w:rPr>
                <w:sz w:val="22"/>
              </w:rPr>
              <w:t xml:space="preserve">Anykščių r. sav. </w:t>
            </w:r>
          </w:p>
          <w:p w14:paraId="214B08A1" w14:textId="77777777" w:rsidR="004D26B2" w:rsidRPr="00AD26F5" w:rsidRDefault="004D26B2" w:rsidP="004D26B2">
            <w:pPr>
              <w:rPr>
                <w:sz w:val="22"/>
              </w:rPr>
            </w:pPr>
            <w:r w:rsidRPr="00AD26F5">
              <w:rPr>
                <w:sz w:val="22"/>
              </w:rPr>
              <w:t xml:space="preserve">Debeikių seniūnija </w:t>
            </w:r>
          </w:p>
          <w:p w14:paraId="5696C089" w14:textId="77777777" w:rsidR="004D26B2" w:rsidRPr="00AD26F5" w:rsidRDefault="004D26B2" w:rsidP="004D26B2">
            <w:pPr>
              <w:rPr>
                <w:sz w:val="22"/>
              </w:rPr>
            </w:pPr>
            <w:r w:rsidRPr="00AD26F5">
              <w:rPr>
                <w:sz w:val="22"/>
              </w:rPr>
              <w:t>J. Biliūno g. 46</w:t>
            </w:r>
          </w:p>
          <w:p w14:paraId="70651C83" w14:textId="77777777" w:rsidR="004D26B2" w:rsidRPr="00AD26F5" w:rsidRDefault="004D26B2" w:rsidP="004D26B2">
            <w:pPr>
              <w:rPr>
                <w:sz w:val="22"/>
              </w:rPr>
            </w:pPr>
            <w:r w:rsidRPr="00AD26F5">
              <w:rPr>
                <w:sz w:val="22"/>
              </w:rPr>
              <w:t xml:space="preserve">29371 Debeikiai </w:t>
            </w:r>
          </w:p>
          <w:p w14:paraId="7203B823" w14:textId="77777777" w:rsidR="004D26B2" w:rsidRDefault="004D26B2" w:rsidP="004D26B2">
            <w:pPr>
              <w:rPr>
                <w:sz w:val="22"/>
              </w:rPr>
            </w:pPr>
            <w:r w:rsidRPr="00AD26F5">
              <w:rPr>
                <w:sz w:val="22"/>
              </w:rPr>
              <w:t>Anykščių r.</w:t>
            </w:r>
          </w:p>
          <w:p w14:paraId="05B02174" w14:textId="13CC3726" w:rsidR="001545D5" w:rsidRPr="00AD26F5" w:rsidRDefault="001545D5" w:rsidP="004D26B2">
            <w:pPr>
              <w:rPr>
                <w:sz w:val="22"/>
              </w:rPr>
            </w:pPr>
            <w:r w:rsidRPr="00AD26F5">
              <w:rPr>
                <w:sz w:val="22"/>
              </w:rPr>
              <w:t>Seniūnas Alvydas Simonavičius</w:t>
            </w:r>
          </w:p>
          <w:p w14:paraId="2DBD35AD" w14:textId="702DAC4A"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1441AB85"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D67E715" w14:textId="20842A85" w:rsidR="004D26B2" w:rsidRPr="00AD26F5" w:rsidRDefault="00F92236" w:rsidP="004D26B2">
            <w:pPr>
              <w:jc w:val="center"/>
              <w:rPr>
                <w:sz w:val="22"/>
              </w:rPr>
            </w:pPr>
            <w:r>
              <w:rPr>
                <w:sz w:val="22"/>
              </w:rPr>
              <w:t>50</w:t>
            </w:r>
            <w:r w:rsidR="004D26B2"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61904EA" w14:textId="77777777" w:rsidR="004D26B2" w:rsidRPr="00AD26F5" w:rsidRDefault="004D26B2" w:rsidP="004D26B2">
            <w:r w:rsidRPr="00AD26F5">
              <w:t>Vainiūnų kaimo kapinės (Vainiūnių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38DE819D" w14:textId="77777777" w:rsidR="004D26B2" w:rsidRPr="00AD26F5" w:rsidRDefault="004D26B2" w:rsidP="004D26B2">
            <w:pPr>
              <w:rPr>
                <w:sz w:val="22"/>
              </w:rPr>
            </w:pPr>
            <w:r w:rsidRPr="00AD26F5">
              <w:rPr>
                <w:sz w:val="22"/>
              </w:rPr>
              <w:t>Neveikiančios</w:t>
            </w:r>
          </w:p>
          <w:p w14:paraId="4B1F4092"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8FD0765" w14:textId="77777777" w:rsidR="004D26B2" w:rsidRPr="00AD26F5" w:rsidRDefault="004D26B2" w:rsidP="004D26B2">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6E1165CF"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C7BB847"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1593BDC" w14:textId="77777777" w:rsidR="004D26B2" w:rsidRPr="00AD26F5" w:rsidRDefault="004D26B2" w:rsidP="004D26B2">
            <w:pPr>
              <w:rPr>
                <w:sz w:val="22"/>
              </w:rPr>
            </w:pPr>
            <w:r w:rsidRPr="00AD26F5">
              <w:rPr>
                <w:sz w:val="22"/>
              </w:rPr>
              <w:t xml:space="preserve">Anykščių r. sav. </w:t>
            </w:r>
          </w:p>
          <w:p w14:paraId="775A2602" w14:textId="77777777" w:rsidR="004D26B2" w:rsidRPr="00AD26F5" w:rsidRDefault="004D26B2" w:rsidP="004D26B2">
            <w:pPr>
              <w:rPr>
                <w:sz w:val="22"/>
              </w:rPr>
            </w:pPr>
            <w:r w:rsidRPr="00AD26F5">
              <w:rPr>
                <w:sz w:val="22"/>
              </w:rPr>
              <w:t xml:space="preserve">Debeikių seniūnija </w:t>
            </w:r>
          </w:p>
          <w:p w14:paraId="587118AE" w14:textId="77777777" w:rsidR="004D26B2" w:rsidRPr="00AD26F5" w:rsidRDefault="004D26B2" w:rsidP="004D26B2">
            <w:pPr>
              <w:rPr>
                <w:sz w:val="22"/>
              </w:rPr>
            </w:pPr>
            <w:r w:rsidRPr="00AD26F5">
              <w:rPr>
                <w:sz w:val="22"/>
              </w:rPr>
              <w:t>J. Biliūno g. 46</w:t>
            </w:r>
          </w:p>
          <w:p w14:paraId="05CCB217" w14:textId="77777777" w:rsidR="004D26B2" w:rsidRPr="00AD26F5" w:rsidRDefault="004D26B2" w:rsidP="004D26B2">
            <w:pPr>
              <w:rPr>
                <w:sz w:val="22"/>
              </w:rPr>
            </w:pPr>
            <w:r w:rsidRPr="00AD26F5">
              <w:rPr>
                <w:sz w:val="22"/>
              </w:rPr>
              <w:t xml:space="preserve">29371 Debeikiai </w:t>
            </w:r>
          </w:p>
          <w:p w14:paraId="18D8DEE5" w14:textId="77777777" w:rsidR="004D26B2" w:rsidRDefault="004D26B2" w:rsidP="004D26B2">
            <w:pPr>
              <w:rPr>
                <w:sz w:val="22"/>
              </w:rPr>
            </w:pPr>
            <w:r w:rsidRPr="00AD26F5">
              <w:rPr>
                <w:sz w:val="22"/>
              </w:rPr>
              <w:t xml:space="preserve">Anykščių r. </w:t>
            </w:r>
          </w:p>
          <w:p w14:paraId="05D30F07" w14:textId="4B0C8204" w:rsidR="001545D5" w:rsidRPr="00AD26F5" w:rsidRDefault="001545D5" w:rsidP="004D26B2">
            <w:pPr>
              <w:rPr>
                <w:sz w:val="22"/>
              </w:rPr>
            </w:pPr>
            <w:r w:rsidRPr="00AD26F5">
              <w:rPr>
                <w:sz w:val="22"/>
              </w:rPr>
              <w:t>Seniūnas Alvydas Simonavičius</w:t>
            </w:r>
          </w:p>
          <w:p w14:paraId="37B42023" w14:textId="5113C9BF"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23C513BD"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65DC7C3" w14:textId="5B974DEA" w:rsidR="004D26B2" w:rsidRPr="00AD26F5" w:rsidRDefault="004D26B2" w:rsidP="004D26B2">
            <w:pPr>
              <w:jc w:val="center"/>
              <w:rPr>
                <w:sz w:val="22"/>
              </w:rPr>
            </w:pPr>
            <w:r w:rsidRPr="00AD26F5">
              <w:rPr>
                <w:sz w:val="22"/>
              </w:rPr>
              <w:lastRenderedPageBreak/>
              <w:t>5</w:t>
            </w:r>
            <w:r w:rsidR="00F92236">
              <w:rPr>
                <w:sz w:val="22"/>
              </w:rPr>
              <w:t>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6C55164" w14:textId="77777777" w:rsidR="004D26B2" w:rsidRPr="00AD26F5" w:rsidRDefault="004D26B2" w:rsidP="004D26B2">
            <w:r w:rsidRPr="00AD26F5">
              <w:t>Černių kaimo kapinės (Černių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1AD04318" w14:textId="77777777" w:rsidR="004D26B2" w:rsidRPr="00AD26F5" w:rsidRDefault="004D26B2" w:rsidP="004D26B2">
            <w:pPr>
              <w:rPr>
                <w:sz w:val="22"/>
              </w:rPr>
            </w:pPr>
            <w:r w:rsidRPr="00AD26F5">
              <w:rPr>
                <w:sz w:val="22"/>
              </w:rPr>
              <w:t>Neveikiančios</w:t>
            </w:r>
          </w:p>
          <w:p w14:paraId="42AABA6C"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ABE9EBF" w14:textId="77777777" w:rsidR="004D26B2" w:rsidRPr="00AD26F5" w:rsidRDefault="004D26B2" w:rsidP="004D26B2">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6DDCD33C"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BA09A6F"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B51750E" w14:textId="77777777" w:rsidR="004D26B2" w:rsidRPr="00AD26F5" w:rsidRDefault="004D26B2" w:rsidP="004D26B2">
            <w:pPr>
              <w:rPr>
                <w:sz w:val="22"/>
              </w:rPr>
            </w:pPr>
            <w:r w:rsidRPr="00AD26F5">
              <w:rPr>
                <w:sz w:val="22"/>
              </w:rPr>
              <w:t xml:space="preserve">Anykščių r. sav. </w:t>
            </w:r>
          </w:p>
          <w:p w14:paraId="2F048708" w14:textId="77777777" w:rsidR="004D26B2" w:rsidRPr="00AD26F5" w:rsidRDefault="004D26B2" w:rsidP="004D26B2">
            <w:pPr>
              <w:rPr>
                <w:sz w:val="22"/>
              </w:rPr>
            </w:pPr>
            <w:r w:rsidRPr="00AD26F5">
              <w:rPr>
                <w:sz w:val="22"/>
              </w:rPr>
              <w:t xml:space="preserve">Debeikių seniūnija </w:t>
            </w:r>
          </w:p>
          <w:p w14:paraId="5BBD1BF1" w14:textId="77777777" w:rsidR="004D26B2" w:rsidRPr="00AD26F5" w:rsidRDefault="004D26B2" w:rsidP="004D26B2">
            <w:pPr>
              <w:rPr>
                <w:sz w:val="22"/>
              </w:rPr>
            </w:pPr>
            <w:r w:rsidRPr="00AD26F5">
              <w:rPr>
                <w:sz w:val="22"/>
              </w:rPr>
              <w:t>J. Biliūno g. 46</w:t>
            </w:r>
          </w:p>
          <w:p w14:paraId="00E5C4D2" w14:textId="77777777" w:rsidR="004D26B2" w:rsidRPr="00AD26F5" w:rsidRDefault="004D26B2" w:rsidP="004D26B2">
            <w:pPr>
              <w:rPr>
                <w:sz w:val="22"/>
              </w:rPr>
            </w:pPr>
            <w:r w:rsidRPr="00AD26F5">
              <w:rPr>
                <w:sz w:val="22"/>
              </w:rPr>
              <w:t xml:space="preserve">29371 Debeikiai </w:t>
            </w:r>
          </w:p>
          <w:p w14:paraId="09BC5EB8" w14:textId="77777777" w:rsidR="004D26B2" w:rsidRDefault="004D26B2" w:rsidP="004D26B2">
            <w:pPr>
              <w:rPr>
                <w:sz w:val="22"/>
              </w:rPr>
            </w:pPr>
            <w:r w:rsidRPr="00AD26F5">
              <w:rPr>
                <w:sz w:val="22"/>
              </w:rPr>
              <w:t>Anykščių r.</w:t>
            </w:r>
          </w:p>
          <w:p w14:paraId="15AD9E5A" w14:textId="0A92E148" w:rsidR="001545D5" w:rsidRPr="00AD26F5" w:rsidRDefault="001545D5" w:rsidP="004D26B2">
            <w:pPr>
              <w:rPr>
                <w:sz w:val="22"/>
              </w:rPr>
            </w:pPr>
            <w:r w:rsidRPr="00AD26F5">
              <w:rPr>
                <w:sz w:val="22"/>
              </w:rPr>
              <w:t>Seniūnas Alvydas Simonavičius</w:t>
            </w:r>
          </w:p>
          <w:p w14:paraId="4CD1B2CC" w14:textId="398EDF12"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100F700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A9310BA" w14:textId="4C2B2478" w:rsidR="004D26B2" w:rsidRPr="00AD26F5" w:rsidRDefault="004D26B2" w:rsidP="004D26B2">
            <w:pPr>
              <w:jc w:val="center"/>
              <w:rPr>
                <w:sz w:val="22"/>
              </w:rPr>
            </w:pPr>
            <w:r w:rsidRPr="00AD26F5">
              <w:rPr>
                <w:sz w:val="22"/>
              </w:rPr>
              <w:t>5</w:t>
            </w:r>
            <w:r w:rsidR="00F92236">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6F58BF5" w14:textId="77777777" w:rsidR="004D26B2" w:rsidRPr="00AD26F5" w:rsidRDefault="004D26B2" w:rsidP="004D26B2">
            <w:r w:rsidRPr="00AD26F5">
              <w:t>Varkujų kaimo kapinės (Varkujų k., Debeikių sen.)</w:t>
            </w:r>
          </w:p>
        </w:tc>
        <w:tc>
          <w:tcPr>
            <w:tcW w:w="2832" w:type="dxa"/>
            <w:tcBorders>
              <w:top w:val="single" w:sz="4" w:space="0" w:color="auto"/>
              <w:left w:val="single" w:sz="4" w:space="0" w:color="auto"/>
              <w:bottom w:val="single" w:sz="4" w:space="0" w:color="auto"/>
              <w:right w:val="single" w:sz="4" w:space="0" w:color="auto"/>
            </w:tcBorders>
            <w:hideMark/>
          </w:tcPr>
          <w:p w14:paraId="25070E6C" w14:textId="77777777" w:rsidR="004D26B2" w:rsidRPr="00AD26F5" w:rsidRDefault="004D26B2" w:rsidP="004D26B2">
            <w:pPr>
              <w:rPr>
                <w:sz w:val="22"/>
              </w:rPr>
            </w:pPr>
            <w:r w:rsidRPr="00AD26F5">
              <w:rPr>
                <w:sz w:val="22"/>
              </w:rPr>
              <w:t>Neveikiančios</w:t>
            </w:r>
          </w:p>
          <w:p w14:paraId="1AC1059A"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A00998B" w14:textId="77777777" w:rsidR="004D26B2" w:rsidRPr="00AD26F5" w:rsidRDefault="004D26B2" w:rsidP="004D26B2">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040F56F8"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B882A1B"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1C428A0" w14:textId="77777777" w:rsidR="004D26B2" w:rsidRPr="00AD26F5" w:rsidRDefault="004D26B2" w:rsidP="004D26B2">
            <w:pPr>
              <w:rPr>
                <w:sz w:val="22"/>
              </w:rPr>
            </w:pPr>
            <w:r w:rsidRPr="00AD26F5">
              <w:rPr>
                <w:sz w:val="22"/>
              </w:rPr>
              <w:t xml:space="preserve">Anykščių r. sav. </w:t>
            </w:r>
          </w:p>
          <w:p w14:paraId="2D573B4C" w14:textId="77777777" w:rsidR="004D26B2" w:rsidRPr="00AD26F5" w:rsidRDefault="004D26B2" w:rsidP="004D26B2">
            <w:pPr>
              <w:rPr>
                <w:sz w:val="22"/>
              </w:rPr>
            </w:pPr>
            <w:r w:rsidRPr="00AD26F5">
              <w:rPr>
                <w:sz w:val="22"/>
              </w:rPr>
              <w:t xml:space="preserve">Debeikių seniūnija </w:t>
            </w:r>
          </w:p>
          <w:p w14:paraId="068A9CCB" w14:textId="77777777" w:rsidR="004D26B2" w:rsidRPr="00AD26F5" w:rsidRDefault="004D26B2" w:rsidP="004D26B2">
            <w:pPr>
              <w:rPr>
                <w:sz w:val="22"/>
              </w:rPr>
            </w:pPr>
            <w:r w:rsidRPr="00AD26F5">
              <w:rPr>
                <w:sz w:val="22"/>
              </w:rPr>
              <w:t>J. Biliūno g. 46</w:t>
            </w:r>
          </w:p>
          <w:p w14:paraId="0EADC47B" w14:textId="77777777" w:rsidR="004D26B2" w:rsidRPr="00AD26F5" w:rsidRDefault="004D26B2" w:rsidP="004D26B2">
            <w:pPr>
              <w:rPr>
                <w:sz w:val="22"/>
              </w:rPr>
            </w:pPr>
            <w:r w:rsidRPr="00AD26F5">
              <w:rPr>
                <w:sz w:val="22"/>
              </w:rPr>
              <w:t xml:space="preserve">29371 Debeikiai </w:t>
            </w:r>
          </w:p>
          <w:p w14:paraId="3B576705" w14:textId="77777777" w:rsidR="004D26B2" w:rsidRDefault="004D26B2" w:rsidP="004D26B2">
            <w:pPr>
              <w:rPr>
                <w:sz w:val="22"/>
              </w:rPr>
            </w:pPr>
            <w:r w:rsidRPr="00AD26F5">
              <w:rPr>
                <w:sz w:val="22"/>
              </w:rPr>
              <w:t xml:space="preserve">Anykščių r. </w:t>
            </w:r>
          </w:p>
          <w:p w14:paraId="094F85AF" w14:textId="5BA610D1" w:rsidR="001545D5" w:rsidRPr="00AD26F5" w:rsidRDefault="001545D5" w:rsidP="004D26B2">
            <w:pPr>
              <w:rPr>
                <w:sz w:val="22"/>
              </w:rPr>
            </w:pPr>
            <w:r w:rsidRPr="00AD26F5">
              <w:rPr>
                <w:sz w:val="22"/>
              </w:rPr>
              <w:t>Seniūnas Alvydas Simonavičius</w:t>
            </w:r>
          </w:p>
          <w:p w14:paraId="697D8976" w14:textId="7906CDD3"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0504431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B496F32" w14:textId="153FA412" w:rsidR="004D26B2" w:rsidRPr="00AD26F5" w:rsidRDefault="004D26B2" w:rsidP="004D26B2">
            <w:pPr>
              <w:jc w:val="center"/>
              <w:rPr>
                <w:sz w:val="22"/>
              </w:rPr>
            </w:pPr>
            <w:r w:rsidRPr="00AD26F5">
              <w:rPr>
                <w:sz w:val="22"/>
              </w:rPr>
              <w:t>5</w:t>
            </w:r>
            <w:r w:rsidR="00F92236">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B3BA2EA" w14:textId="77777777" w:rsidR="004D26B2" w:rsidRPr="00AD26F5" w:rsidRDefault="004D26B2" w:rsidP="004D26B2">
            <w:r w:rsidRPr="00AD26F5">
              <w:t>Ivonių kaimo kapinės (Ivonių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09E5A502" w14:textId="77777777" w:rsidR="004D26B2" w:rsidRPr="00AD26F5" w:rsidRDefault="004D26B2" w:rsidP="004D26B2">
            <w:pPr>
              <w:rPr>
                <w:sz w:val="22"/>
              </w:rPr>
            </w:pPr>
            <w:r w:rsidRPr="00AD26F5">
              <w:rPr>
                <w:sz w:val="22"/>
              </w:rPr>
              <w:t>Neveikiančios</w:t>
            </w:r>
          </w:p>
          <w:p w14:paraId="49F7E178"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59184B9" w14:textId="77777777" w:rsidR="004D26B2" w:rsidRPr="00AD26F5" w:rsidRDefault="004D26B2" w:rsidP="004D26B2">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7A9D75A9" w14:textId="77777777" w:rsidR="004D26B2" w:rsidRPr="00AD26F5" w:rsidRDefault="004D26B2" w:rsidP="004D26B2">
            <w:pPr>
              <w:jc w:val="center"/>
              <w:rPr>
                <w:sz w:val="22"/>
              </w:rPr>
            </w:pPr>
            <w:r w:rsidRPr="00AD26F5">
              <w:rPr>
                <w:sz w:val="22"/>
              </w:rPr>
              <w:t xml:space="preserve">Žemės sklypo unikalus </w:t>
            </w:r>
          </w:p>
          <w:p w14:paraId="05B7C70A" w14:textId="77777777" w:rsidR="004D26B2" w:rsidRPr="00AD26F5" w:rsidRDefault="004D26B2" w:rsidP="004D26B2">
            <w:pPr>
              <w:jc w:val="center"/>
              <w:rPr>
                <w:sz w:val="22"/>
              </w:rPr>
            </w:pPr>
            <w:r w:rsidRPr="00AD26F5">
              <w:rPr>
                <w:sz w:val="22"/>
              </w:rPr>
              <w:t>Nr. 4400-5869-7564,</w:t>
            </w:r>
          </w:p>
          <w:p w14:paraId="765B7ACF" w14:textId="77777777" w:rsidR="004D26B2" w:rsidRPr="00AD26F5" w:rsidRDefault="004D26B2" w:rsidP="004D26B2">
            <w:pPr>
              <w:jc w:val="center"/>
              <w:rPr>
                <w:sz w:val="22"/>
              </w:rPr>
            </w:pPr>
            <w:r w:rsidRPr="00AD26F5">
              <w:rPr>
                <w:sz w:val="22"/>
              </w:rPr>
              <w:t>2022-11-21 įregistruotas</w:t>
            </w:r>
          </w:p>
        </w:tc>
        <w:tc>
          <w:tcPr>
            <w:tcW w:w="1701" w:type="dxa"/>
            <w:tcBorders>
              <w:top w:val="single" w:sz="4" w:space="0" w:color="auto"/>
              <w:left w:val="single" w:sz="4" w:space="0" w:color="auto"/>
              <w:bottom w:val="single" w:sz="4" w:space="0" w:color="auto"/>
              <w:right w:val="single" w:sz="4" w:space="0" w:color="auto"/>
            </w:tcBorders>
            <w:hideMark/>
          </w:tcPr>
          <w:p w14:paraId="2E834F89"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E8F09D1" w14:textId="77777777" w:rsidR="004D26B2" w:rsidRPr="00AD26F5" w:rsidRDefault="004D26B2" w:rsidP="004D26B2">
            <w:pPr>
              <w:rPr>
                <w:sz w:val="22"/>
              </w:rPr>
            </w:pPr>
            <w:r w:rsidRPr="00AD26F5">
              <w:rPr>
                <w:sz w:val="22"/>
              </w:rPr>
              <w:t xml:space="preserve">Anykščių r. sav. </w:t>
            </w:r>
          </w:p>
          <w:p w14:paraId="507888F7" w14:textId="77777777" w:rsidR="004D26B2" w:rsidRPr="00AD26F5" w:rsidRDefault="004D26B2" w:rsidP="004D26B2">
            <w:pPr>
              <w:rPr>
                <w:sz w:val="22"/>
              </w:rPr>
            </w:pPr>
            <w:r w:rsidRPr="00AD26F5">
              <w:rPr>
                <w:sz w:val="22"/>
              </w:rPr>
              <w:t xml:space="preserve">Debeikių seniūnija </w:t>
            </w:r>
          </w:p>
          <w:p w14:paraId="3B2B5741" w14:textId="77777777" w:rsidR="004D26B2" w:rsidRPr="00AD26F5" w:rsidRDefault="004D26B2" w:rsidP="004D26B2">
            <w:pPr>
              <w:rPr>
                <w:sz w:val="22"/>
              </w:rPr>
            </w:pPr>
            <w:r w:rsidRPr="00AD26F5">
              <w:rPr>
                <w:sz w:val="22"/>
              </w:rPr>
              <w:t>J. Biliūno g. 46</w:t>
            </w:r>
          </w:p>
          <w:p w14:paraId="08BF2532" w14:textId="77777777" w:rsidR="004D26B2" w:rsidRPr="00AD26F5" w:rsidRDefault="004D26B2" w:rsidP="004D26B2">
            <w:pPr>
              <w:rPr>
                <w:sz w:val="22"/>
              </w:rPr>
            </w:pPr>
            <w:r w:rsidRPr="00AD26F5">
              <w:rPr>
                <w:sz w:val="22"/>
              </w:rPr>
              <w:t xml:space="preserve">29371 Debeikiai </w:t>
            </w:r>
          </w:p>
          <w:p w14:paraId="280294B4" w14:textId="77777777" w:rsidR="004D26B2" w:rsidRDefault="004D26B2" w:rsidP="004D26B2">
            <w:pPr>
              <w:rPr>
                <w:sz w:val="22"/>
              </w:rPr>
            </w:pPr>
            <w:r w:rsidRPr="00AD26F5">
              <w:rPr>
                <w:sz w:val="22"/>
              </w:rPr>
              <w:t xml:space="preserve">Anykščių r. </w:t>
            </w:r>
          </w:p>
          <w:p w14:paraId="0B25E4AD" w14:textId="5084D049" w:rsidR="001545D5" w:rsidRPr="00AD26F5" w:rsidRDefault="001545D5" w:rsidP="004D26B2">
            <w:pPr>
              <w:rPr>
                <w:sz w:val="22"/>
              </w:rPr>
            </w:pPr>
            <w:r w:rsidRPr="00AD26F5">
              <w:rPr>
                <w:sz w:val="22"/>
              </w:rPr>
              <w:t>Seniūnas Alvydas Simonavičius</w:t>
            </w:r>
          </w:p>
          <w:p w14:paraId="1F2C63FA" w14:textId="683A8DF2"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625EB81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F8E97F5" w14:textId="0B946271" w:rsidR="004D26B2" w:rsidRPr="00AD26F5" w:rsidRDefault="004D26B2" w:rsidP="004D26B2">
            <w:pPr>
              <w:jc w:val="center"/>
              <w:rPr>
                <w:sz w:val="22"/>
              </w:rPr>
            </w:pPr>
            <w:r w:rsidRPr="00AD26F5">
              <w:rPr>
                <w:sz w:val="22"/>
              </w:rPr>
              <w:t>5</w:t>
            </w:r>
            <w:r w:rsidR="00F92236">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C685A3B" w14:textId="77777777" w:rsidR="004D26B2" w:rsidRPr="00AD26F5" w:rsidRDefault="004D26B2" w:rsidP="004D26B2">
            <w:r w:rsidRPr="00AD26F5">
              <w:t>Bebarzdžių kaimo kapinės (Bebarzdžių k., Debeikių sen.)</w:t>
            </w:r>
          </w:p>
        </w:tc>
        <w:tc>
          <w:tcPr>
            <w:tcW w:w="2832" w:type="dxa"/>
            <w:tcBorders>
              <w:top w:val="single" w:sz="4" w:space="0" w:color="auto"/>
              <w:left w:val="single" w:sz="4" w:space="0" w:color="auto"/>
              <w:bottom w:val="single" w:sz="4" w:space="0" w:color="auto"/>
              <w:right w:val="single" w:sz="4" w:space="0" w:color="auto"/>
            </w:tcBorders>
            <w:hideMark/>
          </w:tcPr>
          <w:p w14:paraId="7A5A8D87" w14:textId="77777777" w:rsidR="004D26B2" w:rsidRPr="00AD26F5" w:rsidRDefault="004D26B2" w:rsidP="004D26B2">
            <w:pPr>
              <w:rPr>
                <w:sz w:val="22"/>
              </w:rPr>
            </w:pPr>
            <w:r w:rsidRPr="00AD26F5">
              <w:rPr>
                <w:sz w:val="22"/>
              </w:rPr>
              <w:t>Neveikiančios</w:t>
            </w:r>
          </w:p>
          <w:p w14:paraId="7EF47D3C"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475571E" w14:textId="77777777" w:rsidR="004D26B2" w:rsidRPr="00AD26F5" w:rsidRDefault="004D26B2" w:rsidP="004D26B2">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249BD82A"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9C09AED"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D043D81" w14:textId="77777777" w:rsidR="004D26B2" w:rsidRPr="00AD26F5" w:rsidRDefault="004D26B2" w:rsidP="004D26B2">
            <w:pPr>
              <w:rPr>
                <w:sz w:val="22"/>
              </w:rPr>
            </w:pPr>
            <w:r w:rsidRPr="00AD26F5">
              <w:rPr>
                <w:sz w:val="22"/>
              </w:rPr>
              <w:t xml:space="preserve">Anykščių r. sav. </w:t>
            </w:r>
          </w:p>
          <w:p w14:paraId="66B85BAC" w14:textId="77777777" w:rsidR="004D26B2" w:rsidRPr="00AD26F5" w:rsidRDefault="004D26B2" w:rsidP="004D26B2">
            <w:pPr>
              <w:rPr>
                <w:sz w:val="22"/>
              </w:rPr>
            </w:pPr>
            <w:r w:rsidRPr="00AD26F5">
              <w:rPr>
                <w:sz w:val="22"/>
              </w:rPr>
              <w:t xml:space="preserve">Debeikių seniūnija </w:t>
            </w:r>
          </w:p>
          <w:p w14:paraId="49A1BF35" w14:textId="77777777" w:rsidR="004D26B2" w:rsidRPr="00AD26F5" w:rsidRDefault="004D26B2" w:rsidP="004D26B2">
            <w:pPr>
              <w:rPr>
                <w:sz w:val="22"/>
              </w:rPr>
            </w:pPr>
            <w:r w:rsidRPr="00AD26F5">
              <w:rPr>
                <w:sz w:val="22"/>
              </w:rPr>
              <w:t>J. Biliūno g. 46</w:t>
            </w:r>
          </w:p>
          <w:p w14:paraId="5D313968" w14:textId="77777777" w:rsidR="004D26B2" w:rsidRPr="00AD26F5" w:rsidRDefault="004D26B2" w:rsidP="004D26B2">
            <w:pPr>
              <w:rPr>
                <w:sz w:val="22"/>
              </w:rPr>
            </w:pPr>
            <w:r w:rsidRPr="00AD26F5">
              <w:rPr>
                <w:sz w:val="22"/>
              </w:rPr>
              <w:t xml:space="preserve">29371 Debeikiai </w:t>
            </w:r>
          </w:p>
          <w:p w14:paraId="23F130B0" w14:textId="1C6A1D1D" w:rsidR="004D26B2" w:rsidRDefault="004D26B2" w:rsidP="004D26B2">
            <w:pPr>
              <w:rPr>
                <w:sz w:val="22"/>
              </w:rPr>
            </w:pPr>
            <w:r w:rsidRPr="00AD26F5">
              <w:rPr>
                <w:sz w:val="22"/>
              </w:rPr>
              <w:t xml:space="preserve">Anykščių r. </w:t>
            </w:r>
          </w:p>
          <w:p w14:paraId="734A04CC" w14:textId="1CE135F2" w:rsidR="001545D5" w:rsidRPr="00AD26F5" w:rsidRDefault="001545D5" w:rsidP="004D26B2">
            <w:pPr>
              <w:rPr>
                <w:sz w:val="22"/>
              </w:rPr>
            </w:pPr>
            <w:r w:rsidRPr="00AD26F5">
              <w:rPr>
                <w:sz w:val="22"/>
              </w:rPr>
              <w:t>Seniūnas Alvydas Simonavičius</w:t>
            </w:r>
          </w:p>
          <w:p w14:paraId="76E5A102" w14:textId="456F3B58"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2D93ACD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6C95FFC" w14:textId="77713F2A" w:rsidR="004D26B2" w:rsidRPr="00AD26F5" w:rsidRDefault="004D26B2" w:rsidP="004D26B2">
            <w:pPr>
              <w:jc w:val="center"/>
              <w:rPr>
                <w:sz w:val="22"/>
              </w:rPr>
            </w:pPr>
            <w:r w:rsidRPr="00AD26F5">
              <w:rPr>
                <w:sz w:val="22"/>
              </w:rPr>
              <w:t>5</w:t>
            </w:r>
            <w:r w:rsidR="00F92236">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6743CA2" w14:textId="77777777" w:rsidR="004D26B2" w:rsidRPr="00AD26F5" w:rsidRDefault="004D26B2" w:rsidP="004D26B2">
            <w:r w:rsidRPr="00AD26F5">
              <w:t>Katlėriškių kaimo kapinės (Katlėriškių k., Debeikių sen.)</w:t>
            </w:r>
          </w:p>
        </w:tc>
        <w:tc>
          <w:tcPr>
            <w:tcW w:w="2832" w:type="dxa"/>
            <w:tcBorders>
              <w:top w:val="single" w:sz="4" w:space="0" w:color="auto"/>
              <w:left w:val="single" w:sz="4" w:space="0" w:color="auto"/>
              <w:bottom w:val="single" w:sz="4" w:space="0" w:color="auto"/>
              <w:right w:val="single" w:sz="4" w:space="0" w:color="auto"/>
            </w:tcBorders>
            <w:hideMark/>
          </w:tcPr>
          <w:p w14:paraId="4446F6E2" w14:textId="77777777" w:rsidR="004D26B2" w:rsidRPr="00AD26F5" w:rsidRDefault="004D26B2" w:rsidP="004D26B2">
            <w:pPr>
              <w:rPr>
                <w:sz w:val="22"/>
              </w:rPr>
            </w:pPr>
            <w:r w:rsidRPr="00AD26F5">
              <w:rPr>
                <w:sz w:val="22"/>
              </w:rPr>
              <w:t>Neveikiančios</w:t>
            </w:r>
          </w:p>
          <w:p w14:paraId="717A0262"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0BA51F9" w14:textId="77777777" w:rsidR="004D26B2" w:rsidRPr="00AD26F5" w:rsidRDefault="004D26B2" w:rsidP="004D26B2">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36E7BEB6"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38C0C54"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EC1E5E7" w14:textId="77777777" w:rsidR="004D26B2" w:rsidRPr="00AD26F5" w:rsidRDefault="004D26B2" w:rsidP="004D26B2">
            <w:pPr>
              <w:rPr>
                <w:sz w:val="22"/>
              </w:rPr>
            </w:pPr>
            <w:r w:rsidRPr="00AD26F5">
              <w:rPr>
                <w:sz w:val="22"/>
              </w:rPr>
              <w:t xml:space="preserve">Anykščių r. sav. </w:t>
            </w:r>
          </w:p>
          <w:p w14:paraId="4F9DC4A1" w14:textId="77777777" w:rsidR="004D26B2" w:rsidRPr="00AD26F5" w:rsidRDefault="004D26B2" w:rsidP="004D26B2">
            <w:pPr>
              <w:rPr>
                <w:sz w:val="22"/>
              </w:rPr>
            </w:pPr>
            <w:r w:rsidRPr="00AD26F5">
              <w:rPr>
                <w:sz w:val="22"/>
              </w:rPr>
              <w:t xml:space="preserve">Debeikių seniūnija </w:t>
            </w:r>
          </w:p>
          <w:p w14:paraId="728D3C09" w14:textId="77777777" w:rsidR="004D26B2" w:rsidRPr="00AD26F5" w:rsidRDefault="004D26B2" w:rsidP="004D26B2">
            <w:pPr>
              <w:rPr>
                <w:sz w:val="22"/>
              </w:rPr>
            </w:pPr>
            <w:r w:rsidRPr="00AD26F5">
              <w:rPr>
                <w:sz w:val="22"/>
              </w:rPr>
              <w:t>J. Biliūno g. 46</w:t>
            </w:r>
          </w:p>
          <w:p w14:paraId="2F452686" w14:textId="77777777" w:rsidR="004D26B2" w:rsidRPr="00AD26F5" w:rsidRDefault="004D26B2" w:rsidP="004D26B2">
            <w:pPr>
              <w:rPr>
                <w:sz w:val="22"/>
              </w:rPr>
            </w:pPr>
            <w:r w:rsidRPr="00AD26F5">
              <w:rPr>
                <w:sz w:val="22"/>
              </w:rPr>
              <w:t xml:space="preserve">29371 Debeikiai </w:t>
            </w:r>
          </w:p>
          <w:p w14:paraId="0AE3A2E6" w14:textId="77777777" w:rsidR="004D26B2" w:rsidRDefault="004D26B2" w:rsidP="004D26B2">
            <w:pPr>
              <w:rPr>
                <w:sz w:val="22"/>
              </w:rPr>
            </w:pPr>
            <w:r w:rsidRPr="00AD26F5">
              <w:rPr>
                <w:sz w:val="22"/>
              </w:rPr>
              <w:t xml:space="preserve">Anykščių r. </w:t>
            </w:r>
          </w:p>
          <w:p w14:paraId="4074189B" w14:textId="10DA4A7F" w:rsidR="001545D5" w:rsidRPr="00AD26F5" w:rsidRDefault="001545D5" w:rsidP="004D26B2">
            <w:pPr>
              <w:rPr>
                <w:sz w:val="22"/>
              </w:rPr>
            </w:pPr>
            <w:r w:rsidRPr="00AD26F5">
              <w:rPr>
                <w:sz w:val="22"/>
              </w:rPr>
              <w:t>Seniūnas Alvydas Simonavičius</w:t>
            </w:r>
          </w:p>
          <w:p w14:paraId="72FB4BB1" w14:textId="120F1813"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5F581FC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55B023C" w14:textId="7A4BC133" w:rsidR="004D26B2" w:rsidRPr="00AD26F5" w:rsidRDefault="004D26B2" w:rsidP="004D26B2">
            <w:pPr>
              <w:jc w:val="center"/>
              <w:rPr>
                <w:sz w:val="22"/>
              </w:rPr>
            </w:pPr>
            <w:r w:rsidRPr="00AD26F5">
              <w:rPr>
                <w:sz w:val="22"/>
              </w:rPr>
              <w:lastRenderedPageBreak/>
              <w:t>5</w:t>
            </w:r>
            <w:r w:rsidR="00F92236">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7185DF" w14:textId="77777777" w:rsidR="004D26B2" w:rsidRPr="00AD26F5" w:rsidRDefault="004D26B2" w:rsidP="004D26B2">
            <w:r w:rsidRPr="00AD26F5">
              <w:t>Antupių kaimo kapinės (Antupių k., Debeikių sen.)</w:t>
            </w:r>
          </w:p>
        </w:tc>
        <w:tc>
          <w:tcPr>
            <w:tcW w:w="2832" w:type="dxa"/>
            <w:tcBorders>
              <w:top w:val="single" w:sz="4" w:space="0" w:color="auto"/>
              <w:left w:val="single" w:sz="4" w:space="0" w:color="auto"/>
              <w:bottom w:val="single" w:sz="4" w:space="0" w:color="auto"/>
              <w:right w:val="single" w:sz="4" w:space="0" w:color="auto"/>
            </w:tcBorders>
            <w:hideMark/>
          </w:tcPr>
          <w:p w14:paraId="2129A031" w14:textId="77777777" w:rsidR="004D26B2" w:rsidRPr="00AD26F5" w:rsidRDefault="004D26B2" w:rsidP="004D26B2">
            <w:pPr>
              <w:rPr>
                <w:sz w:val="22"/>
              </w:rPr>
            </w:pPr>
            <w:r w:rsidRPr="00AD26F5">
              <w:rPr>
                <w:sz w:val="22"/>
              </w:rPr>
              <w:t>Neveikiančios</w:t>
            </w:r>
          </w:p>
          <w:p w14:paraId="54F34C05"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4B83BF4" w14:textId="77777777" w:rsidR="004D26B2" w:rsidRPr="00AD26F5" w:rsidRDefault="004D26B2" w:rsidP="004D26B2">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7AE0B4D6"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9867499"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633D8FD" w14:textId="77777777" w:rsidR="004D26B2" w:rsidRPr="00AD26F5" w:rsidRDefault="004D26B2" w:rsidP="004D26B2">
            <w:pPr>
              <w:rPr>
                <w:sz w:val="22"/>
              </w:rPr>
            </w:pPr>
            <w:r w:rsidRPr="00AD26F5">
              <w:rPr>
                <w:sz w:val="22"/>
              </w:rPr>
              <w:t xml:space="preserve">Anykščių r. sav. </w:t>
            </w:r>
          </w:p>
          <w:p w14:paraId="1E183FB9" w14:textId="77777777" w:rsidR="004D26B2" w:rsidRPr="00AD26F5" w:rsidRDefault="004D26B2" w:rsidP="004D26B2">
            <w:pPr>
              <w:rPr>
                <w:sz w:val="22"/>
              </w:rPr>
            </w:pPr>
            <w:r w:rsidRPr="00AD26F5">
              <w:rPr>
                <w:sz w:val="22"/>
              </w:rPr>
              <w:t xml:space="preserve">Debeikių seniūnija </w:t>
            </w:r>
          </w:p>
          <w:p w14:paraId="23515F92" w14:textId="77777777" w:rsidR="004D26B2" w:rsidRPr="00AD26F5" w:rsidRDefault="004D26B2" w:rsidP="004D26B2">
            <w:pPr>
              <w:rPr>
                <w:sz w:val="22"/>
              </w:rPr>
            </w:pPr>
            <w:r w:rsidRPr="00AD26F5">
              <w:rPr>
                <w:sz w:val="22"/>
              </w:rPr>
              <w:t>J. Biliūno g. 46</w:t>
            </w:r>
          </w:p>
          <w:p w14:paraId="03CC22D5" w14:textId="77777777" w:rsidR="004D26B2" w:rsidRDefault="004D26B2" w:rsidP="004D26B2">
            <w:pPr>
              <w:rPr>
                <w:sz w:val="22"/>
              </w:rPr>
            </w:pPr>
            <w:r w:rsidRPr="00AD26F5">
              <w:rPr>
                <w:sz w:val="22"/>
              </w:rPr>
              <w:t xml:space="preserve">29371 Debeikiai </w:t>
            </w:r>
          </w:p>
          <w:p w14:paraId="44D828B1" w14:textId="040BDFA0" w:rsidR="001545D5" w:rsidRDefault="001545D5" w:rsidP="004D26B2">
            <w:pPr>
              <w:rPr>
                <w:sz w:val="22"/>
              </w:rPr>
            </w:pPr>
            <w:r>
              <w:rPr>
                <w:sz w:val="22"/>
              </w:rPr>
              <w:t>Anykščių r.</w:t>
            </w:r>
          </w:p>
          <w:p w14:paraId="3AE617F2" w14:textId="335AEF00" w:rsidR="001545D5" w:rsidRPr="00AD26F5" w:rsidRDefault="001545D5" w:rsidP="004D26B2">
            <w:pPr>
              <w:rPr>
                <w:sz w:val="22"/>
              </w:rPr>
            </w:pPr>
            <w:r w:rsidRPr="00AD26F5">
              <w:rPr>
                <w:sz w:val="22"/>
              </w:rPr>
              <w:t>Seniūnas Alvydas Simonavičius</w:t>
            </w:r>
          </w:p>
          <w:p w14:paraId="2973ED02" w14:textId="7F71FD5C"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531EDA8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2C8A62E" w14:textId="674C6953" w:rsidR="004D26B2" w:rsidRPr="00AD26F5" w:rsidRDefault="004D26B2" w:rsidP="004D26B2">
            <w:pPr>
              <w:jc w:val="center"/>
              <w:rPr>
                <w:sz w:val="22"/>
              </w:rPr>
            </w:pPr>
            <w:r w:rsidRPr="00AD26F5">
              <w:rPr>
                <w:sz w:val="22"/>
              </w:rPr>
              <w:t>5</w:t>
            </w:r>
            <w:r w:rsidR="00F92236">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69C2114" w14:textId="77777777" w:rsidR="004D26B2" w:rsidRPr="00AD26F5" w:rsidRDefault="004D26B2" w:rsidP="004D26B2">
            <w:r w:rsidRPr="00AD26F5">
              <w:t>Puodžių kaimo kapinės (Puodžių k., Debeikių sen.)</w:t>
            </w:r>
          </w:p>
        </w:tc>
        <w:tc>
          <w:tcPr>
            <w:tcW w:w="2832" w:type="dxa"/>
            <w:tcBorders>
              <w:top w:val="single" w:sz="4" w:space="0" w:color="auto"/>
              <w:left w:val="single" w:sz="4" w:space="0" w:color="auto"/>
              <w:bottom w:val="single" w:sz="4" w:space="0" w:color="auto"/>
              <w:right w:val="single" w:sz="4" w:space="0" w:color="auto"/>
            </w:tcBorders>
            <w:hideMark/>
          </w:tcPr>
          <w:p w14:paraId="5EADEB75" w14:textId="77777777" w:rsidR="004D26B2" w:rsidRPr="00AD26F5" w:rsidRDefault="004D26B2" w:rsidP="004D26B2">
            <w:pPr>
              <w:rPr>
                <w:sz w:val="22"/>
              </w:rPr>
            </w:pPr>
            <w:r w:rsidRPr="00AD26F5">
              <w:rPr>
                <w:sz w:val="22"/>
              </w:rPr>
              <w:t>Neveikiančios</w:t>
            </w:r>
          </w:p>
          <w:p w14:paraId="512ED69F"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CEC79EA" w14:textId="77777777" w:rsidR="004D26B2" w:rsidRPr="00AD26F5" w:rsidRDefault="004D26B2" w:rsidP="004D26B2">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670DCBEA"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754BBE8"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8B97C57" w14:textId="77777777" w:rsidR="004D26B2" w:rsidRPr="00AD26F5" w:rsidRDefault="004D26B2" w:rsidP="004D26B2">
            <w:pPr>
              <w:rPr>
                <w:sz w:val="22"/>
              </w:rPr>
            </w:pPr>
            <w:r w:rsidRPr="00AD26F5">
              <w:rPr>
                <w:sz w:val="22"/>
              </w:rPr>
              <w:t xml:space="preserve">Anykščių r. sav. </w:t>
            </w:r>
          </w:p>
          <w:p w14:paraId="6EE3CCE6" w14:textId="77777777" w:rsidR="004D26B2" w:rsidRPr="00AD26F5" w:rsidRDefault="004D26B2" w:rsidP="004D26B2">
            <w:pPr>
              <w:rPr>
                <w:sz w:val="22"/>
              </w:rPr>
            </w:pPr>
            <w:r w:rsidRPr="00AD26F5">
              <w:rPr>
                <w:sz w:val="22"/>
              </w:rPr>
              <w:t xml:space="preserve">Debeikių seniūnija </w:t>
            </w:r>
          </w:p>
          <w:p w14:paraId="343895B5" w14:textId="77777777" w:rsidR="004D26B2" w:rsidRPr="00AD26F5" w:rsidRDefault="004D26B2" w:rsidP="004D26B2">
            <w:pPr>
              <w:rPr>
                <w:sz w:val="22"/>
              </w:rPr>
            </w:pPr>
            <w:r w:rsidRPr="00AD26F5">
              <w:rPr>
                <w:sz w:val="22"/>
              </w:rPr>
              <w:t>J. Biliūno g. 46</w:t>
            </w:r>
          </w:p>
          <w:p w14:paraId="79D407DC" w14:textId="77777777" w:rsidR="004D26B2" w:rsidRPr="00AD26F5" w:rsidRDefault="004D26B2" w:rsidP="004D26B2">
            <w:pPr>
              <w:rPr>
                <w:sz w:val="22"/>
              </w:rPr>
            </w:pPr>
            <w:r w:rsidRPr="00AD26F5">
              <w:rPr>
                <w:sz w:val="22"/>
              </w:rPr>
              <w:t xml:space="preserve">29371 Debeikiai </w:t>
            </w:r>
          </w:p>
          <w:p w14:paraId="563E6B39" w14:textId="77777777" w:rsidR="004D26B2" w:rsidRDefault="004D26B2" w:rsidP="004D26B2">
            <w:pPr>
              <w:rPr>
                <w:sz w:val="22"/>
              </w:rPr>
            </w:pPr>
            <w:r w:rsidRPr="00AD26F5">
              <w:rPr>
                <w:sz w:val="22"/>
              </w:rPr>
              <w:t>Anykščių r.</w:t>
            </w:r>
          </w:p>
          <w:p w14:paraId="1C2E8E0F" w14:textId="7787CB92" w:rsidR="001545D5" w:rsidRPr="00AD26F5" w:rsidRDefault="001545D5" w:rsidP="004D26B2">
            <w:pPr>
              <w:rPr>
                <w:sz w:val="22"/>
              </w:rPr>
            </w:pPr>
            <w:r w:rsidRPr="00AD26F5">
              <w:rPr>
                <w:sz w:val="22"/>
              </w:rPr>
              <w:t>Seniūnas Alvydas Simonavičius</w:t>
            </w:r>
          </w:p>
          <w:p w14:paraId="3EDA2DE1" w14:textId="4BC67AAE" w:rsidR="004D26B2" w:rsidRPr="00AD26F5" w:rsidRDefault="004D26B2" w:rsidP="004D26B2">
            <w:pPr>
              <w:rPr>
                <w:sz w:val="22"/>
              </w:rPr>
            </w:pPr>
            <w:r w:rsidRPr="00AD26F5">
              <w:rPr>
                <w:sz w:val="22"/>
              </w:rPr>
              <w:t>tel. (</w:t>
            </w:r>
            <w:r w:rsidR="00F92236">
              <w:rPr>
                <w:sz w:val="22"/>
              </w:rPr>
              <w:t>0</w:t>
            </w:r>
            <w:r w:rsidRPr="00AD26F5">
              <w:rPr>
                <w:sz w:val="22"/>
              </w:rPr>
              <w:t xml:space="preserve"> 381) 43183</w:t>
            </w:r>
          </w:p>
        </w:tc>
      </w:tr>
      <w:tr w:rsidR="004D26B2" w:rsidRPr="00AD26F5" w14:paraId="2451A1A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1B2DD1D" w14:textId="4BD88C70" w:rsidR="004D26B2" w:rsidRPr="00AD26F5" w:rsidRDefault="004D26B2" w:rsidP="004D26B2">
            <w:pPr>
              <w:jc w:val="center"/>
              <w:rPr>
                <w:sz w:val="22"/>
              </w:rPr>
            </w:pPr>
            <w:r w:rsidRPr="00AD26F5">
              <w:rPr>
                <w:sz w:val="22"/>
              </w:rPr>
              <w:t>5</w:t>
            </w:r>
            <w:r w:rsidR="00F92236">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5D97A7A" w14:textId="77777777" w:rsidR="004D26B2" w:rsidRPr="00AD26F5" w:rsidRDefault="004D26B2" w:rsidP="004D26B2">
            <w:r w:rsidRPr="00AD26F5">
              <w:t>Kerkūzų kaimo kapinės (Kerkūzų k., Debeikių sen.)</w:t>
            </w:r>
          </w:p>
        </w:tc>
        <w:tc>
          <w:tcPr>
            <w:tcW w:w="2832" w:type="dxa"/>
            <w:tcBorders>
              <w:top w:val="single" w:sz="4" w:space="0" w:color="auto"/>
              <w:left w:val="single" w:sz="4" w:space="0" w:color="auto"/>
              <w:bottom w:val="single" w:sz="4" w:space="0" w:color="auto"/>
              <w:right w:val="single" w:sz="4" w:space="0" w:color="auto"/>
            </w:tcBorders>
            <w:hideMark/>
          </w:tcPr>
          <w:p w14:paraId="233C651A" w14:textId="77777777" w:rsidR="004D26B2" w:rsidRPr="00AD26F5" w:rsidRDefault="004D26B2" w:rsidP="004D26B2">
            <w:pPr>
              <w:rPr>
                <w:sz w:val="22"/>
              </w:rPr>
            </w:pPr>
            <w:r w:rsidRPr="00AD26F5">
              <w:rPr>
                <w:sz w:val="22"/>
              </w:rPr>
              <w:t>Neveikiančios</w:t>
            </w:r>
          </w:p>
          <w:p w14:paraId="5EFF548F"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45BE20C" w14:textId="77777777" w:rsidR="004D26B2" w:rsidRPr="00AD26F5" w:rsidRDefault="004D26B2" w:rsidP="004D26B2">
            <w:pPr>
              <w:jc w:val="center"/>
            </w:pPr>
            <w:r w:rsidRPr="00AD26F5">
              <w:t>0,22</w:t>
            </w:r>
          </w:p>
        </w:tc>
        <w:tc>
          <w:tcPr>
            <w:tcW w:w="2520" w:type="dxa"/>
            <w:tcBorders>
              <w:top w:val="single" w:sz="4" w:space="0" w:color="auto"/>
              <w:left w:val="single" w:sz="4" w:space="0" w:color="auto"/>
              <w:bottom w:val="single" w:sz="4" w:space="0" w:color="auto"/>
              <w:right w:val="single" w:sz="4" w:space="0" w:color="auto"/>
            </w:tcBorders>
            <w:hideMark/>
          </w:tcPr>
          <w:p w14:paraId="53FB8FA5"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4C28A00"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63512C4" w14:textId="77777777" w:rsidR="004D26B2" w:rsidRPr="00AD26F5" w:rsidRDefault="004D26B2" w:rsidP="004D26B2">
            <w:pPr>
              <w:rPr>
                <w:sz w:val="22"/>
              </w:rPr>
            </w:pPr>
            <w:r w:rsidRPr="00AD26F5">
              <w:rPr>
                <w:sz w:val="22"/>
              </w:rPr>
              <w:t xml:space="preserve">Anykščių r. sav. </w:t>
            </w:r>
          </w:p>
          <w:p w14:paraId="1D1DD148" w14:textId="77777777" w:rsidR="004D26B2" w:rsidRPr="00AD26F5" w:rsidRDefault="004D26B2" w:rsidP="004D26B2">
            <w:pPr>
              <w:rPr>
                <w:sz w:val="22"/>
              </w:rPr>
            </w:pPr>
            <w:r w:rsidRPr="00AD26F5">
              <w:rPr>
                <w:sz w:val="22"/>
              </w:rPr>
              <w:t xml:space="preserve">Debeikių seniūnija </w:t>
            </w:r>
          </w:p>
          <w:p w14:paraId="1BF27619" w14:textId="77777777" w:rsidR="004D26B2" w:rsidRPr="00AD26F5" w:rsidRDefault="004D26B2" w:rsidP="004D26B2">
            <w:pPr>
              <w:rPr>
                <w:sz w:val="22"/>
              </w:rPr>
            </w:pPr>
            <w:r w:rsidRPr="00AD26F5">
              <w:rPr>
                <w:sz w:val="22"/>
              </w:rPr>
              <w:t>J. Biliūno g. 46</w:t>
            </w:r>
          </w:p>
          <w:p w14:paraId="3FA966BD" w14:textId="77777777" w:rsidR="004D26B2" w:rsidRPr="00AD26F5" w:rsidRDefault="004D26B2" w:rsidP="004D26B2">
            <w:pPr>
              <w:rPr>
                <w:sz w:val="22"/>
              </w:rPr>
            </w:pPr>
            <w:r w:rsidRPr="00AD26F5">
              <w:rPr>
                <w:sz w:val="22"/>
              </w:rPr>
              <w:t xml:space="preserve">29371 Debeikiai </w:t>
            </w:r>
          </w:p>
          <w:p w14:paraId="60D72957" w14:textId="77777777" w:rsidR="004D26B2" w:rsidRDefault="004D26B2" w:rsidP="004D26B2">
            <w:pPr>
              <w:rPr>
                <w:sz w:val="22"/>
              </w:rPr>
            </w:pPr>
            <w:r w:rsidRPr="00AD26F5">
              <w:rPr>
                <w:sz w:val="22"/>
              </w:rPr>
              <w:t xml:space="preserve">Anykščių r. </w:t>
            </w:r>
          </w:p>
          <w:p w14:paraId="30AE5E6A" w14:textId="048F1871" w:rsidR="001545D5" w:rsidRPr="00AD26F5" w:rsidRDefault="001545D5" w:rsidP="004D26B2">
            <w:pPr>
              <w:rPr>
                <w:sz w:val="22"/>
              </w:rPr>
            </w:pPr>
            <w:r w:rsidRPr="00AD26F5">
              <w:rPr>
                <w:sz w:val="22"/>
              </w:rPr>
              <w:t>Seniūnas Alvydas Simonavičius</w:t>
            </w:r>
          </w:p>
          <w:p w14:paraId="45854269" w14:textId="7D9F47B6" w:rsidR="004D26B2" w:rsidRPr="00AD26F5" w:rsidRDefault="004D26B2" w:rsidP="004D26B2">
            <w:pPr>
              <w:rPr>
                <w:sz w:val="22"/>
              </w:rPr>
            </w:pPr>
            <w:r w:rsidRPr="00AD26F5">
              <w:rPr>
                <w:sz w:val="22"/>
              </w:rPr>
              <w:t>tel. (</w:t>
            </w:r>
            <w:r w:rsidR="007A7D18">
              <w:rPr>
                <w:sz w:val="22"/>
              </w:rPr>
              <w:t>0</w:t>
            </w:r>
            <w:r w:rsidRPr="00AD26F5">
              <w:rPr>
                <w:sz w:val="22"/>
              </w:rPr>
              <w:t xml:space="preserve"> 381) 43183</w:t>
            </w:r>
          </w:p>
        </w:tc>
      </w:tr>
      <w:tr w:rsidR="004D26B2" w:rsidRPr="00AD26F5" w14:paraId="08048ACE"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AB3E9B2" w14:textId="248FD470" w:rsidR="004D26B2" w:rsidRPr="00AD26F5" w:rsidRDefault="004D26B2" w:rsidP="004D26B2">
            <w:pPr>
              <w:jc w:val="center"/>
              <w:rPr>
                <w:sz w:val="22"/>
              </w:rPr>
            </w:pPr>
            <w:r w:rsidRPr="00AD26F5">
              <w:rPr>
                <w:sz w:val="22"/>
              </w:rPr>
              <w:t>5</w:t>
            </w:r>
            <w:r w:rsidR="007A7D18">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31943EF" w14:textId="77777777" w:rsidR="004D26B2" w:rsidRPr="00AD26F5" w:rsidRDefault="004D26B2" w:rsidP="004D26B2">
            <w:r w:rsidRPr="00AD26F5">
              <w:t>Dauneikių kaimo kapinės (Dauneikių k., Debeikių sen.)</w:t>
            </w:r>
          </w:p>
        </w:tc>
        <w:tc>
          <w:tcPr>
            <w:tcW w:w="2832" w:type="dxa"/>
            <w:tcBorders>
              <w:top w:val="single" w:sz="4" w:space="0" w:color="auto"/>
              <w:left w:val="single" w:sz="4" w:space="0" w:color="auto"/>
              <w:bottom w:val="single" w:sz="4" w:space="0" w:color="auto"/>
              <w:right w:val="single" w:sz="4" w:space="0" w:color="auto"/>
            </w:tcBorders>
            <w:hideMark/>
          </w:tcPr>
          <w:p w14:paraId="4B4FDB60" w14:textId="77777777" w:rsidR="004D26B2" w:rsidRPr="00AD26F5" w:rsidRDefault="004D26B2" w:rsidP="004D26B2">
            <w:pPr>
              <w:rPr>
                <w:sz w:val="22"/>
              </w:rPr>
            </w:pPr>
            <w:r w:rsidRPr="00AD26F5">
              <w:rPr>
                <w:sz w:val="22"/>
              </w:rPr>
              <w:t>Neveikiančios</w:t>
            </w:r>
          </w:p>
          <w:p w14:paraId="519FCA84"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A28FF38" w14:textId="77777777" w:rsidR="004D26B2" w:rsidRPr="00AD26F5" w:rsidRDefault="004D26B2" w:rsidP="004D26B2">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11D3FC4F"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C832B02"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F15AA12" w14:textId="77777777" w:rsidR="004D26B2" w:rsidRPr="00AD26F5" w:rsidRDefault="004D26B2" w:rsidP="004D26B2">
            <w:pPr>
              <w:rPr>
                <w:sz w:val="22"/>
              </w:rPr>
            </w:pPr>
            <w:r w:rsidRPr="00AD26F5">
              <w:rPr>
                <w:sz w:val="22"/>
              </w:rPr>
              <w:t xml:space="preserve">Anykščių r. sav. </w:t>
            </w:r>
          </w:p>
          <w:p w14:paraId="1D2A2CD0" w14:textId="77777777" w:rsidR="004D26B2" w:rsidRPr="00AD26F5" w:rsidRDefault="004D26B2" w:rsidP="004D26B2">
            <w:pPr>
              <w:rPr>
                <w:sz w:val="22"/>
              </w:rPr>
            </w:pPr>
            <w:r w:rsidRPr="00AD26F5">
              <w:rPr>
                <w:sz w:val="22"/>
              </w:rPr>
              <w:t xml:space="preserve">Debeikių seniūnija </w:t>
            </w:r>
          </w:p>
          <w:p w14:paraId="7605EAD8" w14:textId="77777777" w:rsidR="004D26B2" w:rsidRPr="00AD26F5" w:rsidRDefault="004D26B2" w:rsidP="004D26B2">
            <w:pPr>
              <w:rPr>
                <w:sz w:val="22"/>
              </w:rPr>
            </w:pPr>
            <w:r w:rsidRPr="00AD26F5">
              <w:rPr>
                <w:sz w:val="22"/>
              </w:rPr>
              <w:t>J. Biliūno g. 46</w:t>
            </w:r>
          </w:p>
          <w:p w14:paraId="5C0F6504" w14:textId="77777777" w:rsidR="004D26B2" w:rsidRPr="00AD26F5" w:rsidRDefault="004D26B2" w:rsidP="004D26B2">
            <w:pPr>
              <w:rPr>
                <w:sz w:val="22"/>
              </w:rPr>
            </w:pPr>
            <w:r w:rsidRPr="00AD26F5">
              <w:rPr>
                <w:sz w:val="22"/>
              </w:rPr>
              <w:t xml:space="preserve">29371 Debeikiai </w:t>
            </w:r>
          </w:p>
          <w:p w14:paraId="55A330BB" w14:textId="77777777" w:rsidR="004D26B2" w:rsidRDefault="004D26B2" w:rsidP="004D26B2">
            <w:pPr>
              <w:rPr>
                <w:sz w:val="22"/>
              </w:rPr>
            </w:pPr>
            <w:r w:rsidRPr="00AD26F5">
              <w:rPr>
                <w:sz w:val="22"/>
              </w:rPr>
              <w:t xml:space="preserve">Anykščių r. </w:t>
            </w:r>
          </w:p>
          <w:p w14:paraId="7CA3B778" w14:textId="584B99BF" w:rsidR="001545D5" w:rsidRPr="00AD26F5" w:rsidRDefault="001545D5" w:rsidP="004D26B2">
            <w:pPr>
              <w:rPr>
                <w:sz w:val="22"/>
              </w:rPr>
            </w:pPr>
            <w:r w:rsidRPr="00AD26F5">
              <w:rPr>
                <w:sz w:val="22"/>
              </w:rPr>
              <w:t>Seniūnas Alvydas Simonavičius</w:t>
            </w:r>
          </w:p>
          <w:p w14:paraId="1155149D" w14:textId="4BD85AE6" w:rsidR="004D26B2" w:rsidRPr="00AD26F5" w:rsidRDefault="004D26B2" w:rsidP="004D26B2">
            <w:pPr>
              <w:rPr>
                <w:sz w:val="22"/>
              </w:rPr>
            </w:pPr>
            <w:r w:rsidRPr="00AD26F5">
              <w:rPr>
                <w:sz w:val="22"/>
              </w:rPr>
              <w:t>tel. (</w:t>
            </w:r>
            <w:r w:rsidR="007A7D18">
              <w:rPr>
                <w:sz w:val="22"/>
              </w:rPr>
              <w:t>0</w:t>
            </w:r>
            <w:r w:rsidRPr="00AD26F5">
              <w:rPr>
                <w:sz w:val="22"/>
              </w:rPr>
              <w:t xml:space="preserve"> 381) 43183</w:t>
            </w:r>
          </w:p>
        </w:tc>
      </w:tr>
      <w:tr w:rsidR="004D26B2" w:rsidRPr="00AD26F5" w14:paraId="75DDA37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14DA40E" w14:textId="1DD0F098" w:rsidR="004D26B2" w:rsidRPr="00AD26F5" w:rsidRDefault="007A7D18" w:rsidP="004D26B2">
            <w:pPr>
              <w:jc w:val="center"/>
              <w:rPr>
                <w:sz w:val="22"/>
              </w:rPr>
            </w:pPr>
            <w:r>
              <w:rPr>
                <w:sz w:val="22"/>
              </w:rPr>
              <w:t>60</w:t>
            </w:r>
            <w:r w:rsidR="004D26B2" w:rsidRPr="00AD26F5">
              <w:rPr>
                <w:sz w:val="22"/>
              </w:rPr>
              <w:t>.</w:t>
            </w:r>
          </w:p>
        </w:tc>
        <w:tc>
          <w:tcPr>
            <w:tcW w:w="2267" w:type="dxa"/>
            <w:tcBorders>
              <w:top w:val="single" w:sz="4" w:space="0" w:color="auto"/>
              <w:left w:val="single" w:sz="4" w:space="0" w:color="auto"/>
              <w:bottom w:val="single" w:sz="4" w:space="0" w:color="auto"/>
              <w:right w:val="single" w:sz="4" w:space="0" w:color="auto"/>
            </w:tcBorders>
          </w:tcPr>
          <w:p w14:paraId="0A9B6ECD" w14:textId="77777777" w:rsidR="004D26B2" w:rsidRPr="00AD26F5" w:rsidRDefault="004D26B2" w:rsidP="004D26B2">
            <w:r w:rsidRPr="00AD26F5">
              <w:t>Kurtinių kaimo I kapinės (Kurtinių k., Debeikių sen.)</w:t>
            </w:r>
          </w:p>
          <w:p w14:paraId="07F66D6B" w14:textId="77777777" w:rsidR="004D26B2" w:rsidRPr="00AD26F5" w:rsidRDefault="004D26B2" w:rsidP="004D26B2"/>
          <w:p w14:paraId="13D0452A" w14:textId="77777777" w:rsidR="004D26B2" w:rsidRPr="00AD26F5" w:rsidRDefault="004D26B2" w:rsidP="004D26B2">
            <w:pPr>
              <w:rPr>
                <w:color w:val="FF0000"/>
              </w:rPr>
            </w:pPr>
          </w:p>
        </w:tc>
        <w:tc>
          <w:tcPr>
            <w:tcW w:w="2832" w:type="dxa"/>
            <w:tcBorders>
              <w:top w:val="single" w:sz="4" w:space="0" w:color="auto"/>
              <w:left w:val="single" w:sz="4" w:space="0" w:color="auto"/>
              <w:bottom w:val="single" w:sz="4" w:space="0" w:color="auto"/>
              <w:right w:val="single" w:sz="4" w:space="0" w:color="auto"/>
            </w:tcBorders>
            <w:hideMark/>
          </w:tcPr>
          <w:p w14:paraId="37FA24F0" w14:textId="77777777" w:rsidR="004D26B2" w:rsidRPr="00AD26F5" w:rsidRDefault="004D26B2" w:rsidP="004D26B2">
            <w:pPr>
              <w:rPr>
                <w:sz w:val="22"/>
              </w:rPr>
            </w:pPr>
            <w:r w:rsidRPr="00AD26F5">
              <w:rPr>
                <w:sz w:val="22"/>
              </w:rPr>
              <w:t>Neveikiančios</w:t>
            </w:r>
          </w:p>
          <w:p w14:paraId="1267EC5F"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7E3C28B" w14:textId="77777777" w:rsidR="004D26B2" w:rsidRPr="00AD26F5" w:rsidRDefault="004D26B2" w:rsidP="004D26B2">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37AB13A8"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91DE09C"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A3E8C93" w14:textId="77777777" w:rsidR="004D26B2" w:rsidRPr="00AD26F5" w:rsidRDefault="004D26B2" w:rsidP="004D26B2">
            <w:pPr>
              <w:rPr>
                <w:sz w:val="22"/>
              </w:rPr>
            </w:pPr>
            <w:r w:rsidRPr="00AD26F5">
              <w:rPr>
                <w:sz w:val="22"/>
              </w:rPr>
              <w:t xml:space="preserve">Anykščių raj. sav. </w:t>
            </w:r>
          </w:p>
          <w:p w14:paraId="5CA3BD51" w14:textId="77777777" w:rsidR="004D26B2" w:rsidRPr="00AD26F5" w:rsidRDefault="004D26B2" w:rsidP="004D26B2">
            <w:pPr>
              <w:rPr>
                <w:sz w:val="22"/>
              </w:rPr>
            </w:pPr>
            <w:r w:rsidRPr="00AD26F5">
              <w:rPr>
                <w:sz w:val="22"/>
              </w:rPr>
              <w:t xml:space="preserve">Debeikių seniūnija </w:t>
            </w:r>
          </w:p>
          <w:p w14:paraId="10A2A512" w14:textId="77777777" w:rsidR="004D26B2" w:rsidRPr="00AD26F5" w:rsidRDefault="004D26B2" w:rsidP="004D26B2">
            <w:pPr>
              <w:rPr>
                <w:sz w:val="22"/>
              </w:rPr>
            </w:pPr>
            <w:r w:rsidRPr="00AD26F5">
              <w:rPr>
                <w:sz w:val="22"/>
              </w:rPr>
              <w:t>J. Biliūno g. 46</w:t>
            </w:r>
          </w:p>
          <w:p w14:paraId="4AA35272" w14:textId="77777777" w:rsidR="004D26B2" w:rsidRPr="00AD26F5" w:rsidRDefault="004D26B2" w:rsidP="004D26B2">
            <w:pPr>
              <w:rPr>
                <w:sz w:val="22"/>
              </w:rPr>
            </w:pPr>
            <w:r w:rsidRPr="00AD26F5">
              <w:rPr>
                <w:sz w:val="22"/>
              </w:rPr>
              <w:t>29371 Debeikiai</w:t>
            </w:r>
          </w:p>
          <w:p w14:paraId="769EAE03" w14:textId="77777777" w:rsidR="004D26B2" w:rsidRDefault="004D26B2" w:rsidP="004D26B2">
            <w:pPr>
              <w:rPr>
                <w:sz w:val="22"/>
              </w:rPr>
            </w:pPr>
            <w:r w:rsidRPr="00AD26F5">
              <w:rPr>
                <w:sz w:val="22"/>
              </w:rPr>
              <w:t xml:space="preserve">Anykščių r. </w:t>
            </w:r>
          </w:p>
          <w:p w14:paraId="6CDC8830" w14:textId="05EAEC7C" w:rsidR="001545D5" w:rsidRPr="00AD26F5" w:rsidRDefault="001545D5" w:rsidP="004D26B2">
            <w:pPr>
              <w:rPr>
                <w:sz w:val="22"/>
              </w:rPr>
            </w:pPr>
            <w:r w:rsidRPr="00AD26F5">
              <w:rPr>
                <w:sz w:val="22"/>
              </w:rPr>
              <w:t>Seniūnas Alvydas Simonavičius</w:t>
            </w:r>
          </w:p>
          <w:p w14:paraId="0675F250" w14:textId="6D3FBA4C" w:rsidR="004D26B2" w:rsidRPr="00AD26F5" w:rsidRDefault="004D26B2" w:rsidP="004D26B2">
            <w:pPr>
              <w:rPr>
                <w:sz w:val="22"/>
              </w:rPr>
            </w:pPr>
            <w:r w:rsidRPr="00AD26F5">
              <w:rPr>
                <w:sz w:val="22"/>
              </w:rPr>
              <w:t>tel. (</w:t>
            </w:r>
            <w:r w:rsidR="007A7D18">
              <w:rPr>
                <w:sz w:val="22"/>
              </w:rPr>
              <w:t>0</w:t>
            </w:r>
            <w:r w:rsidRPr="00AD26F5">
              <w:rPr>
                <w:sz w:val="22"/>
              </w:rPr>
              <w:t xml:space="preserve"> 381) 43183</w:t>
            </w:r>
          </w:p>
        </w:tc>
      </w:tr>
      <w:tr w:rsidR="004D26B2" w:rsidRPr="00AD26F5" w14:paraId="5DC88DC9"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2D4826A" w14:textId="2618B7BB" w:rsidR="004D26B2" w:rsidRPr="00AD26F5" w:rsidRDefault="004D26B2" w:rsidP="004D26B2">
            <w:pPr>
              <w:jc w:val="center"/>
              <w:rPr>
                <w:sz w:val="22"/>
              </w:rPr>
            </w:pPr>
            <w:r w:rsidRPr="00AD26F5">
              <w:rPr>
                <w:sz w:val="22"/>
              </w:rPr>
              <w:lastRenderedPageBreak/>
              <w:t>6</w:t>
            </w:r>
            <w:r w:rsidR="007A7D18">
              <w:rPr>
                <w:sz w:val="22"/>
              </w:rPr>
              <w:t>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D9BFE4A" w14:textId="77777777" w:rsidR="004D26B2" w:rsidRPr="00AD26F5" w:rsidRDefault="004D26B2" w:rsidP="004D26B2">
            <w:r w:rsidRPr="00AD26F5">
              <w:t>Kurtinių kaimo II kapinės (Kurtinių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2477384C" w14:textId="77777777" w:rsidR="004D26B2" w:rsidRPr="00AD26F5" w:rsidRDefault="004D26B2" w:rsidP="004D26B2">
            <w:pPr>
              <w:rPr>
                <w:sz w:val="22"/>
              </w:rPr>
            </w:pPr>
            <w:r w:rsidRPr="00AD26F5">
              <w:rPr>
                <w:sz w:val="22"/>
              </w:rPr>
              <w:t>Neveikiančios</w:t>
            </w:r>
          </w:p>
          <w:p w14:paraId="0CB7862B"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7A2C8D4" w14:textId="77777777" w:rsidR="004D26B2" w:rsidRPr="00AD26F5" w:rsidRDefault="004D26B2" w:rsidP="004D26B2">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AFF6979"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37E158E" w14:textId="77777777" w:rsidR="004D26B2" w:rsidRPr="00AD26F5" w:rsidRDefault="004D26B2" w:rsidP="004D26B2">
            <w:pPr>
              <w:jc w:val="center"/>
            </w:pPr>
            <w:r w:rsidRPr="00AD26F5">
              <w:t xml:space="preserve">neregistruotos </w:t>
            </w:r>
          </w:p>
        </w:tc>
        <w:tc>
          <w:tcPr>
            <w:tcW w:w="3973" w:type="dxa"/>
            <w:tcBorders>
              <w:top w:val="single" w:sz="4" w:space="0" w:color="auto"/>
              <w:left w:val="single" w:sz="4" w:space="0" w:color="auto"/>
              <w:bottom w:val="single" w:sz="4" w:space="0" w:color="auto"/>
              <w:right w:val="single" w:sz="4" w:space="0" w:color="auto"/>
            </w:tcBorders>
            <w:hideMark/>
          </w:tcPr>
          <w:p w14:paraId="470DD72E" w14:textId="77777777" w:rsidR="004D26B2" w:rsidRPr="00AD26F5" w:rsidRDefault="004D26B2" w:rsidP="004D26B2">
            <w:pPr>
              <w:rPr>
                <w:sz w:val="22"/>
              </w:rPr>
            </w:pPr>
            <w:r w:rsidRPr="00AD26F5">
              <w:rPr>
                <w:sz w:val="22"/>
              </w:rPr>
              <w:t xml:space="preserve">Anykščių raj. sav. </w:t>
            </w:r>
          </w:p>
          <w:p w14:paraId="7904DD71" w14:textId="77777777" w:rsidR="004D26B2" w:rsidRPr="00AD26F5" w:rsidRDefault="004D26B2" w:rsidP="004D26B2">
            <w:pPr>
              <w:rPr>
                <w:sz w:val="22"/>
              </w:rPr>
            </w:pPr>
            <w:r w:rsidRPr="00AD26F5">
              <w:rPr>
                <w:sz w:val="22"/>
              </w:rPr>
              <w:t xml:space="preserve">Debeikių seniūnija </w:t>
            </w:r>
          </w:p>
          <w:p w14:paraId="4AB0412B" w14:textId="77777777" w:rsidR="004D26B2" w:rsidRPr="00AD26F5" w:rsidRDefault="004D26B2" w:rsidP="004D26B2">
            <w:pPr>
              <w:rPr>
                <w:sz w:val="22"/>
              </w:rPr>
            </w:pPr>
            <w:r w:rsidRPr="00AD26F5">
              <w:rPr>
                <w:sz w:val="22"/>
              </w:rPr>
              <w:t>J. Biliūno g. 46</w:t>
            </w:r>
          </w:p>
          <w:p w14:paraId="66C0F80B" w14:textId="77777777" w:rsidR="004D26B2" w:rsidRPr="00AD26F5" w:rsidRDefault="004D26B2" w:rsidP="004D26B2">
            <w:pPr>
              <w:rPr>
                <w:sz w:val="22"/>
              </w:rPr>
            </w:pPr>
            <w:r w:rsidRPr="00AD26F5">
              <w:rPr>
                <w:sz w:val="22"/>
              </w:rPr>
              <w:t xml:space="preserve">29371 Debeikiai </w:t>
            </w:r>
          </w:p>
          <w:p w14:paraId="13F8ADA4" w14:textId="77777777" w:rsidR="004D26B2" w:rsidRDefault="004D26B2" w:rsidP="004D26B2">
            <w:pPr>
              <w:rPr>
                <w:sz w:val="22"/>
              </w:rPr>
            </w:pPr>
            <w:r w:rsidRPr="00AD26F5">
              <w:rPr>
                <w:sz w:val="22"/>
              </w:rPr>
              <w:t xml:space="preserve">Anykščių r. </w:t>
            </w:r>
          </w:p>
          <w:p w14:paraId="456CE860" w14:textId="4799D7AD" w:rsidR="001545D5" w:rsidRPr="00AD26F5" w:rsidRDefault="001545D5" w:rsidP="004D26B2">
            <w:pPr>
              <w:rPr>
                <w:sz w:val="22"/>
              </w:rPr>
            </w:pPr>
            <w:r w:rsidRPr="00AD26F5">
              <w:rPr>
                <w:sz w:val="22"/>
              </w:rPr>
              <w:t>Seniūnas Alvydas Simonavičius</w:t>
            </w:r>
          </w:p>
          <w:p w14:paraId="5CD12014" w14:textId="525475E1" w:rsidR="004D26B2" w:rsidRPr="00AD26F5" w:rsidRDefault="004D26B2" w:rsidP="004D26B2">
            <w:pPr>
              <w:rPr>
                <w:sz w:val="22"/>
              </w:rPr>
            </w:pPr>
            <w:r w:rsidRPr="00AD26F5">
              <w:rPr>
                <w:sz w:val="22"/>
              </w:rPr>
              <w:t>tel. (</w:t>
            </w:r>
            <w:r w:rsidR="007A7D18">
              <w:rPr>
                <w:sz w:val="22"/>
              </w:rPr>
              <w:t>0</w:t>
            </w:r>
            <w:r w:rsidRPr="00AD26F5">
              <w:rPr>
                <w:sz w:val="22"/>
              </w:rPr>
              <w:t xml:space="preserve"> 381) 43183</w:t>
            </w:r>
          </w:p>
        </w:tc>
      </w:tr>
      <w:tr w:rsidR="004D26B2" w:rsidRPr="00AD26F5" w14:paraId="4802E99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1F42EC9" w14:textId="2E6707E3" w:rsidR="004D26B2" w:rsidRPr="00AD26F5" w:rsidRDefault="004D26B2" w:rsidP="004D26B2">
            <w:pPr>
              <w:jc w:val="center"/>
              <w:rPr>
                <w:sz w:val="22"/>
              </w:rPr>
            </w:pPr>
            <w:r w:rsidRPr="00AD26F5">
              <w:rPr>
                <w:sz w:val="22"/>
              </w:rPr>
              <w:t>6</w:t>
            </w:r>
            <w:r w:rsidR="007A7D18">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FB3BBE5" w14:textId="77777777" w:rsidR="004D26B2" w:rsidRPr="00AD26F5" w:rsidRDefault="004D26B2" w:rsidP="004D26B2">
            <w:r w:rsidRPr="00AD26F5">
              <w:t xml:space="preserve">Legų kaimo kapinės (Legų k., Debeikių sen.)   </w:t>
            </w:r>
          </w:p>
        </w:tc>
        <w:tc>
          <w:tcPr>
            <w:tcW w:w="2832" w:type="dxa"/>
            <w:tcBorders>
              <w:top w:val="single" w:sz="4" w:space="0" w:color="auto"/>
              <w:left w:val="single" w:sz="4" w:space="0" w:color="auto"/>
              <w:bottom w:val="single" w:sz="4" w:space="0" w:color="auto"/>
              <w:right w:val="single" w:sz="4" w:space="0" w:color="auto"/>
            </w:tcBorders>
            <w:hideMark/>
          </w:tcPr>
          <w:p w14:paraId="6D3C292A" w14:textId="77777777" w:rsidR="004D26B2" w:rsidRPr="00AD26F5" w:rsidRDefault="004D26B2" w:rsidP="004D26B2">
            <w:pPr>
              <w:rPr>
                <w:sz w:val="22"/>
              </w:rPr>
            </w:pPr>
            <w:r w:rsidRPr="00AD26F5">
              <w:rPr>
                <w:sz w:val="22"/>
              </w:rPr>
              <w:t>Neveikiančios</w:t>
            </w:r>
          </w:p>
          <w:p w14:paraId="38041C74"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0C47312" w14:textId="77777777" w:rsidR="004D26B2" w:rsidRPr="00AD26F5" w:rsidRDefault="004D26B2" w:rsidP="004D26B2">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5B7F46B7"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CC8B7C4"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B3EB982" w14:textId="77777777" w:rsidR="004D26B2" w:rsidRPr="00AD26F5" w:rsidRDefault="004D26B2" w:rsidP="004D26B2">
            <w:pPr>
              <w:rPr>
                <w:sz w:val="22"/>
              </w:rPr>
            </w:pPr>
            <w:r w:rsidRPr="00AD26F5">
              <w:rPr>
                <w:sz w:val="22"/>
              </w:rPr>
              <w:t xml:space="preserve">Anykščių raj. sav. </w:t>
            </w:r>
          </w:p>
          <w:p w14:paraId="305FB23A" w14:textId="77777777" w:rsidR="004D26B2" w:rsidRPr="00AD26F5" w:rsidRDefault="004D26B2" w:rsidP="004D26B2">
            <w:pPr>
              <w:rPr>
                <w:sz w:val="22"/>
              </w:rPr>
            </w:pPr>
            <w:r w:rsidRPr="00AD26F5">
              <w:rPr>
                <w:sz w:val="22"/>
              </w:rPr>
              <w:t xml:space="preserve">Debeikių seniūnija </w:t>
            </w:r>
          </w:p>
          <w:p w14:paraId="62453A9A" w14:textId="77777777" w:rsidR="004D26B2" w:rsidRPr="00AD26F5" w:rsidRDefault="004D26B2" w:rsidP="004D26B2">
            <w:pPr>
              <w:rPr>
                <w:sz w:val="22"/>
              </w:rPr>
            </w:pPr>
            <w:r w:rsidRPr="00AD26F5">
              <w:rPr>
                <w:sz w:val="22"/>
              </w:rPr>
              <w:t>J. Biliūno g. 46</w:t>
            </w:r>
          </w:p>
          <w:p w14:paraId="14E6167E" w14:textId="77777777" w:rsidR="004D26B2" w:rsidRPr="00AD26F5" w:rsidRDefault="004D26B2" w:rsidP="004D26B2">
            <w:pPr>
              <w:rPr>
                <w:sz w:val="22"/>
              </w:rPr>
            </w:pPr>
            <w:r w:rsidRPr="00AD26F5">
              <w:rPr>
                <w:sz w:val="22"/>
              </w:rPr>
              <w:t xml:space="preserve">29371 Debeikiai </w:t>
            </w:r>
          </w:p>
          <w:p w14:paraId="59F98C81" w14:textId="77777777" w:rsidR="004D26B2" w:rsidRDefault="004D26B2" w:rsidP="004D26B2">
            <w:pPr>
              <w:rPr>
                <w:sz w:val="22"/>
              </w:rPr>
            </w:pPr>
            <w:r w:rsidRPr="00AD26F5">
              <w:rPr>
                <w:sz w:val="22"/>
              </w:rPr>
              <w:t xml:space="preserve">Anykščių r. </w:t>
            </w:r>
          </w:p>
          <w:p w14:paraId="6BE148BB" w14:textId="47B10E6F" w:rsidR="001545D5" w:rsidRPr="00AD26F5" w:rsidRDefault="001545D5" w:rsidP="004D26B2">
            <w:pPr>
              <w:rPr>
                <w:sz w:val="22"/>
              </w:rPr>
            </w:pPr>
            <w:r w:rsidRPr="00AD26F5">
              <w:rPr>
                <w:sz w:val="22"/>
              </w:rPr>
              <w:t>Seniūnas Alvydas Simonavičius</w:t>
            </w:r>
          </w:p>
          <w:p w14:paraId="147E2FF8" w14:textId="7E121DF3" w:rsidR="004D26B2" w:rsidRPr="00AD26F5" w:rsidRDefault="004D26B2" w:rsidP="004D26B2">
            <w:pPr>
              <w:rPr>
                <w:sz w:val="22"/>
              </w:rPr>
            </w:pPr>
            <w:r w:rsidRPr="00AD26F5">
              <w:rPr>
                <w:sz w:val="22"/>
              </w:rPr>
              <w:t>tel. (</w:t>
            </w:r>
            <w:r w:rsidR="007A7D18">
              <w:rPr>
                <w:sz w:val="22"/>
              </w:rPr>
              <w:t>0</w:t>
            </w:r>
            <w:r w:rsidRPr="00AD26F5">
              <w:rPr>
                <w:sz w:val="22"/>
              </w:rPr>
              <w:t xml:space="preserve"> 381) 43183</w:t>
            </w:r>
          </w:p>
        </w:tc>
      </w:tr>
      <w:tr w:rsidR="004D26B2" w:rsidRPr="00AD26F5" w14:paraId="4679D3A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2C88EBD" w14:textId="518D1AB4" w:rsidR="004D26B2" w:rsidRPr="00AD26F5" w:rsidRDefault="004D26B2" w:rsidP="004D26B2">
            <w:pPr>
              <w:jc w:val="center"/>
              <w:rPr>
                <w:sz w:val="22"/>
              </w:rPr>
            </w:pPr>
            <w:r w:rsidRPr="00AD26F5">
              <w:rPr>
                <w:sz w:val="22"/>
              </w:rPr>
              <w:t>6</w:t>
            </w:r>
            <w:r w:rsidR="007A7D18">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318C1AD" w14:textId="77777777" w:rsidR="004D26B2" w:rsidRPr="00AD26F5" w:rsidRDefault="004D26B2" w:rsidP="004D26B2">
            <w:r w:rsidRPr="00AD26F5">
              <w:t>Kavarsko miesto (senosios) kapinės (Pergalės g., Kavarsko m.</w:t>
            </w:r>
          </w:p>
          <w:p w14:paraId="77CADB97" w14:textId="77777777" w:rsidR="004D26B2" w:rsidRPr="00AD26F5" w:rsidRDefault="004D26B2" w:rsidP="004D26B2">
            <w:r w:rsidRPr="00AD26F5">
              <w:t>Kavarsko sen.)</w:t>
            </w:r>
          </w:p>
        </w:tc>
        <w:tc>
          <w:tcPr>
            <w:tcW w:w="2832" w:type="dxa"/>
            <w:tcBorders>
              <w:top w:val="single" w:sz="4" w:space="0" w:color="auto"/>
              <w:left w:val="single" w:sz="4" w:space="0" w:color="auto"/>
              <w:bottom w:val="single" w:sz="4" w:space="0" w:color="auto"/>
              <w:right w:val="single" w:sz="4" w:space="0" w:color="auto"/>
            </w:tcBorders>
            <w:hideMark/>
          </w:tcPr>
          <w:p w14:paraId="3C573694" w14:textId="77777777" w:rsidR="004D26B2" w:rsidRPr="00AD26F5" w:rsidRDefault="004D26B2" w:rsidP="004D26B2">
            <w:pPr>
              <w:rPr>
                <w:sz w:val="22"/>
              </w:rPr>
            </w:pPr>
            <w:r w:rsidRPr="00AD26F5">
              <w:rPr>
                <w:sz w:val="22"/>
              </w:rPr>
              <w:t>Veikiančios</w:t>
            </w:r>
          </w:p>
          <w:p w14:paraId="78D59604"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4E917E2" w14:textId="77777777" w:rsidR="004D26B2" w:rsidRPr="00AD26F5" w:rsidRDefault="004D26B2" w:rsidP="004D26B2">
            <w:pPr>
              <w:jc w:val="center"/>
            </w:pPr>
            <w:r w:rsidRPr="00AD26F5">
              <w:t>3,3213</w:t>
            </w:r>
          </w:p>
        </w:tc>
        <w:tc>
          <w:tcPr>
            <w:tcW w:w="2520" w:type="dxa"/>
            <w:tcBorders>
              <w:top w:val="single" w:sz="4" w:space="0" w:color="auto"/>
              <w:left w:val="single" w:sz="4" w:space="0" w:color="auto"/>
              <w:bottom w:val="single" w:sz="4" w:space="0" w:color="auto"/>
              <w:right w:val="single" w:sz="4" w:space="0" w:color="auto"/>
            </w:tcBorders>
            <w:hideMark/>
          </w:tcPr>
          <w:p w14:paraId="6D45F976" w14:textId="77777777" w:rsidR="004D26B2" w:rsidRPr="00AD26F5" w:rsidRDefault="004D26B2" w:rsidP="004D26B2">
            <w:pPr>
              <w:jc w:val="center"/>
              <w:rPr>
                <w:sz w:val="22"/>
              </w:rPr>
            </w:pPr>
            <w:r w:rsidRPr="00AD26F5">
              <w:rPr>
                <w:sz w:val="22"/>
              </w:rPr>
              <w:t xml:space="preserve">Žemės sklypo unikalus </w:t>
            </w:r>
          </w:p>
          <w:p w14:paraId="30802532" w14:textId="77777777" w:rsidR="004D26B2" w:rsidRPr="00AD26F5" w:rsidRDefault="004D26B2" w:rsidP="004D26B2">
            <w:pPr>
              <w:jc w:val="center"/>
              <w:rPr>
                <w:sz w:val="22"/>
              </w:rPr>
            </w:pPr>
            <w:r w:rsidRPr="00AD26F5">
              <w:rPr>
                <w:sz w:val="22"/>
              </w:rPr>
              <w:t xml:space="preserve">Nr. 3432-0003-0035, </w:t>
            </w:r>
          </w:p>
          <w:p w14:paraId="3F1FB66C" w14:textId="77777777" w:rsidR="004D26B2" w:rsidRPr="00AD26F5" w:rsidRDefault="004D26B2" w:rsidP="004D26B2">
            <w:pPr>
              <w:jc w:val="center"/>
              <w:rPr>
                <w:sz w:val="22"/>
              </w:rPr>
            </w:pPr>
            <w:r w:rsidRPr="00AD26F5">
              <w:rPr>
                <w:sz w:val="22"/>
              </w:rPr>
              <w:t>1999-02-10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3EA61D1C" w14:textId="77777777" w:rsidR="004D26B2" w:rsidRPr="00AD26F5" w:rsidRDefault="004D26B2" w:rsidP="004D26B2">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05B786C7" w14:textId="77777777" w:rsidR="004D26B2" w:rsidRPr="00AD26F5" w:rsidRDefault="004D26B2" w:rsidP="004D26B2">
            <w:pPr>
              <w:rPr>
                <w:sz w:val="22"/>
              </w:rPr>
            </w:pPr>
            <w:r w:rsidRPr="00AD26F5">
              <w:rPr>
                <w:sz w:val="22"/>
              </w:rPr>
              <w:t xml:space="preserve">UAB Anykščių </w:t>
            </w:r>
          </w:p>
          <w:p w14:paraId="6CBA3E55" w14:textId="77777777" w:rsidR="004D26B2" w:rsidRPr="00AD26F5" w:rsidRDefault="004D26B2" w:rsidP="004D26B2">
            <w:pPr>
              <w:rPr>
                <w:sz w:val="22"/>
              </w:rPr>
            </w:pPr>
            <w:r w:rsidRPr="00AD26F5">
              <w:rPr>
                <w:sz w:val="22"/>
              </w:rPr>
              <w:t>komunalinis ūkis</w:t>
            </w:r>
          </w:p>
          <w:p w14:paraId="3FF62C01" w14:textId="77777777" w:rsidR="004D26B2" w:rsidRPr="00AD26F5" w:rsidRDefault="004D26B2" w:rsidP="004D26B2">
            <w:pPr>
              <w:rPr>
                <w:sz w:val="22"/>
              </w:rPr>
            </w:pPr>
            <w:r w:rsidRPr="00AD26F5">
              <w:rPr>
                <w:sz w:val="22"/>
              </w:rPr>
              <w:t>Gegužės g. 47</w:t>
            </w:r>
          </w:p>
          <w:p w14:paraId="6202F635" w14:textId="77777777" w:rsidR="004D26B2" w:rsidRDefault="004D26B2" w:rsidP="004D26B2">
            <w:pPr>
              <w:rPr>
                <w:sz w:val="22"/>
              </w:rPr>
            </w:pPr>
            <w:r w:rsidRPr="00AD26F5">
              <w:rPr>
                <w:sz w:val="22"/>
              </w:rPr>
              <w:t>29107 Anykščiai</w:t>
            </w:r>
          </w:p>
          <w:p w14:paraId="09C0D7C1" w14:textId="7A1176A6" w:rsidR="001545D5" w:rsidRPr="00AD26F5" w:rsidRDefault="001545D5" w:rsidP="004D26B2">
            <w:pPr>
              <w:rPr>
                <w:sz w:val="22"/>
              </w:rPr>
            </w:pPr>
            <w:r w:rsidRPr="00AD26F5">
              <w:rPr>
                <w:sz w:val="22"/>
              </w:rPr>
              <w:t>Padalinio vadovas Kęstutis Šermukšnis</w:t>
            </w:r>
          </w:p>
          <w:p w14:paraId="3729DE73" w14:textId="1B407D0E" w:rsidR="004D26B2" w:rsidRPr="00AD26F5" w:rsidRDefault="004D26B2" w:rsidP="004D26B2">
            <w:pPr>
              <w:rPr>
                <w:sz w:val="22"/>
              </w:rPr>
            </w:pPr>
            <w:r w:rsidRPr="00AD26F5">
              <w:rPr>
                <w:sz w:val="22"/>
              </w:rPr>
              <w:t>tel. (</w:t>
            </w:r>
            <w:r w:rsidR="007A7D18">
              <w:rPr>
                <w:sz w:val="22"/>
              </w:rPr>
              <w:t>0</w:t>
            </w:r>
            <w:r w:rsidRPr="00AD26F5">
              <w:rPr>
                <w:sz w:val="22"/>
              </w:rPr>
              <w:t xml:space="preserve"> 381) 42687</w:t>
            </w:r>
          </w:p>
          <w:p w14:paraId="5C47B865" w14:textId="77777777" w:rsidR="004D26B2" w:rsidRPr="00AD26F5" w:rsidRDefault="004D26B2" w:rsidP="004D26B2">
            <w:pPr>
              <w:rPr>
                <w:sz w:val="22"/>
              </w:rPr>
            </w:pPr>
            <w:r w:rsidRPr="00AD26F5">
              <w:rPr>
                <w:sz w:val="22"/>
              </w:rPr>
              <w:t xml:space="preserve">el. p. </w:t>
            </w:r>
            <w:hyperlink r:id="rId25" w:history="1">
              <w:r w:rsidRPr="00AD26F5">
                <w:rPr>
                  <w:rStyle w:val="Hipersaitas"/>
                  <w:color w:val="auto"/>
                  <w:szCs w:val="24"/>
                </w:rPr>
                <w:t>info@anykom.lt</w:t>
              </w:r>
            </w:hyperlink>
          </w:p>
        </w:tc>
      </w:tr>
      <w:tr w:rsidR="004D26B2" w:rsidRPr="00AD26F5" w14:paraId="5C1E4A1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AB8B8A1" w14:textId="6853945C" w:rsidR="004D26B2" w:rsidRPr="00AD26F5" w:rsidRDefault="004D26B2" w:rsidP="004D26B2">
            <w:pPr>
              <w:jc w:val="center"/>
              <w:rPr>
                <w:sz w:val="22"/>
              </w:rPr>
            </w:pPr>
            <w:r w:rsidRPr="00AD26F5">
              <w:rPr>
                <w:sz w:val="22"/>
              </w:rPr>
              <w:t>6</w:t>
            </w:r>
            <w:r w:rsidR="007A7D18">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B8FDCF8" w14:textId="77777777" w:rsidR="004D26B2" w:rsidRPr="00AD26F5" w:rsidRDefault="004D26B2" w:rsidP="004D26B2">
            <w:r w:rsidRPr="00AD26F5">
              <w:t>Kavarsko miesto (naujosios) kapinės (P.Raudonikio g., Kavarsko m.,</w:t>
            </w:r>
          </w:p>
          <w:p w14:paraId="491CDFD3" w14:textId="77777777" w:rsidR="004D26B2" w:rsidRPr="00AD26F5" w:rsidRDefault="004D26B2" w:rsidP="004D26B2">
            <w:r w:rsidRPr="00AD26F5">
              <w:t>Kavarsko sen.)</w:t>
            </w:r>
          </w:p>
        </w:tc>
        <w:tc>
          <w:tcPr>
            <w:tcW w:w="2832" w:type="dxa"/>
            <w:tcBorders>
              <w:top w:val="single" w:sz="4" w:space="0" w:color="auto"/>
              <w:left w:val="single" w:sz="4" w:space="0" w:color="auto"/>
              <w:bottom w:val="single" w:sz="4" w:space="0" w:color="auto"/>
              <w:right w:val="single" w:sz="4" w:space="0" w:color="auto"/>
            </w:tcBorders>
            <w:hideMark/>
          </w:tcPr>
          <w:p w14:paraId="73C3714C" w14:textId="77777777" w:rsidR="004D26B2" w:rsidRPr="00AD26F5" w:rsidRDefault="004D26B2" w:rsidP="004D26B2">
            <w:pPr>
              <w:rPr>
                <w:sz w:val="22"/>
              </w:rPr>
            </w:pPr>
            <w:r w:rsidRPr="00AD26F5">
              <w:rPr>
                <w:sz w:val="22"/>
              </w:rPr>
              <w:t>Veikiančios</w:t>
            </w:r>
          </w:p>
          <w:p w14:paraId="2BDE7409"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01647D4" w14:textId="77777777" w:rsidR="004D26B2" w:rsidRPr="00AD26F5" w:rsidRDefault="004D26B2" w:rsidP="004D26B2">
            <w:pPr>
              <w:jc w:val="center"/>
            </w:pPr>
            <w:r w:rsidRPr="00AD26F5">
              <w:t>4,403</w:t>
            </w:r>
          </w:p>
        </w:tc>
        <w:tc>
          <w:tcPr>
            <w:tcW w:w="2520" w:type="dxa"/>
            <w:tcBorders>
              <w:top w:val="single" w:sz="4" w:space="0" w:color="auto"/>
              <w:left w:val="single" w:sz="4" w:space="0" w:color="auto"/>
              <w:bottom w:val="single" w:sz="4" w:space="0" w:color="auto"/>
              <w:right w:val="single" w:sz="4" w:space="0" w:color="auto"/>
            </w:tcBorders>
            <w:hideMark/>
          </w:tcPr>
          <w:p w14:paraId="41CE393A" w14:textId="77777777" w:rsidR="004D26B2" w:rsidRPr="00AD26F5" w:rsidRDefault="004D26B2" w:rsidP="004D26B2">
            <w:pPr>
              <w:jc w:val="center"/>
              <w:rPr>
                <w:sz w:val="22"/>
              </w:rPr>
            </w:pPr>
            <w:r w:rsidRPr="00AD26F5">
              <w:rPr>
                <w:sz w:val="22"/>
              </w:rPr>
              <w:t xml:space="preserve">Žemės sklypo unikalus </w:t>
            </w:r>
          </w:p>
          <w:p w14:paraId="1F763C2A" w14:textId="77777777" w:rsidR="004D26B2" w:rsidRPr="00AD26F5" w:rsidRDefault="004D26B2" w:rsidP="004D26B2">
            <w:pPr>
              <w:jc w:val="center"/>
              <w:rPr>
                <w:sz w:val="22"/>
              </w:rPr>
            </w:pPr>
            <w:r w:rsidRPr="00AD26F5">
              <w:rPr>
                <w:sz w:val="22"/>
              </w:rPr>
              <w:t xml:space="preserve">Nr. 3432-0003-0034  </w:t>
            </w:r>
          </w:p>
          <w:p w14:paraId="15EEE5C9" w14:textId="77777777" w:rsidR="004D26B2" w:rsidRPr="00AD26F5" w:rsidRDefault="004D26B2" w:rsidP="004D26B2">
            <w:pPr>
              <w:jc w:val="center"/>
              <w:rPr>
                <w:sz w:val="22"/>
              </w:rPr>
            </w:pPr>
            <w:r w:rsidRPr="00AD26F5">
              <w:rPr>
                <w:sz w:val="22"/>
              </w:rPr>
              <w:t>1999-02-10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08F21149"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98DD903" w14:textId="77777777" w:rsidR="004D26B2" w:rsidRPr="00AD26F5" w:rsidRDefault="004D26B2" w:rsidP="004D26B2">
            <w:pPr>
              <w:rPr>
                <w:sz w:val="22"/>
              </w:rPr>
            </w:pPr>
            <w:r w:rsidRPr="00AD26F5">
              <w:rPr>
                <w:sz w:val="22"/>
              </w:rPr>
              <w:t>UAB Anykščių</w:t>
            </w:r>
          </w:p>
          <w:p w14:paraId="61CB2A78" w14:textId="77777777" w:rsidR="004D26B2" w:rsidRPr="00AD26F5" w:rsidRDefault="004D26B2" w:rsidP="004D26B2">
            <w:pPr>
              <w:rPr>
                <w:sz w:val="22"/>
              </w:rPr>
            </w:pPr>
            <w:r w:rsidRPr="00AD26F5">
              <w:rPr>
                <w:sz w:val="22"/>
              </w:rPr>
              <w:t xml:space="preserve"> komunalinis ūkis</w:t>
            </w:r>
          </w:p>
          <w:p w14:paraId="4A292A64" w14:textId="77777777" w:rsidR="004D26B2" w:rsidRPr="00AD26F5" w:rsidRDefault="004D26B2" w:rsidP="004D26B2">
            <w:pPr>
              <w:rPr>
                <w:sz w:val="22"/>
              </w:rPr>
            </w:pPr>
            <w:r w:rsidRPr="00AD26F5">
              <w:rPr>
                <w:sz w:val="22"/>
              </w:rPr>
              <w:t>Gegužės g. 47</w:t>
            </w:r>
          </w:p>
          <w:p w14:paraId="284C0E47" w14:textId="77777777" w:rsidR="004D26B2" w:rsidRDefault="004D26B2" w:rsidP="004D26B2">
            <w:pPr>
              <w:rPr>
                <w:sz w:val="22"/>
              </w:rPr>
            </w:pPr>
            <w:r w:rsidRPr="00AD26F5">
              <w:rPr>
                <w:sz w:val="22"/>
              </w:rPr>
              <w:t>29107 Anykščiai</w:t>
            </w:r>
          </w:p>
          <w:p w14:paraId="5C441AFD" w14:textId="5304D75D" w:rsidR="001545D5" w:rsidRPr="00AD26F5" w:rsidRDefault="001545D5" w:rsidP="004D26B2">
            <w:pPr>
              <w:rPr>
                <w:sz w:val="22"/>
              </w:rPr>
            </w:pPr>
            <w:r w:rsidRPr="00AD26F5">
              <w:rPr>
                <w:sz w:val="22"/>
              </w:rPr>
              <w:t>Padalinio vadovas Kęstutis Šermukšnis</w:t>
            </w:r>
          </w:p>
          <w:p w14:paraId="2A31AC12" w14:textId="4CB01E65" w:rsidR="004D26B2" w:rsidRPr="00AD26F5" w:rsidRDefault="004D26B2" w:rsidP="004D26B2">
            <w:pPr>
              <w:rPr>
                <w:sz w:val="22"/>
              </w:rPr>
            </w:pPr>
            <w:r w:rsidRPr="00AD26F5">
              <w:rPr>
                <w:sz w:val="22"/>
              </w:rPr>
              <w:t>tel. (</w:t>
            </w:r>
            <w:r w:rsidR="007A7D18">
              <w:rPr>
                <w:sz w:val="22"/>
              </w:rPr>
              <w:t>0</w:t>
            </w:r>
            <w:r w:rsidRPr="00AD26F5">
              <w:rPr>
                <w:sz w:val="22"/>
              </w:rPr>
              <w:t xml:space="preserve"> 381) 42687</w:t>
            </w:r>
          </w:p>
          <w:p w14:paraId="4EA2F1AD" w14:textId="77777777" w:rsidR="004D26B2" w:rsidRPr="00AD26F5" w:rsidRDefault="004D26B2" w:rsidP="004D26B2">
            <w:pPr>
              <w:rPr>
                <w:sz w:val="22"/>
              </w:rPr>
            </w:pPr>
            <w:r w:rsidRPr="00AD26F5">
              <w:rPr>
                <w:sz w:val="22"/>
              </w:rPr>
              <w:t xml:space="preserve">el. p. </w:t>
            </w:r>
            <w:hyperlink r:id="rId26" w:history="1">
              <w:r w:rsidRPr="00AD26F5">
                <w:rPr>
                  <w:rStyle w:val="Hipersaitas"/>
                  <w:color w:val="auto"/>
                  <w:szCs w:val="24"/>
                </w:rPr>
                <w:t>info@anykom.lt</w:t>
              </w:r>
            </w:hyperlink>
          </w:p>
        </w:tc>
      </w:tr>
      <w:tr w:rsidR="004D26B2" w:rsidRPr="00AD26F5" w14:paraId="46CBDD5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10D692B" w14:textId="3BD6396C" w:rsidR="004D26B2" w:rsidRPr="00AD26F5" w:rsidRDefault="004D26B2" w:rsidP="004D26B2">
            <w:pPr>
              <w:jc w:val="center"/>
              <w:rPr>
                <w:sz w:val="22"/>
              </w:rPr>
            </w:pPr>
            <w:r w:rsidRPr="00AD26F5">
              <w:rPr>
                <w:sz w:val="22"/>
              </w:rPr>
              <w:t>6</w:t>
            </w:r>
            <w:r w:rsidR="007A7D18">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A88400E" w14:textId="77777777" w:rsidR="004D26B2" w:rsidRPr="00AD26F5" w:rsidRDefault="004D26B2" w:rsidP="004D26B2">
            <w:r w:rsidRPr="00AD26F5">
              <w:t xml:space="preserve">Dabužių kaimo kapinės (Dabužių I k., Kavarsko sen.)  </w:t>
            </w:r>
          </w:p>
        </w:tc>
        <w:tc>
          <w:tcPr>
            <w:tcW w:w="2832" w:type="dxa"/>
            <w:tcBorders>
              <w:top w:val="single" w:sz="4" w:space="0" w:color="auto"/>
              <w:left w:val="single" w:sz="4" w:space="0" w:color="auto"/>
              <w:bottom w:val="single" w:sz="4" w:space="0" w:color="auto"/>
              <w:right w:val="single" w:sz="4" w:space="0" w:color="auto"/>
            </w:tcBorders>
            <w:hideMark/>
          </w:tcPr>
          <w:p w14:paraId="680E4415" w14:textId="77777777" w:rsidR="004D26B2" w:rsidRPr="00AD26F5" w:rsidRDefault="004D26B2" w:rsidP="004D26B2">
            <w:pPr>
              <w:rPr>
                <w:sz w:val="22"/>
              </w:rPr>
            </w:pPr>
            <w:r w:rsidRPr="00AD26F5">
              <w:rPr>
                <w:sz w:val="22"/>
              </w:rPr>
              <w:t>Veikiančios</w:t>
            </w:r>
          </w:p>
          <w:p w14:paraId="0656C228"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9633AEB" w14:textId="77777777" w:rsidR="004D26B2" w:rsidRPr="00AD26F5" w:rsidRDefault="004D26B2" w:rsidP="004D26B2">
            <w:pPr>
              <w:jc w:val="center"/>
            </w:pPr>
            <w:r w:rsidRPr="00AD26F5">
              <w:t>0,993</w:t>
            </w:r>
          </w:p>
        </w:tc>
        <w:tc>
          <w:tcPr>
            <w:tcW w:w="2520" w:type="dxa"/>
            <w:tcBorders>
              <w:top w:val="single" w:sz="4" w:space="0" w:color="auto"/>
              <w:left w:val="single" w:sz="4" w:space="0" w:color="auto"/>
              <w:bottom w:val="single" w:sz="4" w:space="0" w:color="auto"/>
              <w:right w:val="single" w:sz="4" w:space="0" w:color="auto"/>
            </w:tcBorders>
            <w:hideMark/>
          </w:tcPr>
          <w:p w14:paraId="7ED820A9" w14:textId="77777777" w:rsidR="004D26B2" w:rsidRPr="00AD26F5" w:rsidRDefault="004D26B2" w:rsidP="004D26B2">
            <w:pPr>
              <w:jc w:val="center"/>
              <w:rPr>
                <w:sz w:val="22"/>
              </w:rPr>
            </w:pPr>
            <w:r w:rsidRPr="00AD26F5">
              <w:rPr>
                <w:sz w:val="22"/>
              </w:rPr>
              <w:t xml:space="preserve">Žemės sklypo unikalus </w:t>
            </w:r>
          </w:p>
          <w:p w14:paraId="4469E4B0" w14:textId="77777777" w:rsidR="004D26B2" w:rsidRPr="00AD26F5" w:rsidRDefault="004D26B2" w:rsidP="004D26B2">
            <w:pPr>
              <w:jc w:val="center"/>
              <w:rPr>
                <w:sz w:val="22"/>
              </w:rPr>
            </w:pPr>
            <w:r w:rsidRPr="00AD26F5">
              <w:rPr>
                <w:sz w:val="22"/>
              </w:rPr>
              <w:t xml:space="preserve">Nr. 4400-2660-8437 </w:t>
            </w:r>
          </w:p>
          <w:p w14:paraId="2D76FFFE" w14:textId="77777777" w:rsidR="004D26B2" w:rsidRPr="00AD26F5" w:rsidRDefault="004D26B2" w:rsidP="004D26B2">
            <w:pPr>
              <w:jc w:val="center"/>
              <w:rPr>
                <w:sz w:val="22"/>
              </w:rPr>
            </w:pPr>
            <w:r w:rsidRPr="00AD26F5">
              <w:rPr>
                <w:sz w:val="22"/>
              </w:rPr>
              <w:t>2013-05-16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94774C3"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5572D3D" w14:textId="77777777" w:rsidR="004D26B2" w:rsidRPr="00AD26F5" w:rsidRDefault="004D26B2" w:rsidP="004D26B2">
            <w:pPr>
              <w:rPr>
                <w:sz w:val="22"/>
              </w:rPr>
            </w:pPr>
            <w:r w:rsidRPr="00AD26F5">
              <w:rPr>
                <w:sz w:val="22"/>
              </w:rPr>
              <w:t xml:space="preserve">Anykščių r. sav. </w:t>
            </w:r>
          </w:p>
          <w:p w14:paraId="0C6F532E" w14:textId="77777777" w:rsidR="004D26B2" w:rsidRPr="00AD26F5" w:rsidRDefault="004D26B2" w:rsidP="004D26B2">
            <w:pPr>
              <w:rPr>
                <w:sz w:val="22"/>
              </w:rPr>
            </w:pPr>
            <w:r w:rsidRPr="00AD26F5">
              <w:rPr>
                <w:sz w:val="22"/>
              </w:rPr>
              <w:t xml:space="preserve">Kavarsko seniūnija </w:t>
            </w:r>
          </w:p>
          <w:p w14:paraId="25D6D345" w14:textId="77777777" w:rsidR="004D26B2" w:rsidRPr="00AD26F5" w:rsidRDefault="004D26B2" w:rsidP="004D26B2">
            <w:pPr>
              <w:rPr>
                <w:sz w:val="22"/>
              </w:rPr>
            </w:pPr>
            <w:r w:rsidRPr="00AD26F5">
              <w:rPr>
                <w:sz w:val="22"/>
              </w:rPr>
              <w:t xml:space="preserve">Respublikos a. 8, </w:t>
            </w:r>
          </w:p>
          <w:p w14:paraId="3D73C373" w14:textId="77777777" w:rsidR="004D26B2" w:rsidRPr="00AD26F5" w:rsidRDefault="004D26B2" w:rsidP="004D26B2">
            <w:pPr>
              <w:rPr>
                <w:sz w:val="22"/>
              </w:rPr>
            </w:pPr>
            <w:r w:rsidRPr="00AD26F5">
              <w:rPr>
                <w:sz w:val="22"/>
              </w:rPr>
              <w:t xml:space="preserve">29259 Kavarskas </w:t>
            </w:r>
          </w:p>
          <w:p w14:paraId="1D1DF443" w14:textId="77777777" w:rsidR="004D26B2" w:rsidRDefault="004D26B2" w:rsidP="004D26B2">
            <w:pPr>
              <w:rPr>
                <w:sz w:val="22"/>
              </w:rPr>
            </w:pPr>
            <w:r w:rsidRPr="00AD26F5">
              <w:rPr>
                <w:sz w:val="22"/>
              </w:rPr>
              <w:t xml:space="preserve">Anykščių r. </w:t>
            </w:r>
          </w:p>
          <w:p w14:paraId="6B28931B" w14:textId="023304BA" w:rsidR="001545D5" w:rsidRPr="00AD26F5" w:rsidRDefault="001545D5" w:rsidP="004D26B2">
            <w:pPr>
              <w:rPr>
                <w:sz w:val="22"/>
              </w:rPr>
            </w:pPr>
            <w:r w:rsidRPr="00AD26F5">
              <w:rPr>
                <w:sz w:val="22"/>
              </w:rPr>
              <w:t>Seniūnas A</w:t>
            </w:r>
            <w:r>
              <w:rPr>
                <w:sz w:val="22"/>
              </w:rPr>
              <w:t>urelijus Radzevičius</w:t>
            </w:r>
          </w:p>
          <w:p w14:paraId="59F42BC6" w14:textId="425BD7D1" w:rsidR="004D26B2" w:rsidRPr="00AD26F5" w:rsidRDefault="004D26B2" w:rsidP="004D26B2">
            <w:pPr>
              <w:rPr>
                <w:sz w:val="22"/>
              </w:rPr>
            </w:pPr>
            <w:r w:rsidRPr="00AD26F5">
              <w:rPr>
                <w:sz w:val="22"/>
              </w:rPr>
              <w:t>tel. (</w:t>
            </w:r>
            <w:r w:rsidR="007A7D18">
              <w:rPr>
                <w:sz w:val="22"/>
              </w:rPr>
              <w:t>0</w:t>
            </w:r>
            <w:r w:rsidRPr="00AD26F5">
              <w:rPr>
                <w:sz w:val="22"/>
              </w:rPr>
              <w:t xml:space="preserve"> 381) 55170</w:t>
            </w:r>
          </w:p>
          <w:p w14:paraId="07403F5F" w14:textId="77777777" w:rsidR="004D26B2" w:rsidRPr="00AD26F5" w:rsidRDefault="004D26B2" w:rsidP="004D26B2">
            <w:pPr>
              <w:jc w:val="center"/>
              <w:rPr>
                <w:sz w:val="22"/>
              </w:rPr>
            </w:pPr>
          </w:p>
        </w:tc>
      </w:tr>
      <w:tr w:rsidR="004D26B2" w:rsidRPr="00AD26F5" w14:paraId="68E81003"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5F6B3BD" w14:textId="596E9EE0" w:rsidR="004D26B2" w:rsidRPr="00AD26F5" w:rsidRDefault="004D26B2" w:rsidP="004D26B2">
            <w:pPr>
              <w:jc w:val="center"/>
              <w:rPr>
                <w:sz w:val="22"/>
              </w:rPr>
            </w:pPr>
            <w:r w:rsidRPr="00AD26F5">
              <w:rPr>
                <w:sz w:val="22"/>
              </w:rPr>
              <w:lastRenderedPageBreak/>
              <w:t>6</w:t>
            </w:r>
            <w:r w:rsidR="007A7D18">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45A136E" w14:textId="77777777" w:rsidR="004D26B2" w:rsidRPr="00AD26F5" w:rsidRDefault="004D26B2" w:rsidP="004D26B2">
            <w:r w:rsidRPr="00AD26F5">
              <w:t xml:space="preserve">Garbėnų kaimo kapinės (Garbėnų k., Kavarsko sen.) </w:t>
            </w:r>
          </w:p>
        </w:tc>
        <w:tc>
          <w:tcPr>
            <w:tcW w:w="2832" w:type="dxa"/>
            <w:tcBorders>
              <w:top w:val="single" w:sz="4" w:space="0" w:color="auto"/>
              <w:left w:val="single" w:sz="4" w:space="0" w:color="auto"/>
              <w:bottom w:val="single" w:sz="4" w:space="0" w:color="auto"/>
              <w:right w:val="single" w:sz="4" w:space="0" w:color="auto"/>
            </w:tcBorders>
            <w:hideMark/>
          </w:tcPr>
          <w:p w14:paraId="7EA83E85" w14:textId="77777777" w:rsidR="004D26B2" w:rsidRPr="00AD26F5" w:rsidRDefault="004D26B2" w:rsidP="004D26B2">
            <w:pPr>
              <w:rPr>
                <w:sz w:val="22"/>
              </w:rPr>
            </w:pPr>
            <w:r w:rsidRPr="00AD26F5">
              <w:rPr>
                <w:sz w:val="22"/>
              </w:rPr>
              <w:t>Veikiančios</w:t>
            </w:r>
          </w:p>
          <w:p w14:paraId="1773732C" w14:textId="77777777" w:rsidR="004D26B2" w:rsidRPr="00AD26F5" w:rsidRDefault="004D26B2" w:rsidP="004D26B2">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3162664" w14:textId="77777777" w:rsidR="004D26B2" w:rsidRPr="00AD26F5" w:rsidRDefault="004D26B2" w:rsidP="004D26B2">
            <w:pPr>
              <w:jc w:val="center"/>
            </w:pPr>
            <w:r w:rsidRPr="00AD26F5">
              <w:t>0,16</w:t>
            </w:r>
          </w:p>
        </w:tc>
        <w:tc>
          <w:tcPr>
            <w:tcW w:w="2520" w:type="dxa"/>
            <w:tcBorders>
              <w:top w:val="single" w:sz="4" w:space="0" w:color="auto"/>
              <w:left w:val="single" w:sz="4" w:space="0" w:color="auto"/>
              <w:bottom w:val="single" w:sz="4" w:space="0" w:color="auto"/>
              <w:right w:val="single" w:sz="4" w:space="0" w:color="auto"/>
            </w:tcBorders>
            <w:hideMark/>
          </w:tcPr>
          <w:p w14:paraId="43CBA823" w14:textId="77777777" w:rsidR="004D26B2" w:rsidRPr="00AD26F5" w:rsidRDefault="004D26B2" w:rsidP="004D26B2">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6FE3070" w14:textId="77777777" w:rsidR="004D26B2" w:rsidRPr="00AD26F5" w:rsidRDefault="004D26B2" w:rsidP="004D26B2">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0951DD8" w14:textId="77777777" w:rsidR="004D26B2" w:rsidRPr="00AD26F5" w:rsidRDefault="004D26B2" w:rsidP="004D26B2">
            <w:pPr>
              <w:rPr>
                <w:sz w:val="22"/>
              </w:rPr>
            </w:pPr>
            <w:r w:rsidRPr="00AD26F5">
              <w:rPr>
                <w:sz w:val="22"/>
              </w:rPr>
              <w:t xml:space="preserve">Anykščių r. sav. </w:t>
            </w:r>
          </w:p>
          <w:p w14:paraId="43A6A356" w14:textId="77777777" w:rsidR="004D26B2" w:rsidRPr="00AD26F5" w:rsidRDefault="004D26B2" w:rsidP="004D26B2">
            <w:pPr>
              <w:rPr>
                <w:sz w:val="22"/>
              </w:rPr>
            </w:pPr>
            <w:r w:rsidRPr="00AD26F5">
              <w:rPr>
                <w:sz w:val="22"/>
              </w:rPr>
              <w:t xml:space="preserve">Kavarsko seniūnija </w:t>
            </w:r>
          </w:p>
          <w:p w14:paraId="6AD4F919" w14:textId="77777777" w:rsidR="004D26B2" w:rsidRPr="00AD26F5" w:rsidRDefault="004D26B2" w:rsidP="004D26B2">
            <w:pPr>
              <w:rPr>
                <w:sz w:val="22"/>
              </w:rPr>
            </w:pPr>
            <w:r w:rsidRPr="00AD26F5">
              <w:rPr>
                <w:sz w:val="22"/>
              </w:rPr>
              <w:t xml:space="preserve">Respublikos a. 8, </w:t>
            </w:r>
          </w:p>
          <w:p w14:paraId="076532A4" w14:textId="77777777" w:rsidR="004D26B2" w:rsidRPr="00AD26F5" w:rsidRDefault="004D26B2" w:rsidP="004D26B2">
            <w:pPr>
              <w:rPr>
                <w:sz w:val="22"/>
              </w:rPr>
            </w:pPr>
            <w:r w:rsidRPr="00AD26F5">
              <w:rPr>
                <w:sz w:val="22"/>
              </w:rPr>
              <w:t xml:space="preserve">29259 Kavarskas </w:t>
            </w:r>
          </w:p>
          <w:p w14:paraId="5054691C" w14:textId="77777777" w:rsidR="004D26B2" w:rsidRDefault="004D26B2" w:rsidP="004D26B2">
            <w:pPr>
              <w:rPr>
                <w:sz w:val="22"/>
              </w:rPr>
            </w:pPr>
            <w:r w:rsidRPr="00AD26F5">
              <w:rPr>
                <w:sz w:val="22"/>
              </w:rPr>
              <w:t xml:space="preserve">Anykščių r. </w:t>
            </w:r>
          </w:p>
          <w:p w14:paraId="09F7CCBE" w14:textId="100459F3" w:rsidR="00B4177B" w:rsidRPr="00AD26F5" w:rsidRDefault="00B4177B" w:rsidP="004D26B2">
            <w:pPr>
              <w:rPr>
                <w:sz w:val="22"/>
              </w:rPr>
            </w:pPr>
            <w:r w:rsidRPr="00AD26F5">
              <w:rPr>
                <w:sz w:val="22"/>
              </w:rPr>
              <w:t>Seniūnas A</w:t>
            </w:r>
            <w:r>
              <w:rPr>
                <w:sz w:val="22"/>
              </w:rPr>
              <w:t>urelijus Radzevičius</w:t>
            </w:r>
          </w:p>
          <w:p w14:paraId="35E2CE75" w14:textId="5269F0B6" w:rsidR="004D26B2" w:rsidRPr="00AD26F5" w:rsidRDefault="004D26B2" w:rsidP="004D26B2">
            <w:pPr>
              <w:rPr>
                <w:sz w:val="22"/>
              </w:rPr>
            </w:pPr>
            <w:r w:rsidRPr="00AD26F5">
              <w:rPr>
                <w:sz w:val="22"/>
              </w:rPr>
              <w:t>tel. (</w:t>
            </w:r>
            <w:r w:rsidR="007A7D18">
              <w:rPr>
                <w:sz w:val="22"/>
              </w:rPr>
              <w:t>0</w:t>
            </w:r>
            <w:r w:rsidRPr="00AD26F5">
              <w:rPr>
                <w:sz w:val="22"/>
              </w:rPr>
              <w:t xml:space="preserve"> 381) 55170</w:t>
            </w:r>
          </w:p>
          <w:p w14:paraId="59172B61" w14:textId="77777777" w:rsidR="004D26B2" w:rsidRPr="00AD26F5" w:rsidRDefault="004D26B2" w:rsidP="004D26B2">
            <w:pPr>
              <w:jc w:val="center"/>
              <w:rPr>
                <w:sz w:val="22"/>
              </w:rPr>
            </w:pPr>
          </w:p>
        </w:tc>
      </w:tr>
      <w:tr w:rsidR="007A7D18" w:rsidRPr="00AD26F5" w14:paraId="307F0EF2" w14:textId="77777777" w:rsidTr="007A7D18">
        <w:trPr>
          <w:trHeight w:val="23"/>
        </w:trPr>
        <w:tc>
          <w:tcPr>
            <w:tcW w:w="704" w:type="dxa"/>
            <w:tcBorders>
              <w:top w:val="single" w:sz="4" w:space="0" w:color="auto"/>
              <w:left w:val="single" w:sz="4" w:space="0" w:color="auto"/>
              <w:bottom w:val="single" w:sz="4" w:space="0" w:color="auto"/>
              <w:right w:val="single" w:sz="4" w:space="0" w:color="auto"/>
            </w:tcBorders>
            <w:hideMark/>
          </w:tcPr>
          <w:p w14:paraId="29BB32E2" w14:textId="6C683162" w:rsidR="007A7D18" w:rsidRPr="00AD26F5" w:rsidRDefault="007A7D18" w:rsidP="007A7D18">
            <w:pPr>
              <w:jc w:val="center"/>
              <w:rPr>
                <w:sz w:val="22"/>
              </w:rPr>
            </w:pPr>
            <w:r w:rsidRPr="00AD26F5">
              <w:rPr>
                <w:sz w:val="22"/>
              </w:rPr>
              <w:t>6</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D9BE23E" w14:textId="77777777" w:rsidR="007A7D18" w:rsidRPr="00AD26F5" w:rsidRDefault="007A7D18" w:rsidP="007A7D18">
            <w:r w:rsidRPr="00AD26F5">
              <w:t>Girelės kaimo kapinės (Girelės k., Kavarsko sen.)</w:t>
            </w:r>
          </w:p>
        </w:tc>
        <w:tc>
          <w:tcPr>
            <w:tcW w:w="2832" w:type="dxa"/>
            <w:tcBorders>
              <w:top w:val="single" w:sz="4" w:space="0" w:color="auto"/>
              <w:left w:val="single" w:sz="4" w:space="0" w:color="auto"/>
              <w:bottom w:val="single" w:sz="4" w:space="0" w:color="auto"/>
              <w:right w:val="single" w:sz="4" w:space="0" w:color="auto"/>
            </w:tcBorders>
            <w:hideMark/>
          </w:tcPr>
          <w:p w14:paraId="30432BB5" w14:textId="77777777" w:rsidR="007A7D18" w:rsidRPr="00AD26F5" w:rsidRDefault="007A7D18" w:rsidP="007A7D18">
            <w:pPr>
              <w:rPr>
                <w:sz w:val="22"/>
              </w:rPr>
            </w:pPr>
            <w:r w:rsidRPr="00AD26F5">
              <w:rPr>
                <w:sz w:val="22"/>
              </w:rPr>
              <w:t>Veikiančios</w:t>
            </w:r>
          </w:p>
          <w:p w14:paraId="1BF087A9" w14:textId="77777777" w:rsidR="007A7D18" w:rsidRPr="00AD26F5" w:rsidRDefault="007A7D18" w:rsidP="007A7D1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75912E1E" w14:textId="7358CCA2" w:rsidR="007A7D18" w:rsidRPr="00AD26F5" w:rsidRDefault="007A7D18" w:rsidP="007A7D18">
            <w:pPr>
              <w:jc w:val="center"/>
            </w:pPr>
            <w:r w:rsidRPr="00D54474">
              <w:t>0,</w:t>
            </w:r>
            <w:r>
              <w:t>6117</w:t>
            </w:r>
          </w:p>
        </w:tc>
        <w:tc>
          <w:tcPr>
            <w:tcW w:w="2520" w:type="dxa"/>
            <w:tcBorders>
              <w:top w:val="single" w:sz="4" w:space="0" w:color="auto"/>
              <w:left w:val="single" w:sz="4" w:space="0" w:color="auto"/>
              <w:bottom w:val="single" w:sz="4" w:space="0" w:color="auto"/>
              <w:right w:val="single" w:sz="4" w:space="0" w:color="auto"/>
            </w:tcBorders>
          </w:tcPr>
          <w:p w14:paraId="30AF5019" w14:textId="77777777" w:rsidR="007A7D18" w:rsidRPr="007A7D18" w:rsidRDefault="007A7D18" w:rsidP="007A7D18">
            <w:pPr>
              <w:jc w:val="center"/>
              <w:rPr>
                <w:sz w:val="22"/>
                <w:szCs w:val="22"/>
              </w:rPr>
            </w:pPr>
            <w:r w:rsidRPr="007A7D18">
              <w:rPr>
                <w:sz w:val="22"/>
                <w:szCs w:val="22"/>
              </w:rPr>
              <w:t xml:space="preserve">Žemės sklypo unikalus </w:t>
            </w:r>
          </w:p>
          <w:p w14:paraId="50A0A2A0" w14:textId="77777777" w:rsidR="007A7D18" w:rsidRPr="007A7D18" w:rsidRDefault="007A7D18" w:rsidP="007A7D18">
            <w:pPr>
              <w:jc w:val="center"/>
              <w:rPr>
                <w:sz w:val="22"/>
                <w:szCs w:val="22"/>
              </w:rPr>
            </w:pPr>
            <w:r w:rsidRPr="007A7D18">
              <w:rPr>
                <w:sz w:val="22"/>
                <w:szCs w:val="22"/>
              </w:rPr>
              <w:t xml:space="preserve">Nr. 4400-6604-3338, </w:t>
            </w:r>
          </w:p>
          <w:p w14:paraId="5DA318ED" w14:textId="3D8BC245" w:rsidR="007A7D18" w:rsidRPr="00AD26F5" w:rsidRDefault="007A7D18" w:rsidP="007A7D18">
            <w:pPr>
              <w:jc w:val="center"/>
              <w:rPr>
                <w:sz w:val="22"/>
              </w:rPr>
            </w:pPr>
            <w:r w:rsidRPr="007A7D18">
              <w:rPr>
                <w:sz w:val="22"/>
                <w:szCs w:val="22"/>
              </w:rPr>
              <w:t>2025-07-04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50028D1" w14:textId="77777777" w:rsidR="007A7D18" w:rsidRPr="00AD26F5" w:rsidRDefault="007A7D18" w:rsidP="007A7D1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22AC946" w14:textId="77777777" w:rsidR="007A7D18" w:rsidRPr="00AD26F5" w:rsidRDefault="007A7D18" w:rsidP="007A7D18">
            <w:pPr>
              <w:rPr>
                <w:sz w:val="22"/>
              </w:rPr>
            </w:pPr>
            <w:r w:rsidRPr="00AD26F5">
              <w:rPr>
                <w:sz w:val="22"/>
              </w:rPr>
              <w:t xml:space="preserve">Anykščių r. sav. </w:t>
            </w:r>
          </w:p>
          <w:p w14:paraId="3E7832C2" w14:textId="77777777" w:rsidR="007A7D18" w:rsidRPr="00AD26F5" w:rsidRDefault="007A7D18" w:rsidP="007A7D18">
            <w:pPr>
              <w:rPr>
                <w:sz w:val="22"/>
              </w:rPr>
            </w:pPr>
            <w:r w:rsidRPr="00AD26F5">
              <w:rPr>
                <w:sz w:val="22"/>
              </w:rPr>
              <w:t xml:space="preserve">Kavarsko seniūnija </w:t>
            </w:r>
          </w:p>
          <w:p w14:paraId="24401C64" w14:textId="77777777" w:rsidR="007A7D18" w:rsidRPr="00AD26F5" w:rsidRDefault="007A7D18" w:rsidP="007A7D18">
            <w:pPr>
              <w:rPr>
                <w:sz w:val="22"/>
              </w:rPr>
            </w:pPr>
            <w:r w:rsidRPr="00AD26F5">
              <w:rPr>
                <w:sz w:val="22"/>
              </w:rPr>
              <w:t xml:space="preserve">Respublikos a. 8, </w:t>
            </w:r>
          </w:p>
          <w:p w14:paraId="4A8DDFA0" w14:textId="77777777" w:rsidR="007A7D18" w:rsidRPr="00AD26F5" w:rsidRDefault="007A7D18" w:rsidP="007A7D18">
            <w:pPr>
              <w:rPr>
                <w:sz w:val="22"/>
              </w:rPr>
            </w:pPr>
            <w:r w:rsidRPr="00AD26F5">
              <w:rPr>
                <w:sz w:val="22"/>
              </w:rPr>
              <w:t xml:space="preserve">29259 Kavarskas </w:t>
            </w:r>
          </w:p>
          <w:p w14:paraId="3FC8D8EA" w14:textId="77777777" w:rsidR="007A7D18" w:rsidRDefault="007A7D18" w:rsidP="007A7D18">
            <w:pPr>
              <w:rPr>
                <w:sz w:val="22"/>
              </w:rPr>
            </w:pPr>
            <w:r w:rsidRPr="00AD26F5">
              <w:rPr>
                <w:sz w:val="22"/>
              </w:rPr>
              <w:t xml:space="preserve">Anykščių r. </w:t>
            </w:r>
          </w:p>
          <w:p w14:paraId="776B3368" w14:textId="237CCFA6" w:rsidR="00B4177B" w:rsidRPr="00AD26F5" w:rsidRDefault="00B4177B" w:rsidP="007A7D18">
            <w:pPr>
              <w:rPr>
                <w:sz w:val="22"/>
              </w:rPr>
            </w:pPr>
            <w:r w:rsidRPr="00AD26F5">
              <w:rPr>
                <w:sz w:val="22"/>
              </w:rPr>
              <w:t>Seniūnas A</w:t>
            </w:r>
            <w:r>
              <w:rPr>
                <w:sz w:val="22"/>
              </w:rPr>
              <w:t>urelijus Radzevičius</w:t>
            </w:r>
          </w:p>
          <w:p w14:paraId="19A970F8" w14:textId="1E2E8060" w:rsidR="007A7D18" w:rsidRPr="00AD26F5" w:rsidRDefault="007A7D18" w:rsidP="007A7D18">
            <w:pPr>
              <w:rPr>
                <w:sz w:val="22"/>
              </w:rPr>
            </w:pPr>
            <w:r w:rsidRPr="00AD26F5">
              <w:rPr>
                <w:sz w:val="22"/>
              </w:rPr>
              <w:t>tel. (</w:t>
            </w:r>
            <w:r>
              <w:rPr>
                <w:sz w:val="22"/>
              </w:rPr>
              <w:t>0</w:t>
            </w:r>
            <w:r w:rsidRPr="00AD26F5">
              <w:rPr>
                <w:sz w:val="22"/>
              </w:rPr>
              <w:t xml:space="preserve"> 381) 55170</w:t>
            </w:r>
          </w:p>
          <w:p w14:paraId="145F8BB3" w14:textId="77777777" w:rsidR="007A7D18" w:rsidRPr="00AD26F5" w:rsidRDefault="007A7D18" w:rsidP="007A7D18">
            <w:pPr>
              <w:jc w:val="center"/>
              <w:rPr>
                <w:sz w:val="22"/>
              </w:rPr>
            </w:pPr>
          </w:p>
        </w:tc>
      </w:tr>
      <w:tr w:rsidR="007A7D18" w:rsidRPr="00AD26F5" w14:paraId="73924CF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56D273E" w14:textId="04903A52" w:rsidR="007A7D18" w:rsidRPr="00AD26F5" w:rsidRDefault="007A7D18" w:rsidP="007A7D18">
            <w:pPr>
              <w:jc w:val="center"/>
              <w:rPr>
                <w:sz w:val="22"/>
              </w:rPr>
            </w:pPr>
            <w:r w:rsidRPr="00AD26F5">
              <w:rPr>
                <w:sz w:val="22"/>
              </w:rPr>
              <w:t>6</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7873A63" w14:textId="77777777" w:rsidR="007A7D18" w:rsidRPr="00AD26F5" w:rsidRDefault="007A7D18" w:rsidP="007A7D18">
            <w:r w:rsidRPr="00AD26F5">
              <w:t>Burios kaimo kapinės (Burios k., Kavarsko sen.)</w:t>
            </w:r>
          </w:p>
        </w:tc>
        <w:tc>
          <w:tcPr>
            <w:tcW w:w="2832" w:type="dxa"/>
            <w:tcBorders>
              <w:top w:val="single" w:sz="4" w:space="0" w:color="auto"/>
              <w:left w:val="single" w:sz="4" w:space="0" w:color="auto"/>
              <w:bottom w:val="single" w:sz="4" w:space="0" w:color="auto"/>
              <w:right w:val="single" w:sz="4" w:space="0" w:color="auto"/>
            </w:tcBorders>
            <w:hideMark/>
          </w:tcPr>
          <w:p w14:paraId="39D798AB" w14:textId="77777777" w:rsidR="007A7D18" w:rsidRPr="00AD26F5" w:rsidRDefault="007A7D18" w:rsidP="007A7D18">
            <w:pPr>
              <w:rPr>
                <w:sz w:val="22"/>
              </w:rPr>
            </w:pPr>
            <w:r w:rsidRPr="00AD26F5">
              <w:rPr>
                <w:sz w:val="22"/>
              </w:rPr>
              <w:t>Riboto naudojimo</w:t>
            </w:r>
          </w:p>
          <w:p w14:paraId="1F08B483" w14:textId="77777777" w:rsidR="007A7D18" w:rsidRPr="00AD26F5" w:rsidRDefault="007A7D18" w:rsidP="007A7D1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C01B7A5" w14:textId="77777777" w:rsidR="007A7D18" w:rsidRPr="00AD26F5" w:rsidRDefault="007A7D18" w:rsidP="007A7D18">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58EEF54E" w14:textId="77777777" w:rsidR="007A7D18" w:rsidRPr="00AD26F5" w:rsidRDefault="007A7D18" w:rsidP="007A7D1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2458C4C" w14:textId="77777777" w:rsidR="007A7D18" w:rsidRPr="00AD26F5" w:rsidRDefault="007A7D18" w:rsidP="007A7D1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1242D15" w14:textId="77777777" w:rsidR="007A7D18" w:rsidRPr="00AD26F5" w:rsidRDefault="007A7D18" w:rsidP="007A7D18">
            <w:pPr>
              <w:rPr>
                <w:sz w:val="22"/>
              </w:rPr>
            </w:pPr>
            <w:r w:rsidRPr="00AD26F5">
              <w:rPr>
                <w:sz w:val="22"/>
              </w:rPr>
              <w:t xml:space="preserve">Anykščių raj. sav. </w:t>
            </w:r>
          </w:p>
          <w:p w14:paraId="03E24092" w14:textId="77777777" w:rsidR="007A7D18" w:rsidRPr="00AD26F5" w:rsidRDefault="007A7D18" w:rsidP="007A7D18">
            <w:pPr>
              <w:rPr>
                <w:sz w:val="22"/>
              </w:rPr>
            </w:pPr>
            <w:r w:rsidRPr="00AD26F5">
              <w:rPr>
                <w:sz w:val="22"/>
              </w:rPr>
              <w:t xml:space="preserve">Kavarsko seniūnija </w:t>
            </w:r>
          </w:p>
          <w:p w14:paraId="19D3CE86" w14:textId="77777777" w:rsidR="007A7D18" w:rsidRPr="00AD26F5" w:rsidRDefault="007A7D18" w:rsidP="007A7D18">
            <w:pPr>
              <w:rPr>
                <w:sz w:val="22"/>
              </w:rPr>
            </w:pPr>
            <w:r w:rsidRPr="00AD26F5">
              <w:rPr>
                <w:sz w:val="22"/>
              </w:rPr>
              <w:t xml:space="preserve">Respublikos a. 8, </w:t>
            </w:r>
          </w:p>
          <w:p w14:paraId="6DA6A7F8" w14:textId="77777777" w:rsidR="007A7D18" w:rsidRPr="00AD26F5" w:rsidRDefault="007A7D18" w:rsidP="007A7D18">
            <w:pPr>
              <w:rPr>
                <w:sz w:val="22"/>
              </w:rPr>
            </w:pPr>
            <w:r w:rsidRPr="00AD26F5">
              <w:rPr>
                <w:sz w:val="22"/>
              </w:rPr>
              <w:t xml:space="preserve">29259 Kavarskas </w:t>
            </w:r>
          </w:p>
          <w:p w14:paraId="2D86C543" w14:textId="77777777" w:rsidR="007A7D18" w:rsidRDefault="007A7D18" w:rsidP="007A7D18">
            <w:pPr>
              <w:rPr>
                <w:sz w:val="22"/>
              </w:rPr>
            </w:pPr>
            <w:r w:rsidRPr="00AD26F5">
              <w:rPr>
                <w:sz w:val="22"/>
              </w:rPr>
              <w:t>Anykščių r.</w:t>
            </w:r>
          </w:p>
          <w:p w14:paraId="01A233BC" w14:textId="1CC006E5" w:rsidR="00B4177B" w:rsidRPr="00AD26F5" w:rsidRDefault="00B4177B" w:rsidP="007A7D18">
            <w:pPr>
              <w:rPr>
                <w:sz w:val="22"/>
              </w:rPr>
            </w:pPr>
            <w:r w:rsidRPr="00AD26F5">
              <w:rPr>
                <w:sz w:val="22"/>
              </w:rPr>
              <w:t>Seniūnas A</w:t>
            </w:r>
            <w:r>
              <w:rPr>
                <w:sz w:val="22"/>
              </w:rPr>
              <w:t>urelijus Radzevičius</w:t>
            </w:r>
          </w:p>
          <w:p w14:paraId="11057CD1" w14:textId="1A2841DE" w:rsidR="007A7D18" w:rsidRPr="00AD26F5" w:rsidRDefault="007A7D18" w:rsidP="007A7D18">
            <w:pPr>
              <w:rPr>
                <w:sz w:val="22"/>
              </w:rPr>
            </w:pPr>
            <w:r w:rsidRPr="00AD26F5">
              <w:rPr>
                <w:sz w:val="22"/>
              </w:rPr>
              <w:t>tel. (</w:t>
            </w:r>
            <w:r>
              <w:rPr>
                <w:sz w:val="22"/>
              </w:rPr>
              <w:t>0</w:t>
            </w:r>
            <w:r w:rsidRPr="00AD26F5">
              <w:rPr>
                <w:sz w:val="22"/>
              </w:rPr>
              <w:t xml:space="preserve"> 381) 55170</w:t>
            </w:r>
          </w:p>
          <w:p w14:paraId="1A922496" w14:textId="77777777" w:rsidR="007A7D18" w:rsidRPr="00AD26F5" w:rsidRDefault="007A7D18" w:rsidP="007A7D18">
            <w:pPr>
              <w:jc w:val="center"/>
              <w:rPr>
                <w:sz w:val="22"/>
              </w:rPr>
            </w:pPr>
          </w:p>
        </w:tc>
      </w:tr>
      <w:tr w:rsidR="007A7D18" w:rsidRPr="00AD26F5" w14:paraId="3234D52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EA025C1" w14:textId="12B335AF" w:rsidR="007A7D18" w:rsidRPr="00AD26F5" w:rsidRDefault="007A7D18" w:rsidP="007A7D18">
            <w:pPr>
              <w:jc w:val="center"/>
              <w:rPr>
                <w:sz w:val="22"/>
              </w:rPr>
            </w:pPr>
            <w:r w:rsidRPr="00AD26F5">
              <w:rPr>
                <w:sz w:val="22"/>
              </w:rPr>
              <w:t>6</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0D53E98" w14:textId="77777777" w:rsidR="007A7D18" w:rsidRPr="00AD26F5" w:rsidRDefault="007A7D18" w:rsidP="007A7D18">
            <w:r w:rsidRPr="00AD26F5">
              <w:t>Kavarsko senosios žydų kapinės (Lauko g., Kavarsko vs., Kavarsko sen.)</w:t>
            </w:r>
          </w:p>
        </w:tc>
        <w:tc>
          <w:tcPr>
            <w:tcW w:w="2832" w:type="dxa"/>
            <w:tcBorders>
              <w:top w:val="single" w:sz="4" w:space="0" w:color="auto"/>
              <w:left w:val="single" w:sz="4" w:space="0" w:color="auto"/>
              <w:bottom w:val="single" w:sz="4" w:space="0" w:color="auto"/>
              <w:right w:val="single" w:sz="4" w:space="0" w:color="auto"/>
            </w:tcBorders>
            <w:hideMark/>
          </w:tcPr>
          <w:p w14:paraId="3FCF331F" w14:textId="77777777" w:rsidR="007A7D18" w:rsidRPr="00AD26F5" w:rsidRDefault="007A7D18" w:rsidP="007A7D18">
            <w:pPr>
              <w:rPr>
                <w:sz w:val="22"/>
              </w:rPr>
            </w:pPr>
            <w:r w:rsidRPr="00AD26F5">
              <w:rPr>
                <w:sz w:val="22"/>
              </w:rPr>
              <w:t>Neveikiančios</w:t>
            </w:r>
          </w:p>
          <w:p w14:paraId="0AE9074E" w14:textId="77777777" w:rsidR="007A7D18" w:rsidRPr="00AD26F5" w:rsidRDefault="007A7D18" w:rsidP="007A7D1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8C9E30D" w14:textId="77777777" w:rsidR="007A7D18" w:rsidRPr="00AD26F5" w:rsidRDefault="007A7D18" w:rsidP="007A7D18">
            <w:pPr>
              <w:jc w:val="center"/>
            </w:pPr>
            <w:r w:rsidRPr="00AD26F5">
              <w:t>0,0927</w:t>
            </w:r>
          </w:p>
        </w:tc>
        <w:tc>
          <w:tcPr>
            <w:tcW w:w="2520" w:type="dxa"/>
            <w:tcBorders>
              <w:top w:val="single" w:sz="4" w:space="0" w:color="auto"/>
              <w:left w:val="single" w:sz="4" w:space="0" w:color="auto"/>
              <w:bottom w:val="single" w:sz="4" w:space="0" w:color="auto"/>
              <w:right w:val="single" w:sz="4" w:space="0" w:color="auto"/>
            </w:tcBorders>
            <w:hideMark/>
          </w:tcPr>
          <w:p w14:paraId="64182789" w14:textId="77777777" w:rsidR="007A7D18" w:rsidRPr="00AD26F5" w:rsidRDefault="007A7D18" w:rsidP="007A7D18">
            <w:pPr>
              <w:jc w:val="center"/>
              <w:rPr>
                <w:sz w:val="22"/>
              </w:rPr>
            </w:pPr>
            <w:r w:rsidRPr="00AD26F5">
              <w:rPr>
                <w:sz w:val="22"/>
              </w:rPr>
              <w:t xml:space="preserve">Žemės sklypo unikalus </w:t>
            </w:r>
          </w:p>
          <w:p w14:paraId="0DB1AD5B" w14:textId="77777777" w:rsidR="007A7D18" w:rsidRPr="00AD26F5" w:rsidRDefault="007A7D18" w:rsidP="007A7D18">
            <w:pPr>
              <w:jc w:val="center"/>
              <w:rPr>
                <w:sz w:val="22"/>
              </w:rPr>
            </w:pPr>
            <w:r w:rsidRPr="00AD26F5">
              <w:rPr>
                <w:sz w:val="22"/>
              </w:rPr>
              <w:t xml:space="preserve">Nr. 400-4694-4483, </w:t>
            </w:r>
          </w:p>
          <w:p w14:paraId="745435D3" w14:textId="77777777" w:rsidR="007A7D18" w:rsidRPr="00AD26F5" w:rsidRDefault="007A7D18" w:rsidP="007A7D18">
            <w:pPr>
              <w:jc w:val="center"/>
              <w:rPr>
                <w:sz w:val="22"/>
              </w:rPr>
            </w:pPr>
            <w:r w:rsidRPr="00AD26F5">
              <w:rPr>
                <w:sz w:val="22"/>
              </w:rPr>
              <w:t>2018-02-09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5DA1E194" w14:textId="77777777" w:rsidR="007A7D18" w:rsidRPr="00AD26F5" w:rsidRDefault="007A7D18" w:rsidP="007A7D18">
            <w:pPr>
              <w:jc w:val="center"/>
            </w:pPr>
            <w:r w:rsidRPr="00AD26F5">
              <w:rPr>
                <w:sz w:val="22"/>
              </w:rPr>
              <w:t>unikalus kodas</w:t>
            </w:r>
            <w:r w:rsidRPr="00AD26F5">
              <w:t xml:space="preserve"> 11572</w:t>
            </w:r>
          </w:p>
        </w:tc>
        <w:tc>
          <w:tcPr>
            <w:tcW w:w="3973" w:type="dxa"/>
            <w:tcBorders>
              <w:top w:val="single" w:sz="4" w:space="0" w:color="auto"/>
              <w:left w:val="single" w:sz="4" w:space="0" w:color="auto"/>
              <w:bottom w:val="single" w:sz="4" w:space="0" w:color="auto"/>
              <w:right w:val="single" w:sz="4" w:space="0" w:color="auto"/>
            </w:tcBorders>
          </w:tcPr>
          <w:p w14:paraId="2657C368" w14:textId="77777777" w:rsidR="007A7D18" w:rsidRPr="00AD26F5" w:rsidRDefault="007A7D18" w:rsidP="007A7D18">
            <w:pPr>
              <w:rPr>
                <w:sz w:val="22"/>
              </w:rPr>
            </w:pPr>
            <w:r w:rsidRPr="00AD26F5">
              <w:rPr>
                <w:sz w:val="22"/>
              </w:rPr>
              <w:t xml:space="preserve">Anykščių r. sav. </w:t>
            </w:r>
          </w:p>
          <w:p w14:paraId="0FF0420E" w14:textId="77777777" w:rsidR="007A7D18" w:rsidRPr="00AD26F5" w:rsidRDefault="007A7D18" w:rsidP="007A7D18">
            <w:pPr>
              <w:rPr>
                <w:sz w:val="22"/>
              </w:rPr>
            </w:pPr>
            <w:r w:rsidRPr="00AD26F5">
              <w:rPr>
                <w:sz w:val="22"/>
              </w:rPr>
              <w:t xml:space="preserve">Kavarsko seniūnija </w:t>
            </w:r>
          </w:p>
          <w:p w14:paraId="0F22BB53" w14:textId="77777777" w:rsidR="007A7D18" w:rsidRPr="00AD26F5" w:rsidRDefault="007A7D18" w:rsidP="007A7D18">
            <w:pPr>
              <w:rPr>
                <w:sz w:val="22"/>
              </w:rPr>
            </w:pPr>
            <w:r w:rsidRPr="00AD26F5">
              <w:rPr>
                <w:sz w:val="22"/>
              </w:rPr>
              <w:t xml:space="preserve">Respublikos a. 8, </w:t>
            </w:r>
          </w:p>
          <w:p w14:paraId="42792762" w14:textId="77777777" w:rsidR="007A7D18" w:rsidRPr="00AD26F5" w:rsidRDefault="007A7D18" w:rsidP="007A7D18">
            <w:pPr>
              <w:rPr>
                <w:sz w:val="22"/>
              </w:rPr>
            </w:pPr>
            <w:r w:rsidRPr="00AD26F5">
              <w:rPr>
                <w:sz w:val="22"/>
              </w:rPr>
              <w:t xml:space="preserve">29259 Kavarskas </w:t>
            </w:r>
          </w:p>
          <w:p w14:paraId="3CE8B856" w14:textId="77777777" w:rsidR="007A7D18" w:rsidRDefault="007A7D18" w:rsidP="007A7D18">
            <w:pPr>
              <w:rPr>
                <w:sz w:val="22"/>
              </w:rPr>
            </w:pPr>
            <w:r w:rsidRPr="00AD26F5">
              <w:rPr>
                <w:sz w:val="22"/>
              </w:rPr>
              <w:t xml:space="preserve">Anykščių r. </w:t>
            </w:r>
          </w:p>
          <w:p w14:paraId="46C09EE6" w14:textId="22B64C13" w:rsidR="00B4177B" w:rsidRPr="00AD26F5" w:rsidRDefault="00B4177B" w:rsidP="007A7D18">
            <w:pPr>
              <w:rPr>
                <w:sz w:val="22"/>
              </w:rPr>
            </w:pPr>
            <w:r w:rsidRPr="00AD26F5">
              <w:rPr>
                <w:sz w:val="22"/>
              </w:rPr>
              <w:t>Seniūnas A</w:t>
            </w:r>
            <w:r>
              <w:rPr>
                <w:sz w:val="22"/>
              </w:rPr>
              <w:t>urelijus Radzevičius</w:t>
            </w:r>
          </w:p>
          <w:p w14:paraId="315E28EA" w14:textId="02260EA9" w:rsidR="007A7D18" w:rsidRPr="00AD26F5" w:rsidRDefault="007A7D18" w:rsidP="007A7D18">
            <w:pPr>
              <w:rPr>
                <w:sz w:val="22"/>
              </w:rPr>
            </w:pPr>
            <w:r w:rsidRPr="00AD26F5">
              <w:rPr>
                <w:sz w:val="22"/>
              </w:rPr>
              <w:t>tel. (</w:t>
            </w:r>
            <w:r>
              <w:rPr>
                <w:sz w:val="22"/>
              </w:rPr>
              <w:t>0</w:t>
            </w:r>
            <w:r w:rsidRPr="00AD26F5">
              <w:rPr>
                <w:sz w:val="22"/>
              </w:rPr>
              <w:t xml:space="preserve"> 381) 55170</w:t>
            </w:r>
          </w:p>
          <w:p w14:paraId="0454545B" w14:textId="77777777" w:rsidR="007A7D18" w:rsidRPr="00AD26F5" w:rsidRDefault="007A7D18" w:rsidP="007A7D18">
            <w:pPr>
              <w:jc w:val="center"/>
              <w:rPr>
                <w:sz w:val="22"/>
              </w:rPr>
            </w:pPr>
          </w:p>
        </w:tc>
      </w:tr>
      <w:tr w:rsidR="007A7D18" w:rsidRPr="00AD26F5" w14:paraId="331A173E"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FE194C1" w14:textId="00DA98E4" w:rsidR="007A7D18" w:rsidRPr="00AD26F5" w:rsidRDefault="007A7D18" w:rsidP="007A7D18">
            <w:pPr>
              <w:jc w:val="center"/>
              <w:rPr>
                <w:sz w:val="22"/>
              </w:rPr>
            </w:pPr>
            <w:r>
              <w:rPr>
                <w:sz w:val="22"/>
              </w:rPr>
              <w:t>70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C147F4F" w14:textId="77777777" w:rsidR="007A7D18" w:rsidRPr="00AD26F5" w:rsidRDefault="007A7D18" w:rsidP="007A7D18">
            <w:pPr>
              <w:spacing w:line="256" w:lineRule="auto"/>
              <w:rPr>
                <w:rFonts w:eastAsia="Calibri"/>
                <w:highlight w:val="yellow"/>
              </w:rPr>
            </w:pPr>
            <w:r w:rsidRPr="00AD26F5">
              <w:rPr>
                <w:rFonts w:eastAsia="Calibri"/>
              </w:rPr>
              <w:t xml:space="preserve">Kavarsko žydų pirmosios senosios kapinės </w:t>
            </w:r>
            <w:r w:rsidRPr="00AD26F5">
              <w:rPr>
                <w:rFonts w:eastAsia="Calibri"/>
                <w:szCs w:val="24"/>
              </w:rPr>
              <w:t xml:space="preserve">(P. Raudonikio g., </w:t>
            </w:r>
            <w:r w:rsidRPr="00AD26F5">
              <w:rPr>
                <w:rFonts w:eastAsia="Calibri"/>
                <w:szCs w:val="24"/>
              </w:rPr>
              <w:lastRenderedPageBreak/>
              <w:t>Kavarsko m., Kavarsko sen.)</w:t>
            </w:r>
          </w:p>
        </w:tc>
        <w:tc>
          <w:tcPr>
            <w:tcW w:w="2832" w:type="dxa"/>
            <w:tcBorders>
              <w:top w:val="single" w:sz="4" w:space="0" w:color="auto"/>
              <w:left w:val="single" w:sz="4" w:space="0" w:color="auto"/>
              <w:bottom w:val="single" w:sz="4" w:space="0" w:color="auto"/>
              <w:right w:val="single" w:sz="4" w:space="0" w:color="auto"/>
            </w:tcBorders>
          </w:tcPr>
          <w:p w14:paraId="3964F9AD" w14:textId="77777777" w:rsidR="007A7D18" w:rsidRPr="00AD26F5" w:rsidRDefault="007A7D18" w:rsidP="007A7D18">
            <w:pPr>
              <w:rPr>
                <w:sz w:val="22"/>
              </w:rPr>
            </w:pPr>
            <w:r w:rsidRPr="00AD26F5">
              <w:rPr>
                <w:sz w:val="22"/>
              </w:rPr>
              <w:lastRenderedPageBreak/>
              <w:t>Neveikiančios</w:t>
            </w:r>
          </w:p>
          <w:p w14:paraId="71CB44FA" w14:textId="77777777" w:rsidR="007A7D18" w:rsidRPr="00AD26F5" w:rsidRDefault="007A7D18" w:rsidP="007A7D18">
            <w:pPr>
              <w:rPr>
                <w:color w:val="FF0000"/>
                <w:sz w:val="22"/>
              </w:rPr>
            </w:pPr>
          </w:p>
        </w:tc>
        <w:tc>
          <w:tcPr>
            <w:tcW w:w="1024" w:type="dxa"/>
            <w:tcBorders>
              <w:top w:val="single" w:sz="4" w:space="0" w:color="auto"/>
              <w:left w:val="single" w:sz="4" w:space="0" w:color="auto"/>
              <w:bottom w:val="single" w:sz="4" w:space="0" w:color="auto"/>
              <w:right w:val="single" w:sz="4" w:space="0" w:color="auto"/>
            </w:tcBorders>
            <w:hideMark/>
          </w:tcPr>
          <w:p w14:paraId="1E221093" w14:textId="77777777" w:rsidR="007A7D18" w:rsidRPr="00AD26F5" w:rsidRDefault="007A7D18" w:rsidP="007A7D18">
            <w:pPr>
              <w:jc w:val="center"/>
            </w:pPr>
            <w:r w:rsidRPr="00AD26F5">
              <w:t>0,1657</w:t>
            </w:r>
          </w:p>
        </w:tc>
        <w:tc>
          <w:tcPr>
            <w:tcW w:w="2520" w:type="dxa"/>
            <w:tcBorders>
              <w:top w:val="single" w:sz="4" w:space="0" w:color="auto"/>
              <w:left w:val="single" w:sz="4" w:space="0" w:color="auto"/>
              <w:bottom w:val="single" w:sz="4" w:space="0" w:color="auto"/>
              <w:right w:val="single" w:sz="4" w:space="0" w:color="auto"/>
            </w:tcBorders>
            <w:hideMark/>
          </w:tcPr>
          <w:p w14:paraId="1BE2A4A8" w14:textId="77777777" w:rsidR="007A7D18" w:rsidRPr="00AD26F5" w:rsidRDefault="007A7D18" w:rsidP="007A7D18">
            <w:pPr>
              <w:jc w:val="center"/>
              <w:rPr>
                <w:sz w:val="22"/>
              </w:rPr>
            </w:pPr>
            <w:r w:rsidRPr="00AD26F5">
              <w:rPr>
                <w:sz w:val="22"/>
              </w:rPr>
              <w:t>Žemės sklypo unikalus</w:t>
            </w:r>
          </w:p>
          <w:p w14:paraId="60D37EEC" w14:textId="77777777" w:rsidR="007A7D18" w:rsidRPr="00AD26F5" w:rsidRDefault="007A7D18" w:rsidP="007A7D18">
            <w:pPr>
              <w:jc w:val="center"/>
              <w:rPr>
                <w:sz w:val="22"/>
              </w:rPr>
            </w:pPr>
            <w:r w:rsidRPr="00AD26F5">
              <w:rPr>
                <w:sz w:val="22"/>
              </w:rPr>
              <w:t>Nr. 4400-4431-8523,</w:t>
            </w:r>
          </w:p>
          <w:p w14:paraId="2CB8FEEC" w14:textId="77777777" w:rsidR="007A7D18" w:rsidRPr="00AD26F5" w:rsidRDefault="007A7D18" w:rsidP="007A7D18">
            <w:pPr>
              <w:jc w:val="center"/>
              <w:rPr>
                <w:sz w:val="22"/>
              </w:rPr>
            </w:pPr>
            <w:r w:rsidRPr="00AD26F5">
              <w:rPr>
                <w:sz w:val="22"/>
              </w:rPr>
              <w:t>2017-02-03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0187FBF" w14:textId="77777777" w:rsidR="007A7D18" w:rsidRPr="00AD26F5" w:rsidRDefault="007A7D18" w:rsidP="007A7D18">
            <w:pPr>
              <w:jc w:val="center"/>
            </w:pPr>
            <w:r w:rsidRPr="00AD26F5">
              <w:rPr>
                <w:sz w:val="22"/>
              </w:rPr>
              <w:t>unikalus kodas</w:t>
            </w:r>
            <w:r w:rsidRPr="00AD26F5">
              <w:t xml:space="preserve"> 38013</w:t>
            </w:r>
          </w:p>
        </w:tc>
        <w:tc>
          <w:tcPr>
            <w:tcW w:w="3973" w:type="dxa"/>
            <w:tcBorders>
              <w:top w:val="single" w:sz="4" w:space="0" w:color="auto"/>
              <w:left w:val="single" w:sz="4" w:space="0" w:color="auto"/>
              <w:bottom w:val="single" w:sz="4" w:space="0" w:color="auto"/>
              <w:right w:val="single" w:sz="4" w:space="0" w:color="auto"/>
            </w:tcBorders>
          </w:tcPr>
          <w:p w14:paraId="56E99E53" w14:textId="77777777" w:rsidR="007A7D18" w:rsidRPr="00AD26F5" w:rsidRDefault="007A7D18" w:rsidP="007A7D18">
            <w:pPr>
              <w:rPr>
                <w:sz w:val="22"/>
              </w:rPr>
            </w:pPr>
            <w:r w:rsidRPr="00AD26F5">
              <w:rPr>
                <w:sz w:val="22"/>
              </w:rPr>
              <w:t xml:space="preserve">Anykščių r. sav. </w:t>
            </w:r>
          </w:p>
          <w:p w14:paraId="5B6BAB1F" w14:textId="77777777" w:rsidR="007A7D18" w:rsidRPr="00AD26F5" w:rsidRDefault="007A7D18" w:rsidP="007A7D18">
            <w:pPr>
              <w:rPr>
                <w:sz w:val="22"/>
              </w:rPr>
            </w:pPr>
            <w:r w:rsidRPr="00AD26F5">
              <w:rPr>
                <w:sz w:val="22"/>
              </w:rPr>
              <w:t xml:space="preserve">Kavarsko seniūnija </w:t>
            </w:r>
          </w:p>
          <w:p w14:paraId="4C909D5A" w14:textId="77777777" w:rsidR="007A7D18" w:rsidRPr="00AD26F5" w:rsidRDefault="007A7D18" w:rsidP="007A7D18">
            <w:pPr>
              <w:rPr>
                <w:sz w:val="22"/>
              </w:rPr>
            </w:pPr>
            <w:r w:rsidRPr="00AD26F5">
              <w:rPr>
                <w:sz w:val="22"/>
              </w:rPr>
              <w:t xml:space="preserve">Respublikos a. 8, </w:t>
            </w:r>
          </w:p>
          <w:p w14:paraId="62F15E69" w14:textId="77777777" w:rsidR="007A7D18" w:rsidRPr="00AD26F5" w:rsidRDefault="007A7D18" w:rsidP="007A7D18">
            <w:pPr>
              <w:rPr>
                <w:sz w:val="22"/>
              </w:rPr>
            </w:pPr>
            <w:r w:rsidRPr="00AD26F5">
              <w:rPr>
                <w:sz w:val="22"/>
              </w:rPr>
              <w:t xml:space="preserve">29259 Kavarskas </w:t>
            </w:r>
          </w:p>
          <w:p w14:paraId="60BFBE61" w14:textId="77777777" w:rsidR="007A7D18" w:rsidRDefault="007A7D18" w:rsidP="007A7D18">
            <w:pPr>
              <w:rPr>
                <w:sz w:val="22"/>
              </w:rPr>
            </w:pPr>
            <w:r w:rsidRPr="00AD26F5">
              <w:rPr>
                <w:sz w:val="22"/>
              </w:rPr>
              <w:t xml:space="preserve">Anykščių r. </w:t>
            </w:r>
          </w:p>
          <w:p w14:paraId="4E952B8F" w14:textId="7617E447" w:rsidR="00B4177B" w:rsidRPr="00AD26F5" w:rsidRDefault="00B4177B" w:rsidP="007A7D18">
            <w:pPr>
              <w:rPr>
                <w:sz w:val="22"/>
              </w:rPr>
            </w:pPr>
            <w:r w:rsidRPr="00AD26F5">
              <w:rPr>
                <w:sz w:val="22"/>
              </w:rPr>
              <w:lastRenderedPageBreak/>
              <w:t>Seniūnas A</w:t>
            </w:r>
            <w:r>
              <w:rPr>
                <w:sz w:val="22"/>
              </w:rPr>
              <w:t>urelijus Radzevičius</w:t>
            </w:r>
          </w:p>
          <w:p w14:paraId="4FF96E3C" w14:textId="25A88C63" w:rsidR="007A7D18" w:rsidRPr="00AD26F5" w:rsidRDefault="007A7D18" w:rsidP="007A7D18">
            <w:pPr>
              <w:rPr>
                <w:sz w:val="22"/>
              </w:rPr>
            </w:pPr>
            <w:r w:rsidRPr="00AD26F5">
              <w:rPr>
                <w:sz w:val="22"/>
              </w:rPr>
              <w:t>tel. (</w:t>
            </w:r>
            <w:r>
              <w:rPr>
                <w:sz w:val="22"/>
              </w:rPr>
              <w:t>0</w:t>
            </w:r>
            <w:r w:rsidRPr="00AD26F5">
              <w:rPr>
                <w:sz w:val="22"/>
              </w:rPr>
              <w:t xml:space="preserve"> 381) 55170</w:t>
            </w:r>
          </w:p>
          <w:p w14:paraId="2F06CE03" w14:textId="77777777" w:rsidR="007A7D18" w:rsidRPr="00AD26F5" w:rsidRDefault="007A7D18" w:rsidP="007A7D18">
            <w:pPr>
              <w:rPr>
                <w:sz w:val="22"/>
              </w:rPr>
            </w:pPr>
          </w:p>
        </w:tc>
      </w:tr>
      <w:tr w:rsidR="008A36D6" w:rsidRPr="00AD26F5" w14:paraId="34F35BD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tcPr>
          <w:p w14:paraId="46501D20" w14:textId="17D17D6A" w:rsidR="008A36D6" w:rsidRDefault="008A36D6" w:rsidP="008A36D6">
            <w:pPr>
              <w:jc w:val="center"/>
              <w:rPr>
                <w:sz w:val="22"/>
              </w:rPr>
            </w:pPr>
            <w:r>
              <w:rPr>
                <w:sz w:val="22"/>
              </w:rPr>
              <w:lastRenderedPageBreak/>
              <w:t>71.</w:t>
            </w:r>
          </w:p>
        </w:tc>
        <w:tc>
          <w:tcPr>
            <w:tcW w:w="2267" w:type="dxa"/>
            <w:tcBorders>
              <w:top w:val="single" w:sz="4" w:space="0" w:color="auto"/>
              <w:left w:val="single" w:sz="4" w:space="0" w:color="auto"/>
              <w:bottom w:val="single" w:sz="4" w:space="0" w:color="auto"/>
              <w:right w:val="single" w:sz="4" w:space="0" w:color="auto"/>
            </w:tcBorders>
          </w:tcPr>
          <w:p w14:paraId="0A7A3B0E" w14:textId="61A3B53F" w:rsidR="008A36D6" w:rsidRPr="008A36D6" w:rsidRDefault="008A36D6" w:rsidP="008A36D6">
            <w:pPr>
              <w:spacing w:line="256" w:lineRule="auto"/>
              <w:rPr>
                <w:rFonts w:eastAsia="Calibri"/>
              </w:rPr>
            </w:pPr>
            <w:r w:rsidRPr="008A36D6">
              <w:t>Kavarsko senosios   kapinės (Laukų g., Kavarsko vs., Kavarsko sen.)</w:t>
            </w:r>
          </w:p>
        </w:tc>
        <w:tc>
          <w:tcPr>
            <w:tcW w:w="2832" w:type="dxa"/>
            <w:tcBorders>
              <w:top w:val="single" w:sz="4" w:space="0" w:color="auto"/>
              <w:left w:val="single" w:sz="4" w:space="0" w:color="auto"/>
              <w:bottom w:val="single" w:sz="4" w:space="0" w:color="auto"/>
              <w:right w:val="single" w:sz="4" w:space="0" w:color="auto"/>
            </w:tcBorders>
          </w:tcPr>
          <w:p w14:paraId="0E38472E" w14:textId="7EBAB46A" w:rsidR="008A36D6" w:rsidRPr="00AD26F5" w:rsidRDefault="008A36D6" w:rsidP="008A36D6">
            <w:pPr>
              <w:rPr>
                <w:sz w:val="22"/>
              </w:rPr>
            </w:pPr>
            <w:r>
              <w:rPr>
                <w:sz w:val="22"/>
              </w:rPr>
              <w:t>Neveikiančios</w:t>
            </w:r>
          </w:p>
        </w:tc>
        <w:tc>
          <w:tcPr>
            <w:tcW w:w="1024" w:type="dxa"/>
            <w:tcBorders>
              <w:top w:val="single" w:sz="4" w:space="0" w:color="auto"/>
              <w:left w:val="single" w:sz="4" w:space="0" w:color="auto"/>
              <w:bottom w:val="single" w:sz="4" w:space="0" w:color="auto"/>
              <w:right w:val="single" w:sz="4" w:space="0" w:color="auto"/>
            </w:tcBorders>
          </w:tcPr>
          <w:p w14:paraId="200F60F1" w14:textId="6E8C4A27" w:rsidR="008A36D6" w:rsidRPr="00AD26F5" w:rsidRDefault="00055A90" w:rsidP="008A36D6">
            <w:pPr>
              <w:jc w:val="center"/>
            </w:pPr>
            <w:r>
              <w:t>0,2381</w:t>
            </w:r>
          </w:p>
        </w:tc>
        <w:tc>
          <w:tcPr>
            <w:tcW w:w="2520" w:type="dxa"/>
            <w:tcBorders>
              <w:top w:val="single" w:sz="4" w:space="0" w:color="auto"/>
              <w:left w:val="single" w:sz="4" w:space="0" w:color="auto"/>
              <w:bottom w:val="single" w:sz="4" w:space="0" w:color="auto"/>
              <w:right w:val="single" w:sz="4" w:space="0" w:color="auto"/>
            </w:tcBorders>
          </w:tcPr>
          <w:p w14:paraId="0906BDFE" w14:textId="48365044" w:rsidR="008A36D6" w:rsidRPr="00AD26F5" w:rsidRDefault="008A36D6" w:rsidP="008A36D6">
            <w:pPr>
              <w:jc w:val="center"/>
              <w:rPr>
                <w:sz w:val="22"/>
              </w:rPr>
            </w:pPr>
            <w:r>
              <w:rPr>
                <w:sz w:val="22"/>
              </w:rPr>
              <w:t>neregistruotos</w:t>
            </w:r>
          </w:p>
        </w:tc>
        <w:tc>
          <w:tcPr>
            <w:tcW w:w="1701" w:type="dxa"/>
            <w:tcBorders>
              <w:top w:val="single" w:sz="4" w:space="0" w:color="auto"/>
              <w:left w:val="single" w:sz="4" w:space="0" w:color="auto"/>
              <w:bottom w:val="single" w:sz="4" w:space="0" w:color="auto"/>
              <w:right w:val="single" w:sz="4" w:space="0" w:color="auto"/>
            </w:tcBorders>
          </w:tcPr>
          <w:p w14:paraId="62B374D7" w14:textId="5B18EF78" w:rsidR="008A36D6" w:rsidRPr="00AD26F5" w:rsidRDefault="008A36D6" w:rsidP="008A36D6">
            <w:pPr>
              <w:jc w:val="center"/>
              <w:rPr>
                <w:sz w:val="22"/>
              </w:rPr>
            </w:pPr>
            <w:r w:rsidRPr="00AD26F5">
              <w:rPr>
                <w:sz w:val="22"/>
              </w:rPr>
              <w:t>unikalus kodas</w:t>
            </w:r>
            <w:r w:rsidRPr="00AD26F5">
              <w:t xml:space="preserve"> </w:t>
            </w:r>
            <w:r>
              <w:t>40616</w:t>
            </w:r>
          </w:p>
        </w:tc>
        <w:tc>
          <w:tcPr>
            <w:tcW w:w="3973" w:type="dxa"/>
            <w:tcBorders>
              <w:top w:val="single" w:sz="4" w:space="0" w:color="auto"/>
              <w:left w:val="single" w:sz="4" w:space="0" w:color="auto"/>
              <w:bottom w:val="single" w:sz="4" w:space="0" w:color="auto"/>
              <w:right w:val="single" w:sz="4" w:space="0" w:color="auto"/>
            </w:tcBorders>
          </w:tcPr>
          <w:p w14:paraId="2DF74E28" w14:textId="77777777" w:rsidR="008A36D6" w:rsidRPr="00AD26F5" w:rsidRDefault="008A36D6" w:rsidP="008A36D6">
            <w:pPr>
              <w:rPr>
                <w:sz w:val="22"/>
              </w:rPr>
            </w:pPr>
            <w:r w:rsidRPr="00AD26F5">
              <w:rPr>
                <w:sz w:val="22"/>
              </w:rPr>
              <w:t xml:space="preserve">Anykščių r. sav. </w:t>
            </w:r>
          </w:p>
          <w:p w14:paraId="037E24C9" w14:textId="77777777" w:rsidR="008A36D6" w:rsidRPr="00AD26F5" w:rsidRDefault="008A36D6" w:rsidP="008A36D6">
            <w:pPr>
              <w:rPr>
                <w:sz w:val="22"/>
              </w:rPr>
            </w:pPr>
            <w:r w:rsidRPr="00AD26F5">
              <w:rPr>
                <w:sz w:val="22"/>
              </w:rPr>
              <w:t xml:space="preserve">Kavarsko seniūnija </w:t>
            </w:r>
          </w:p>
          <w:p w14:paraId="1955D4BD" w14:textId="77777777" w:rsidR="008A36D6" w:rsidRPr="00AD26F5" w:rsidRDefault="008A36D6" w:rsidP="008A36D6">
            <w:pPr>
              <w:rPr>
                <w:sz w:val="22"/>
              </w:rPr>
            </w:pPr>
            <w:r w:rsidRPr="00AD26F5">
              <w:rPr>
                <w:sz w:val="22"/>
              </w:rPr>
              <w:t xml:space="preserve">Respublikos a. 8, </w:t>
            </w:r>
          </w:p>
          <w:p w14:paraId="0CCF2676" w14:textId="77777777" w:rsidR="008A36D6" w:rsidRPr="00AD26F5" w:rsidRDefault="008A36D6" w:rsidP="008A36D6">
            <w:pPr>
              <w:rPr>
                <w:sz w:val="22"/>
              </w:rPr>
            </w:pPr>
            <w:r w:rsidRPr="00AD26F5">
              <w:rPr>
                <w:sz w:val="22"/>
              </w:rPr>
              <w:t xml:space="preserve">29259 Kavarskas </w:t>
            </w:r>
          </w:p>
          <w:p w14:paraId="02034181" w14:textId="77777777" w:rsidR="008A36D6" w:rsidRDefault="008A36D6" w:rsidP="008A36D6">
            <w:pPr>
              <w:rPr>
                <w:sz w:val="22"/>
              </w:rPr>
            </w:pPr>
            <w:r w:rsidRPr="00AD26F5">
              <w:rPr>
                <w:sz w:val="22"/>
              </w:rPr>
              <w:t xml:space="preserve">Anykščių r. </w:t>
            </w:r>
          </w:p>
          <w:p w14:paraId="694B6ED6" w14:textId="1549F158" w:rsidR="00B4177B" w:rsidRPr="00AD26F5" w:rsidRDefault="00B4177B" w:rsidP="008A36D6">
            <w:pPr>
              <w:rPr>
                <w:sz w:val="22"/>
              </w:rPr>
            </w:pPr>
            <w:r w:rsidRPr="00AD26F5">
              <w:rPr>
                <w:sz w:val="22"/>
              </w:rPr>
              <w:t>Seniūnas A</w:t>
            </w:r>
            <w:r>
              <w:rPr>
                <w:sz w:val="22"/>
              </w:rPr>
              <w:t>urelijus Radzevičius</w:t>
            </w:r>
          </w:p>
          <w:p w14:paraId="51F4B406" w14:textId="77777777" w:rsidR="008A36D6" w:rsidRPr="00AD26F5" w:rsidRDefault="008A36D6" w:rsidP="008A36D6">
            <w:pPr>
              <w:rPr>
                <w:sz w:val="22"/>
              </w:rPr>
            </w:pPr>
            <w:r w:rsidRPr="00AD26F5">
              <w:rPr>
                <w:sz w:val="22"/>
              </w:rPr>
              <w:t>tel. (</w:t>
            </w:r>
            <w:r>
              <w:rPr>
                <w:sz w:val="22"/>
              </w:rPr>
              <w:t>0</w:t>
            </w:r>
            <w:r w:rsidRPr="00AD26F5">
              <w:rPr>
                <w:sz w:val="22"/>
              </w:rPr>
              <w:t xml:space="preserve"> 381) 55170</w:t>
            </w:r>
          </w:p>
          <w:p w14:paraId="19964575" w14:textId="77777777" w:rsidR="008A36D6" w:rsidRPr="00AD26F5" w:rsidRDefault="008A36D6" w:rsidP="008A36D6">
            <w:pPr>
              <w:rPr>
                <w:sz w:val="22"/>
              </w:rPr>
            </w:pPr>
          </w:p>
        </w:tc>
      </w:tr>
      <w:tr w:rsidR="008A36D6" w:rsidRPr="00AD26F5" w14:paraId="1262656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AFA6A50" w14:textId="4E0E6B66" w:rsidR="008A36D6" w:rsidRPr="00AD26F5" w:rsidRDefault="008A36D6" w:rsidP="008A36D6">
            <w:pPr>
              <w:jc w:val="center"/>
              <w:rPr>
                <w:sz w:val="22"/>
              </w:rPr>
            </w:pPr>
            <w:r w:rsidRPr="00AD26F5">
              <w:rPr>
                <w:sz w:val="22"/>
              </w:rPr>
              <w:t>7</w:t>
            </w:r>
            <w:r w:rsidR="00055A90">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3CD28CC" w14:textId="77777777" w:rsidR="008A36D6" w:rsidRPr="00AD26F5" w:rsidRDefault="008A36D6" w:rsidP="008A36D6">
            <w:r w:rsidRPr="00AD26F5">
              <w:t>Raščiagalio kaimo kapinės (Raščiagalio k., Kavarsko sen.)</w:t>
            </w:r>
          </w:p>
        </w:tc>
        <w:tc>
          <w:tcPr>
            <w:tcW w:w="2832" w:type="dxa"/>
            <w:tcBorders>
              <w:top w:val="single" w:sz="4" w:space="0" w:color="auto"/>
              <w:left w:val="single" w:sz="4" w:space="0" w:color="auto"/>
              <w:bottom w:val="single" w:sz="4" w:space="0" w:color="auto"/>
              <w:right w:val="single" w:sz="4" w:space="0" w:color="auto"/>
            </w:tcBorders>
            <w:hideMark/>
          </w:tcPr>
          <w:p w14:paraId="30A2FA9E" w14:textId="77777777" w:rsidR="008A36D6" w:rsidRPr="00AD26F5" w:rsidRDefault="008A36D6" w:rsidP="008A36D6">
            <w:pPr>
              <w:rPr>
                <w:sz w:val="22"/>
              </w:rPr>
            </w:pPr>
            <w:r w:rsidRPr="00AD26F5">
              <w:rPr>
                <w:sz w:val="22"/>
              </w:rPr>
              <w:t>Neveikiančios</w:t>
            </w:r>
          </w:p>
          <w:p w14:paraId="77755770"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BA84DEF" w14:textId="04BE29CA" w:rsidR="008A36D6" w:rsidRPr="00AD26F5" w:rsidRDefault="008A36D6" w:rsidP="008A36D6">
            <w:pPr>
              <w:jc w:val="center"/>
            </w:pPr>
            <w:r w:rsidRPr="00AD26F5">
              <w:t>0,05</w:t>
            </w:r>
            <w:r w:rsidR="00055A90">
              <w:t>26</w:t>
            </w:r>
          </w:p>
        </w:tc>
        <w:tc>
          <w:tcPr>
            <w:tcW w:w="2520" w:type="dxa"/>
            <w:tcBorders>
              <w:top w:val="single" w:sz="4" w:space="0" w:color="auto"/>
              <w:left w:val="single" w:sz="4" w:space="0" w:color="auto"/>
              <w:bottom w:val="single" w:sz="4" w:space="0" w:color="auto"/>
              <w:right w:val="single" w:sz="4" w:space="0" w:color="auto"/>
            </w:tcBorders>
            <w:hideMark/>
          </w:tcPr>
          <w:p w14:paraId="1939BAC9" w14:textId="77777777" w:rsidR="00055A90" w:rsidRPr="003F617E" w:rsidRDefault="00055A90" w:rsidP="00055A90">
            <w:pPr>
              <w:jc w:val="center"/>
              <w:rPr>
                <w:sz w:val="22"/>
                <w:szCs w:val="22"/>
              </w:rPr>
            </w:pPr>
            <w:r w:rsidRPr="003F617E">
              <w:rPr>
                <w:sz w:val="22"/>
                <w:szCs w:val="22"/>
              </w:rPr>
              <w:t>Žemės sklypo unikalus</w:t>
            </w:r>
          </w:p>
          <w:p w14:paraId="56BF6B50" w14:textId="77777777" w:rsidR="00055A90" w:rsidRPr="003F617E" w:rsidRDefault="00055A90" w:rsidP="00055A90">
            <w:pPr>
              <w:jc w:val="center"/>
              <w:rPr>
                <w:sz w:val="22"/>
                <w:szCs w:val="22"/>
              </w:rPr>
            </w:pPr>
            <w:r w:rsidRPr="003F617E">
              <w:rPr>
                <w:sz w:val="22"/>
                <w:szCs w:val="22"/>
              </w:rPr>
              <w:t>Nr. 4400-</w:t>
            </w:r>
            <w:r>
              <w:rPr>
                <w:sz w:val="22"/>
                <w:szCs w:val="22"/>
              </w:rPr>
              <w:t>6334</w:t>
            </w:r>
            <w:r w:rsidRPr="003F617E">
              <w:rPr>
                <w:sz w:val="22"/>
                <w:szCs w:val="22"/>
              </w:rPr>
              <w:t>1-</w:t>
            </w:r>
            <w:r>
              <w:rPr>
                <w:sz w:val="22"/>
                <w:szCs w:val="22"/>
              </w:rPr>
              <w:t>0858</w:t>
            </w:r>
            <w:r w:rsidRPr="003F617E">
              <w:rPr>
                <w:sz w:val="22"/>
                <w:szCs w:val="22"/>
              </w:rPr>
              <w:t>,</w:t>
            </w:r>
          </w:p>
          <w:p w14:paraId="32C2B98B" w14:textId="0884C20B" w:rsidR="008A36D6" w:rsidRPr="00AD26F5" w:rsidRDefault="00055A90" w:rsidP="00055A90">
            <w:pPr>
              <w:jc w:val="center"/>
              <w:rPr>
                <w:sz w:val="22"/>
              </w:rPr>
            </w:pPr>
            <w:r w:rsidRPr="003F617E">
              <w:rPr>
                <w:sz w:val="22"/>
                <w:szCs w:val="22"/>
              </w:rPr>
              <w:t>20</w:t>
            </w:r>
            <w:r>
              <w:rPr>
                <w:sz w:val="22"/>
                <w:szCs w:val="22"/>
              </w:rPr>
              <w:t>24-06-14</w:t>
            </w:r>
            <w:r w:rsidRPr="003F617E">
              <w:rPr>
                <w:sz w:val="22"/>
                <w:szCs w:val="22"/>
              </w:rPr>
              <w:t xml:space="preserve"> įregistruotas </w:t>
            </w:r>
            <w:r>
              <w:rPr>
                <w:sz w:val="22"/>
                <w:szCs w:val="22"/>
              </w:rPr>
              <w:t>N</w:t>
            </w:r>
            <w:r w:rsidRPr="003F617E">
              <w:rPr>
                <w:sz w:val="22"/>
                <w:szCs w:val="22"/>
              </w:rPr>
              <w:t>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354DCBD"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9A5374C" w14:textId="77777777" w:rsidR="008A36D6" w:rsidRPr="00AD26F5" w:rsidRDefault="008A36D6" w:rsidP="008A36D6">
            <w:pPr>
              <w:rPr>
                <w:sz w:val="22"/>
              </w:rPr>
            </w:pPr>
            <w:r w:rsidRPr="00AD26F5">
              <w:rPr>
                <w:sz w:val="22"/>
              </w:rPr>
              <w:t xml:space="preserve">Anykščių r. sav. </w:t>
            </w:r>
          </w:p>
          <w:p w14:paraId="7247232B" w14:textId="77777777" w:rsidR="008A36D6" w:rsidRPr="00AD26F5" w:rsidRDefault="008A36D6" w:rsidP="008A36D6">
            <w:pPr>
              <w:rPr>
                <w:sz w:val="22"/>
              </w:rPr>
            </w:pPr>
            <w:r w:rsidRPr="00AD26F5">
              <w:rPr>
                <w:sz w:val="22"/>
              </w:rPr>
              <w:t xml:space="preserve">Kavarsko seniūnija </w:t>
            </w:r>
          </w:p>
          <w:p w14:paraId="2E1D0A2E" w14:textId="77777777" w:rsidR="008A36D6" w:rsidRPr="00AD26F5" w:rsidRDefault="008A36D6" w:rsidP="008A36D6">
            <w:pPr>
              <w:rPr>
                <w:sz w:val="22"/>
              </w:rPr>
            </w:pPr>
            <w:r w:rsidRPr="00AD26F5">
              <w:rPr>
                <w:sz w:val="22"/>
              </w:rPr>
              <w:t xml:space="preserve">Respublikos a. 8, </w:t>
            </w:r>
          </w:p>
          <w:p w14:paraId="2B1C4D5F" w14:textId="77777777" w:rsidR="008A36D6" w:rsidRPr="00AD26F5" w:rsidRDefault="008A36D6" w:rsidP="008A36D6">
            <w:pPr>
              <w:rPr>
                <w:sz w:val="22"/>
              </w:rPr>
            </w:pPr>
            <w:r w:rsidRPr="00AD26F5">
              <w:rPr>
                <w:sz w:val="22"/>
              </w:rPr>
              <w:t xml:space="preserve">29259 Kavarskas </w:t>
            </w:r>
          </w:p>
          <w:p w14:paraId="77D0F400" w14:textId="77777777" w:rsidR="008A36D6" w:rsidRDefault="008A36D6" w:rsidP="008A36D6">
            <w:pPr>
              <w:rPr>
                <w:sz w:val="22"/>
              </w:rPr>
            </w:pPr>
            <w:r w:rsidRPr="00AD26F5">
              <w:rPr>
                <w:sz w:val="22"/>
              </w:rPr>
              <w:t xml:space="preserve">Anykščių r. </w:t>
            </w:r>
          </w:p>
          <w:p w14:paraId="6AFE56E2" w14:textId="5CE48077" w:rsidR="00B4177B" w:rsidRPr="00AD26F5" w:rsidRDefault="00B4177B" w:rsidP="008A36D6">
            <w:pPr>
              <w:rPr>
                <w:sz w:val="22"/>
              </w:rPr>
            </w:pPr>
            <w:r w:rsidRPr="00AD26F5">
              <w:rPr>
                <w:sz w:val="22"/>
              </w:rPr>
              <w:t>Seniūnas A</w:t>
            </w:r>
            <w:r>
              <w:rPr>
                <w:sz w:val="22"/>
              </w:rPr>
              <w:t>urelijus Radzevičius</w:t>
            </w:r>
          </w:p>
          <w:p w14:paraId="3D101285" w14:textId="7A57C75A" w:rsidR="008A36D6" w:rsidRPr="00AD26F5" w:rsidRDefault="008A36D6" w:rsidP="008A36D6">
            <w:pPr>
              <w:rPr>
                <w:sz w:val="22"/>
              </w:rPr>
            </w:pPr>
            <w:r w:rsidRPr="00AD26F5">
              <w:rPr>
                <w:sz w:val="22"/>
              </w:rPr>
              <w:t>tel. (</w:t>
            </w:r>
            <w:r w:rsidR="00055A90">
              <w:rPr>
                <w:sz w:val="22"/>
              </w:rPr>
              <w:t>0</w:t>
            </w:r>
            <w:r w:rsidRPr="00AD26F5">
              <w:rPr>
                <w:sz w:val="22"/>
              </w:rPr>
              <w:t xml:space="preserve"> 381) 55170</w:t>
            </w:r>
          </w:p>
          <w:p w14:paraId="2CA35E38" w14:textId="77777777" w:rsidR="008A36D6" w:rsidRPr="00AD26F5" w:rsidRDefault="008A36D6" w:rsidP="008A36D6">
            <w:pPr>
              <w:jc w:val="center"/>
              <w:rPr>
                <w:sz w:val="22"/>
              </w:rPr>
            </w:pPr>
          </w:p>
        </w:tc>
      </w:tr>
      <w:tr w:rsidR="008A36D6" w:rsidRPr="00AD26F5" w14:paraId="45ECB9D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3D82EAD" w14:textId="366EA6ED" w:rsidR="008A36D6" w:rsidRPr="00AD26F5" w:rsidRDefault="008A36D6" w:rsidP="008A36D6">
            <w:pPr>
              <w:jc w:val="center"/>
              <w:rPr>
                <w:sz w:val="22"/>
              </w:rPr>
            </w:pPr>
            <w:r w:rsidRPr="00AD26F5">
              <w:rPr>
                <w:sz w:val="22"/>
              </w:rPr>
              <w:t>7</w:t>
            </w:r>
            <w:r w:rsidR="00055A90">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7838706" w14:textId="77777777" w:rsidR="008A36D6" w:rsidRPr="00AD26F5" w:rsidRDefault="008A36D6" w:rsidP="008A36D6">
            <w:r w:rsidRPr="00AD26F5">
              <w:t>Pumpučių kaimo kapinės (Pumpučių k., Kavarsko sen.)</w:t>
            </w:r>
          </w:p>
        </w:tc>
        <w:tc>
          <w:tcPr>
            <w:tcW w:w="2832" w:type="dxa"/>
            <w:tcBorders>
              <w:top w:val="single" w:sz="4" w:space="0" w:color="auto"/>
              <w:left w:val="single" w:sz="4" w:space="0" w:color="auto"/>
              <w:bottom w:val="single" w:sz="4" w:space="0" w:color="auto"/>
              <w:right w:val="single" w:sz="4" w:space="0" w:color="auto"/>
            </w:tcBorders>
            <w:hideMark/>
          </w:tcPr>
          <w:p w14:paraId="0BDFEBC4" w14:textId="77777777" w:rsidR="008A36D6" w:rsidRPr="00AD26F5" w:rsidRDefault="008A36D6" w:rsidP="008A36D6">
            <w:pPr>
              <w:rPr>
                <w:sz w:val="22"/>
              </w:rPr>
            </w:pPr>
            <w:r w:rsidRPr="00AD26F5">
              <w:rPr>
                <w:sz w:val="22"/>
              </w:rPr>
              <w:t>Neveikiančios</w:t>
            </w:r>
          </w:p>
          <w:p w14:paraId="286477F9"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15B6705" w14:textId="77777777" w:rsidR="008A36D6" w:rsidRPr="00AD26F5" w:rsidRDefault="008A36D6" w:rsidP="008A36D6">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1A8C034F"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867B509"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D98CAC0" w14:textId="77777777" w:rsidR="008A36D6" w:rsidRPr="00AD26F5" w:rsidRDefault="008A36D6" w:rsidP="008A36D6">
            <w:pPr>
              <w:rPr>
                <w:sz w:val="22"/>
              </w:rPr>
            </w:pPr>
            <w:r w:rsidRPr="00AD26F5">
              <w:rPr>
                <w:sz w:val="22"/>
              </w:rPr>
              <w:t xml:space="preserve">Anykščių r. sav. </w:t>
            </w:r>
          </w:p>
          <w:p w14:paraId="39A6EF3B" w14:textId="77777777" w:rsidR="008A36D6" w:rsidRPr="00AD26F5" w:rsidRDefault="008A36D6" w:rsidP="008A36D6">
            <w:pPr>
              <w:rPr>
                <w:sz w:val="22"/>
              </w:rPr>
            </w:pPr>
            <w:r w:rsidRPr="00AD26F5">
              <w:rPr>
                <w:sz w:val="22"/>
              </w:rPr>
              <w:t xml:space="preserve">Kavarsko seniūnija </w:t>
            </w:r>
          </w:p>
          <w:p w14:paraId="54348F36" w14:textId="77777777" w:rsidR="008A36D6" w:rsidRPr="00AD26F5" w:rsidRDefault="008A36D6" w:rsidP="008A36D6">
            <w:pPr>
              <w:rPr>
                <w:sz w:val="22"/>
              </w:rPr>
            </w:pPr>
            <w:r w:rsidRPr="00AD26F5">
              <w:rPr>
                <w:sz w:val="22"/>
              </w:rPr>
              <w:t xml:space="preserve">Respublikos a. 8, </w:t>
            </w:r>
          </w:p>
          <w:p w14:paraId="7F66F037" w14:textId="77777777" w:rsidR="008A36D6" w:rsidRPr="00AD26F5" w:rsidRDefault="008A36D6" w:rsidP="008A36D6">
            <w:pPr>
              <w:rPr>
                <w:sz w:val="22"/>
              </w:rPr>
            </w:pPr>
            <w:r w:rsidRPr="00AD26F5">
              <w:rPr>
                <w:sz w:val="22"/>
              </w:rPr>
              <w:t xml:space="preserve">29259 Kavarskas </w:t>
            </w:r>
          </w:p>
          <w:p w14:paraId="2B1A79E0" w14:textId="77777777" w:rsidR="008A36D6" w:rsidRDefault="008A36D6" w:rsidP="008A36D6">
            <w:pPr>
              <w:rPr>
                <w:sz w:val="22"/>
              </w:rPr>
            </w:pPr>
            <w:r w:rsidRPr="00AD26F5">
              <w:rPr>
                <w:sz w:val="22"/>
              </w:rPr>
              <w:t>Anykščių r.</w:t>
            </w:r>
          </w:p>
          <w:p w14:paraId="25E3AE08" w14:textId="2A99755A" w:rsidR="00B4177B" w:rsidRPr="00AD26F5" w:rsidRDefault="00B4177B" w:rsidP="008A36D6">
            <w:pPr>
              <w:rPr>
                <w:sz w:val="22"/>
              </w:rPr>
            </w:pPr>
            <w:r w:rsidRPr="00AD26F5">
              <w:rPr>
                <w:sz w:val="22"/>
              </w:rPr>
              <w:t>Seniūnas A</w:t>
            </w:r>
            <w:r>
              <w:rPr>
                <w:sz w:val="22"/>
              </w:rPr>
              <w:t>urelijus Radzevičius</w:t>
            </w:r>
          </w:p>
          <w:p w14:paraId="03EA2998" w14:textId="08123395" w:rsidR="008A36D6" w:rsidRPr="00AD26F5" w:rsidRDefault="008A36D6" w:rsidP="008A36D6">
            <w:pPr>
              <w:rPr>
                <w:sz w:val="22"/>
              </w:rPr>
            </w:pPr>
            <w:r w:rsidRPr="00AD26F5">
              <w:rPr>
                <w:sz w:val="22"/>
              </w:rPr>
              <w:t>tel. (</w:t>
            </w:r>
            <w:r w:rsidR="00055A90">
              <w:rPr>
                <w:sz w:val="22"/>
              </w:rPr>
              <w:t>0</w:t>
            </w:r>
            <w:r w:rsidRPr="00AD26F5">
              <w:rPr>
                <w:sz w:val="22"/>
              </w:rPr>
              <w:t xml:space="preserve"> 381) 55170</w:t>
            </w:r>
          </w:p>
          <w:p w14:paraId="494A640A" w14:textId="77777777" w:rsidR="008A36D6" w:rsidRPr="00AD26F5" w:rsidRDefault="008A36D6" w:rsidP="008A36D6">
            <w:pPr>
              <w:jc w:val="center"/>
              <w:rPr>
                <w:sz w:val="22"/>
              </w:rPr>
            </w:pPr>
          </w:p>
        </w:tc>
      </w:tr>
      <w:tr w:rsidR="008A36D6" w:rsidRPr="00AD26F5" w14:paraId="7CCE94B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5A2174B" w14:textId="6EEB1FC8" w:rsidR="008A36D6" w:rsidRPr="00AD26F5" w:rsidRDefault="008A36D6" w:rsidP="008A36D6">
            <w:pPr>
              <w:jc w:val="center"/>
              <w:rPr>
                <w:sz w:val="22"/>
              </w:rPr>
            </w:pPr>
            <w:r w:rsidRPr="00AD26F5">
              <w:rPr>
                <w:sz w:val="22"/>
              </w:rPr>
              <w:t>7</w:t>
            </w:r>
            <w:r w:rsidR="00055A90">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66455D6" w14:textId="77777777" w:rsidR="008A36D6" w:rsidRPr="00AD26F5" w:rsidRDefault="008A36D6" w:rsidP="008A36D6">
            <w:r w:rsidRPr="00AD26F5">
              <w:t>Jurgėnų kaimo kapinės (Jurgėnų k., Kavarsko sen.)</w:t>
            </w:r>
          </w:p>
        </w:tc>
        <w:tc>
          <w:tcPr>
            <w:tcW w:w="2832" w:type="dxa"/>
            <w:tcBorders>
              <w:top w:val="single" w:sz="4" w:space="0" w:color="auto"/>
              <w:left w:val="single" w:sz="4" w:space="0" w:color="auto"/>
              <w:bottom w:val="single" w:sz="4" w:space="0" w:color="auto"/>
              <w:right w:val="single" w:sz="4" w:space="0" w:color="auto"/>
            </w:tcBorders>
            <w:hideMark/>
          </w:tcPr>
          <w:p w14:paraId="623DD86B" w14:textId="77777777" w:rsidR="008A36D6" w:rsidRPr="00AD26F5" w:rsidRDefault="008A36D6" w:rsidP="008A36D6">
            <w:pPr>
              <w:rPr>
                <w:sz w:val="22"/>
              </w:rPr>
            </w:pPr>
            <w:r w:rsidRPr="00AD26F5">
              <w:rPr>
                <w:sz w:val="22"/>
              </w:rPr>
              <w:t>Neveikiančios</w:t>
            </w:r>
          </w:p>
          <w:p w14:paraId="79A46D5D"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4048997" w14:textId="77777777" w:rsidR="008A36D6" w:rsidRPr="00AD26F5" w:rsidRDefault="008A36D6" w:rsidP="008A36D6">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2D1F22A0"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E801384"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2797C0E" w14:textId="77777777" w:rsidR="008A36D6" w:rsidRPr="00AD26F5" w:rsidRDefault="008A36D6" w:rsidP="008A36D6">
            <w:pPr>
              <w:rPr>
                <w:sz w:val="22"/>
              </w:rPr>
            </w:pPr>
            <w:r w:rsidRPr="00AD26F5">
              <w:rPr>
                <w:sz w:val="22"/>
              </w:rPr>
              <w:t xml:space="preserve">Anykščių raj. sav. </w:t>
            </w:r>
          </w:p>
          <w:p w14:paraId="7998FB66" w14:textId="77777777" w:rsidR="008A36D6" w:rsidRPr="00AD26F5" w:rsidRDefault="008A36D6" w:rsidP="008A36D6">
            <w:pPr>
              <w:rPr>
                <w:sz w:val="22"/>
              </w:rPr>
            </w:pPr>
            <w:r w:rsidRPr="00AD26F5">
              <w:rPr>
                <w:sz w:val="22"/>
              </w:rPr>
              <w:t xml:space="preserve">Kavarsko seniūnija </w:t>
            </w:r>
          </w:p>
          <w:p w14:paraId="7CF181D8" w14:textId="77777777" w:rsidR="008A36D6" w:rsidRPr="00AD26F5" w:rsidRDefault="008A36D6" w:rsidP="008A36D6">
            <w:pPr>
              <w:rPr>
                <w:sz w:val="22"/>
              </w:rPr>
            </w:pPr>
            <w:r w:rsidRPr="00AD26F5">
              <w:rPr>
                <w:sz w:val="22"/>
              </w:rPr>
              <w:t xml:space="preserve">Respublikos a. 8, </w:t>
            </w:r>
          </w:p>
          <w:p w14:paraId="580F3D2B" w14:textId="77777777" w:rsidR="008A36D6" w:rsidRPr="00AD26F5" w:rsidRDefault="008A36D6" w:rsidP="008A36D6">
            <w:pPr>
              <w:rPr>
                <w:sz w:val="22"/>
              </w:rPr>
            </w:pPr>
            <w:r w:rsidRPr="00AD26F5">
              <w:rPr>
                <w:sz w:val="22"/>
              </w:rPr>
              <w:t xml:space="preserve">29259 Kavarskas </w:t>
            </w:r>
          </w:p>
          <w:p w14:paraId="5BAA84A5" w14:textId="77777777" w:rsidR="008A36D6" w:rsidRDefault="008A36D6" w:rsidP="008A36D6">
            <w:pPr>
              <w:rPr>
                <w:sz w:val="22"/>
              </w:rPr>
            </w:pPr>
            <w:r w:rsidRPr="00AD26F5">
              <w:rPr>
                <w:sz w:val="22"/>
              </w:rPr>
              <w:t xml:space="preserve">Anykščių r. </w:t>
            </w:r>
          </w:p>
          <w:p w14:paraId="603E4F06" w14:textId="7F888D6B" w:rsidR="00B4177B" w:rsidRPr="00AD26F5" w:rsidRDefault="00B4177B" w:rsidP="008A36D6">
            <w:pPr>
              <w:rPr>
                <w:sz w:val="22"/>
              </w:rPr>
            </w:pPr>
            <w:r w:rsidRPr="00AD26F5">
              <w:rPr>
                <w:sz w:val="22"/>
              </w:rPr>
              <w:t>Seniūnas A</w:t>
            </w:r>
            <w:r>
              <w:rPr>
                <w:sz w:val="22"/>
              </w:rPr>
              <w:t>urelijus Radzevičius</w:t>
            </w:r>
          </w:p>
          <w:p w14:paraId="641873E7" w14:textId="2EB89A5F" w:rsidR="008A36D6" w:rsidRPr="00AD26F5" w:rsidRDefault="008A36D6" w:rsidP="008A36D6">
            <w:pPr>
              <w:rPr>
                <w:sz w:val="22"/>
              </w:rPr>
            </w:pPr>
            <w:r w:rsidRPr="00AD26F5">
              <w:rPr>
                <w:sz w:val="22"/>
              </w:rPr>
              <w:t>tel. (</w:t>
            </w:r>
            <w:r w:rsidR="00055A90">
              <w:rPr>
                <w:sz w:val="22"/>
              </w:rPr>
              <w:t>0</w:t>
            </w:r>
            <w:r w:rsidRPr="00AD26F5">
              <w:rPr>
                <w:sz w:val="22"/>
              </w:rPr>
              <w:t xml:space="preserve"> 381) 55170</w:t>
            </w:r>
          </w:p>
          <w:p w14:paraId="19235DB4" w14:textId="77777777" w:rsidR="008A36D6" w:rsidRPr="00AD26F5" w:rsidRDefault="008A36D6" w:rsidP="008A36D6">
            <w:pPr>
              <w:jc w:val="center"/>
              <w:rPr>
                <w:sz w:val="22"/>
              </w:rPr>
            </w:pPr>
          </w:p>
        </w:tc>
      </w:tr>
      <w:tr w:rsidR="008A36D6" w:rsidRPr="00AD26F5" w14:paraId="13FEF5E0"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C2CE20A" w14:textId="7E008AAB" w:rsidR="008A36D6" w:rsidRPr="00AD26F5" w:rsidRDefault="008A36D6" w:rsidP="008A36D6">
            <w:pPr>
              <w:jc w:val="center"/>
              <w:rPr>
                <w:sz w:val="22"/>
              </w:rPr>
            </w:pPr>
            <w:r w:rsidRPr="00AD26F5">
              <w:rPr>
                <w:sz w:val="22"/>
              </w:rPr>
              <w:t>7</w:t>
            </w:r>
            <w:r w:rsidR="0002485D">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0E86949" w14:textId="77777777" w:rsidR="008A36D6" w:rsidRPr="00AD26F5" w:rsidRDefault="008A36D6" w:rsidP="008A36D6">
            <w:r w:rsidRPr="00AD26F5">
              <w:t xml:space="preserve">Malgažatavos kaimo kapinės </w:t>
            </w:r>
            <w:r w:rsidRPr="00AD26F5">
              <w:lastRenderedPageBreak/>
              <w:t>(Malgažatavos k., Kavarsko sen.)</w:t>
            </w:r>
          </w:p>
        </w:tc>
        <w:tc>
          <w:tcPr>
            <w:tcW w:w="2832" w:type="dxa"/>
            <w:tcBorders>
              <w:top w:val="single" w:sz="4" w:space="0" w:color="auto"/>
              <w:left w:val="single" w:sz="4" w:space="0" w:color="auto"/>
              <w:bottom w:val="single" w:sz="4" w:space="0" w:color="auto"/>
              <w:right w:val="single" w:sz="4" w:space="0" w:color="auto"/>
            </w:tcBorders>
            <w:hideMark/>
          </w:tcPr>
          <w:p w14:paraId="6F1BCC37" w14:textId="77777777" w:rsidR="008A36D6" w:rsidRPr="00AD26F5" w:rsidRDefault="008A36D6" w:rsidP="008A36D6">
            <w:pPr>
              <w:rPr>
                <w:sz w:val="22"/>
              </w:rPr>
            </w:pPr>
            <w:r w:rsidRPr="00AD26F5">
              <w:rPr>
                <w:sz w:val="22"/>
              </w:rPr>
              <w:lastRenderedPageBreak/>
              <w:t>Neveikiančios</w:t>
            </w:r>
          </w:p>
          <w:p w14:paraId="18764AC0" w14:textId="77777777" w:rsidR="008A36D6" w:rsidRPr="00AD26F5" w:rsidRDefault="008A36D6" w:rsidP="008A36D6">
            <w:pPr>
              <w:rPr>
                <w:sz w:val="22"/>
              </w:rPr>
            </w:pPr>
            <w:r w:rsidRPr="00AD26F5">
              <w:rPr>
                <w:sz w:val="22"/>
              </w:rPr>
              <w:lastRenderedPageBreak/>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D1E7501" w14:textId="77777777" w:rsidR="008A36D6" w:rsidRPr="00AD26F5" w:rsidRDefault="008A36D6" w:rsidP="008A36D6">
            <w:pPr>
              <w:jc w:val="center"/>
            </w:pPr>
            <w:r w:rsidRPr="00AD26F5">
              <w:lastRenderedPageBreak/>
              <w:t>0,01</w:t>
            </w:r>
          </w:p>
        </w:tc>
        <w:tc>
          <w:tcPr>
            <w:tcW w:w="2520" w:type="dxa"/>
            <w:tcBorders>
              <w:top w:val="single" w:sz="4" w:space="0" w:color="auto"/>
              <w:left w:val="single" w:sz="4" w:space="0" w:color="auto"/>
              <w:bottom w:val="single" w:sz="4" w:space="0" w:color="auto"/>
              <w:right w:val="single" w:sz="4" w:space="0" w:color="auto"/>
            </w:tcBorders>
            <w:hideMark/>
          </w:tcPr>
          <w:p w14:paraId="647B6541"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CE849CC"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664197D" w14:textId="77777777" w:rsidR="008A36D6" w:rsidRPr="00AD26F5" w:rsidRDefault="008A36D6" w:rsidP="008A36D6">
            <w:pPr>
              <w:rPr>
                <w:sz w:val="22"/>
              </w:rPr>
            </w:pPr>
            <w:r w:rsidRPr="00AD26F5">
              <w:rPr>
                <w:sz w:val="22"/>
              </w:rPr>
              <w:t xml:space="preserve">Anykščių r. sav. </w:t>
            </w:r>
          </w:p>
          <w:p w14:paraId="693285FB" w14:textId="77777777" w:rsidR="008A36D6" w:rsidRPr="00AD26F5" w:rsidRDefault="008A36D6" w:rsidP="008A36D6">
            <w:pPr>
              <w:rPr>
                <w:sz w:val="22"/>
              </w:rPr>
            </w:pPr>
            <w:r w:rsidRPr="00AD26F5">
              <w:rPr>
                <w:sz w:val="22"/>
              </w:rPr>
              <w:t xml:space="preserve">Kavarsko seniūnija </w:t>
            </w:r>
          </w:p>
          <w:p w14:paraId="524AE984" w14:textId="77777777" w:rsidR="008A36D6" w:rsidRPr="00AD26F5" w:rsidRDefault="008A36D6" w:rsidP="008A36D6">
            <w:pPr>
              <w:rPr>
                <w:sz w:val="22"/>
              </w:rPr>
            </w:pPr>
            <w:r w:rsidRPr="00AD26F5">
              <w:rPr>
                <w:sz w:val="22"/>
              </w:rPr>
              <w:lastRenderedPageBreak/>
              <w:t xml:space="preserve">Respublikos a. 8, </w:t>
            </w:r>
          </w:p>
          <w:p w14:paraId="1EED460C" w14:textId="77777777" w:rsidR="008A36D6" w:rsidRPr="00AD26F5" w:rsidRDefault="008A36D6" w:rsidP="008A36D6">
            <w:pPr>
              <w:rPr>
                <w:sz w:val="22"/>
              </w:rPr>
            </w:pPr>
            <w:r w:rsidRPr="00AD26F5">
              <w:rPr>
                <w:sz w:val="22"/>
              </w:rPr>
              <w:t xml:space="preserve">29259 Kavarskas </w:t>
            </w:r>
          </w:p>
          <w:p w14:paraId="0FA4ECB7" w14:textId="77777777" w:rsidR="008A36D6" w:rsidRDefault="008A36D6" w:rsidP="008A36D6">
            <w:pPr>
              <w:rPr>
                <w:sz w:val="22"/>
              </w:rPr>
            </w:pPr>
            <w:r w:rsidRPr="00AD26F5">
              <w:rPr>
                <w:sz w:val="22"/>
              </w:rPr>
              <w:t>Anykščių r.</w:t>
            </w:r>
          </w:p>
          <w:p w14:paraId="6A80B65E" w14:textId="6557F842" w:rsidR="00B4177B" w:rsidRPr="00AD26F5" w:rsidRDefault="00B4177B" w:rsidP="008A36D6">
            <w:pPr>
              <w:rPr>
                <w:sz w:val="22"/>
              </w:rPr>
            </w:pPr>
            <w:r w:rsidRPr="00AD26F5">
              <w:rPr>
                <w:sz w:val="22"/>
              </w:rPr>
              <w:t>Seniūnas A</w:t>
            </w:r>
            <w:r>
              <w:rPr>
                <w:sz w:val="22"/>
              </w:rPr>
              <w:t>urelijus Radzevičius</w:t>
            </w:r>
          </w:p>
          <w:p w14:paraId="0C74138A" w14:textId="5AF26F42"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5C1E5DBD" w14:textId="77777777" w:rsidR="008A36D6" w:rsidRPr="00AD26F5" w:rsidRDefault="008A36D6" w:rsidP="008A36D6">
            <w:pPr>
              <w:jc w:val="center"/>
              <w:rPr>
                <w:sz w:val="22"/>
              </w:rPr>
            </w:pPr>
          </w:p>
        </w:tc>
      </w:tr>
      <w:tr w:rsidR="008A36D6" w:rsidRPr="00AD26F5" w14:paraId="6A76DC5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72B6087" w14:textId="080DF07F" w:rsidR="008A36D6" w:rsidRPr="00AD26F5" w:rsidRDefault="008A36D6" w:rsidP="008A36D6">
            <w:pPr>
              <w:jc w:val="center"/>
              <w:rPr>
                <w:sz w:val="22"/>
              </w:rPr>
            </w:pPr>
            <w:r w:rsidRPr="00AD26F5">
              <w:rPr>
                <w:sz w:val="22"/>
              </w:rPr>
              <w:lastRenderedPageBreak/>
              <w:t>7</w:t>
            </w:r>
            <w:r w:rsidR="0002485D">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622DFD4" w14:textId="77777777" w:rsidR="008A36D6" w:rsidRPr="00AD26F5" w:rsidRDefault="008A36D6" w:rsidP="008A36D6">
            <w:r w:rsidRPr="00AD26F5">
              <w:t>Degionių kaimo kapinės (Degionių k., Kavarsko sen.)</w:t>
            </w:r>
          </w:p>
        </w:tc>
        <w:tc>
          <w:tcPr>
            <w:tcW w:w="2832" w:type="dxa"/>
            <w:tcBorders>
              <w:top w:val="single" w:sz="4" w:space="0" w:color="auto"/>
              <w:left w:val="single" w:sz="4" w:space="0" w:color="auto"/>
              <w:bottom w:val="single" w:sz="4" w:space="0" w:color="auto"/>
              <w:right w:val="single" w:sz="4" w:space="0" w:color="auto"/>
            </w:tcBorders>
            <w:hideMark/>
          </w:tcPr>
          <w:p w14:paraId="52F1981D" w14:textId="77777777" w:rsidR="008A36D6" w:rsidRPr="00AD26F5" w:rsidRDefault="008A36D6" w:rsidP="008A36D6">
            <w:pPr>
              <w:rPr>
                <w:sz w:val="22"/>
              </w:rPr>
            </w:pPr>
            <w:r w:rsidRPr="00AD26F5">
              <w:rPr>
                <w:sz w:val="22"/>
              </w:rPr>
              <w:t>Neveikiančios</w:t>
            </w:r>
          </w:p>
          <w:p w14:paraId="1965710C"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3AE8B09" w14:textId="77777777" w:rsidR="008A36D6" w:rsidRPr="00AD26F5" w:rsidRDefault="008A36D6" w:rsidP="008A36D6">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A18C285"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2EB3185"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3D7A6E9" w14:textId="77777777" w:rsidR="008A36D6" w:rsidRPr="00AD26F5" w:rsidRDefault="008A36D6" w:rsidP="008A36D6">
            <w:pPr>
              <w:rPr>
                <w:sz w:val="22"/>
              </w:rPr>
            </w:pPr>
            <w:r w:rsidRPr="00AD26F5">
              <w:rPr>
                <w:sz w:val="22"/>
              </w:rPr>
              <w:t xml:space="preserve">Anykščių r. sav. </w:t>
            </w:r>
          </w:p>
          <w:p w14:paraId="332B328E" w14:textId="77777777" w:rsidR="008A36D6" w:rsidRPr="00AD26F5" w:rsidRDefault="008A36D6" w:rsidP="008A36D6">
            <w:pPr>
              <w:rPr>
                <w:sz w:val="22"/>
              </w:rPr>
            </w:pPr>
            <w:r w:rsidRPr="00AD26F5">
              <w:rPr>
                <w:sz w:val="22"/>
              </w:rPr>
              <w:t xml:space="preserve">Kavarsko seniūnija </w:t>
            </w:r>
          </w:p>
          <w:p w14:paraId="1B3F3972" w14:textId="77777777" w:rsidR="008A36D6" w:rsidRPr="00AD26F5" w:rsidRDefault="008A36D6" w:rsidP="008A36D6">
            <w:pPr>
              <w:rPr>
                <w:sz w:val="22"/>
              </w:rPr>
            </w:pPr>
            <w:r w:rsidRPr="00AD26F5">
              <w:rPr>
                <w:sz w:val="22"/>
              </w:rPr>
              <w:t xml:space="preserve">Respublikos a. 8, </w:t>
            </w:r>
          </w:p>
          <w:p w14:paraId="638B854E" w14:textId="77777777" w:rsidR="008A36D6" w:rsidRPr="00AD26F5" w:rsidRDefault="008A36D6" w:rsidP="008A36D6">
            <w:pPr>
              <w:rPr>
                <w:sz w:val="22"/>
              </w:rPr>
            </w:pPr>
            <w:r w:rsidRPr="00AD26F5">
              <w:rPr>
                <w:sz w:val="22"/>
              </w:rPr>
              <w:t xml:space="preserve">29259 Kavarskas </w:t>
            </w:r>
          </w:p>
          <w:p w14:paraId="7A85F8B2" w14:textId="77777777" w:rsidR="008A36D6" w:rsidRDefault="008A36D6" w:rsidP="008A36D6">
            <w:pPr>
              <w:rPr>
                <w:sz w:val="22"/>
              </w:rPr>
            </w:pPr>
            <w:r w:rsidRPr="00AD26F5">
              <w:rPr>
                <w:sz w:val="22"/>
              </w:rPr>
              <w:t xml:space="preserve">Anykščių r. </w:t>
            </w:r>
          </w:p>
          <w:p w14:paraId="614FC5F2" w14:textId="106FD09D" w:rsidR="00B4177B" w:rsidRPr="00AD26F5" w:rsidRDefault="00B4177B" w:rsidP="008A36D6">
            <w:pPr>
              <w:rPr>
                <w:sz w:val="22"/>
              </w:rPr>
            </w:pPr>
            <w:r w:rsidRPr="00AD26F5">
              <w:rPr>
                <w:sz w:val="22"/>
              </w:rPr>
              <w:t>Seniūnas A</w:t>
            </w:r>
            <w:r>
              <w:rPr>
                <w:sz w:val="22"/>
              </w:rPr>
              <w:t>urelijus Radzevičius</w:t>
            </w:r>
          </w:p>
          <w:p w14:paraId="7BAFD520" w14:textId="6BED512E"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23901B5F" w14:textId="77777777" w:rsidR="008A36D6" w:rsidRPr="00AD26F5" w:rsidRDefault="008A36D6" w:rsidP="008A36D6">
            <w:pPr>
              <w:jc w:val="center"/>
              <w:rPr>
                <w:sz w:val="22"/>
              </w:rPr>
            </w:pPr>
          </w:p>
        </w:tc>
      </w:tr>
      <w:tr w:rsidR="008A36D6" w:rsidRPr="00AD26F5" w14:paraId="7E43383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CF08EE2" w14:textId="44F08083" w:rsidR="008A36D6" w:rsidRPr="00AD26F5" w:rsidRDefault="008A36D6" w:rsidP="008A36D6">
            <w:pPr>
              <w:jc w:val="center"/>
              <w:rPr>
                <w:sz w:val="22"/>
              </w:rPr>
            </w:pPr>
            <w:r w:rsidRPr="00AD26F5">
              <w:rPr>
                <w:sz w:val="22"/>
              </w:rPr>
              <w:t>7</w:t>
            </w:r>
            <w:r w:rsidR="0002485D">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3A66FA8" w14:textId="77777777" w:rsidR="008A36D6" w:rsidRPr="00AD26F5" w:rsidRDefault="008A36D6" w:rsidP="008A36D6">
            <w:r w:rsidRPr="00AD26F5">
              <w:t>Janušavos kaimo kapinės (Janušavos k., Kavarsko sen.)</w:t>
            </w:r>
          </w:p>
        </w:tc>
        <w:tc>
          <w:tcPr>
            <w:tcW w:w="2832" w:type="dxa"/>
            <w:tcBorders>
              <w:top w:val="single" w:sz="4" w:space="0" w:color="auto"/>
              <w:left w:val="single" w:sz="4" w:space="0" w:color="auto"/>
              <w:bottom w:val="single" w:sz="4" w:space="0" w:color="auto"/>
              <w:right w:val="single" w:sz="4" w:space="0" w:color="auto"/>
            </w:tcBorders>
            <w:hideMark/>
          </w:tcPr>
          <w:p w14:paraId="03166E1B" w14:textId="77777777" w:rsidR="008A36D6" w:rsidRPr="00AD26F5" w:rsidRDefault="008A36D6" w:rsidP="008A36D6">
            <w:pPr>
              <w:rPr>
                <w:sz w:val="22"/>
              </w:rPr>
            </w:pPr>
            <w:r w:rsidRPr="00AD26F5">
              <w:rPr>
                <w:sz w:val="22"/>
              </w:rPr>
              <w:t>Neveikiančios</w:t>
            </w:r>
          </w:p>
          <w:p w14:paraId="0E8AAEC5"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95F6E71" w14:textId="77777777" w:rsidR="008A36D6" w:rsidRPr="00AD26F5" w:rsidRDefault="008A36D6" w:rsidP="008A36D6">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5D1CE2B4"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83204C2"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1ED597F" w14:textId="77777777" w:rsidR="008A36D6" w:rsidRPr="00AD26F5" w:rsidRDefault="008A36D6" w:rsidP="008A36D6">
            <w:pPr>
              <w:rPr>
                <w:sz w:val="22"/>
              </w:rPr>
            </w:pPr>
            <w:r w:rsidRPr="00AD26F5">
              <w:rPr>
                <w:sz w:val="22"/>
              </w:rPr>
              <w:t xml:space="preserve">Anykščių r. sav. </w:t>
            </w:r>
          </w:p>
          <w:p w14:paraId="398F40DE" w14:textId="77777777" w:rsidR="008A36D6" w:rsidRPr="00AD26F5" w:rsidRDefault="008A36D6" w:rsidP="008A36D6">
            <w:pPr>
              <w:rPr>
                <w:sz w:val="22"/>
              </w:rPr>
            </w:pPr>
            <w:r w:rsidRPr="00AD26F5">
              <w:rPr>
                <w:sz w:val="22"/>
              </w:rPr>
              <w:t xml:space="preserve">Kavarsko seniūnija </w:t>
            </w:r>
          </w:p>
          <w:p w14:paraId="47B8557F" w14:textId="77777777" w:rsidR="008A36D6" w:rsidRPr="00AD26F5" w:rsidRDefault="008A36D6" w:rsidP="008A36D6">
            <w:pPr>
              <w:rPr>
                <w:sz w:val="22"/>
              </w:rPr>
            </w:pPr>
            <w:r w:rsidRPr="00AD26F5">
              <w:rPr>
                <w:sz w:val="22"/>
              </w:rPr>
              <w:t xml:space="preserve">Respublikos a. 8, </w:t>
            </w:r>
          </w:p>
          <w:p w14:paraId="05B4C29B" w14:textId="77777777" w:rsidR="008A36D6" w:rsidRPr="00AD26F5" w:rsidRDefault="008A36D6" w:rsidP="008A36D6">
            <w:pPr>
              <w:rPr>
                <w:sz w:val="22"/>
              </w:rPr>
            </w:pPr>
            <w:r w:rsidRPr="00AD26F5">
              <w:rPr>
                <w:sz w:val="22"/>
              </w:rPr>
              <w:t xml:space="preserve">29259 Kavarskas </w:t>
            </w:r>
          </w:p>
          <w:p w14:paraId="029A6325" w14:textId="77777777" w:rsidR="008A36D6" w:rsidRDefault="008A36D6" w:rsidP="008A36D6">
            <w:pPr>
              <w:rPr>
                <w:sz w:val="22"/>
              </w:rPr>
            </w:pPr>
            <w:r w:rsidRPr="00AD26F5">
              <w:rPr>
                <w:sz w:val="22"/>
              </w:rPr>
              <w:t>Anykščių r.</w:t>
            </w:r>
          </w:p>
          <w:p w14:paraId="7AECA485" w14:textId="6C5D904E" w:rsidR="00B4177B" w:rsidRPr="00AD26F5" w:rsidRDefault="00B4177B" w:rsidP="008A36D6">
            <w:pPr>
              <w:rPr>
                <w:sz w:val="22"/>
              </w:rPr>
            </w:pPr>
            <w:r w:rsidRPr="00AD26F5">
              <w:rPr>
                <w:sz w:val="22"/>
              </w:rPr>
              <w:t>Seniūnas A</w:t>
            </w:r>
            <w:r>
              <w:rPr>
                <w:sz w:val="22"/>
              </w:rPr>
              <w:t>urelijus Radzevičius</w:t>
            </w:r>
          </w:p>
          <w:p w14:paraId="0698C97A" w14:textId="2EA86E8B"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2E75F4F5" w14:textId="77777777" w:rsidR="008A36D6" w:rsidRPr="00AD26F5" w:rsidRDefault="008A36D6" w:rsidP="008A36D6">
            <w:pPr>
              <w:jc w:val="center"/>
              <w:rPr>
                <w:sz w:val="22"/>
              </w:rPr>
            </w:pPr>
          </w:p>
        </w:tc>
      </w:tr>
      <w:tr w:rsidR="008A36D6" w:rsidRPr="00AD26F5" w14:paraId="3BA0555A"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3D06E51" w14:textId="0222D9FD" w:rsidR="008A36D6" w:rsidRPr="00AD26F5" w:rsidRDefault="008A36D6" w:rsidP="008A36D6">
            <w:pPr>
              <w:jc w:val="center"/>
              <w:rPr>
                <w:sz w:val="22"/>
              </w:rPr>
            </w:pPr>
            <w:r w:rsidRPr="00AD26F5">
              <w:rPr>
                <w:sz w:val="22"/>
              </w:rPr>
              <w:t>7</w:t>
            </w:r>
            <w:r w:rsidR="0002485D">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E251FA0" w14:textId="77777777" w:rsidR="008A36D6" w:rsidRPr="00AD26F5" w:rsidRDefault="008A36D6" w:rsidP="008A36D6">
            <w:r w:rsidRPr="00AD26F5">
              <w:t>Vetygalos kaimo kapinės (Vetygalos k., Kavarsko sen.)</w:t>
            </w:r>
          </w:p>
        </w:tc>
        <w:tc>
          <w:tcPr>
            <w:tcW w:w="2832" w:type="dxa"/>
            <w:tcBorders>
              <w:top w:val="single" w:sz="4" w:space="0" w:color="auto"/>
              <w:left w:val="single" w:sz="4" w:space="0" w:color="auto"/>
              <w:bottom w:val="single" w:sz="4" w:space="0" w:color="auto"/>
              <w:right w:val="single" w:sz="4" w:space="0" w:color="auto"/>
            </w:tcBorders>
            <w:hideMark/>
          </w:tcPr>
          <w:p w14:paraId="113AFCE4" w14:textId="77777777" w:rsidR="008A36D6" w:rsidRPr="00AD26F5" w:rsidRDefault="008A36D6" w:rsidP="008A36D6">
            <w:pPr>
              <w:rPr>
                <w:sz w:val="22"/>
              </w:rPr>
            </w:pPr>
            <w:r w:rsidRPr="00AD26F5">
              <w:rPr>
                <w:sz w:val="22"/>
              </w:rPr>
              <w:t>Neveikiančios</w:t>
            </w:r>
          </w:p>
          <w:p w14:paraId="1F048069"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ABEFDDC" w14:textId="77777777" w:rsidR="008A36D6" w:rsidRPr="00AD26F5" w:rsidRDefault="008A36D6" w:rsidP="008A36D6">
            <w:pPr>
              <w:jc w:val="center"/>
            </w:pPr>
            <w:r w:rsidRPr="00AD26F5">
              <w:t>0,25</w:t>
            </w:r>
          </w:p>
        </w:tc>
        <w:tc>
          <w:tcPr>
            <w:tcW w:w="2520" w:type="dxa"/>
            <w:tcBorders>
              <w:top w:val="single" w:sz="4" w:space="0" w:color="auto"/>
              <w:left w:val="single" w:sz="4" w:space="0" w:color="auto"/>
              <w:bottom w:val="single" w:sz="4" w:space="0" w:color="auto"/>
              <w:right w:val="single" w:sz="4" w:space="0" w:color="auto"/>
            </w:tcBorders>
            <w:hideMark/>
          </w:tcPr>
          <w:p w14:paraId="5C1D9FDC"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78AAAF0"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DCCA83C" w14:textId="77777777" w:rsidR="008A36D6" w:rsidRPr="00AD26F5" w:rsidRDefault="008A36D6" w:rsidP="008A36D6">
            <w:pPr>
              <w:rPr>
                <w:sz w:val="22"/>
              </w:rPr>
            </w:pPr>
            <w:r w:rsidRPr="00AD26F5">
              <w:rPr>
                <w:sz w:val="22"/>
              </w:rPr>
              <w:t xml:space="preserve">Anykščių r. sav. </w:t>
            </w:r>
          </w:p>
          <w:p w14:paraId="4F5EC0C4" w14:textId="77777777" w:rsidR="008A36D6" w:rsidRPr="00AD26F5" w:rsidRDefault="008A36D6" w:rsidP="008A36D6">
            <w:pPr>
              <w:rPr>
                <w:sz w:val="22"/>
              </w:rPr>
            </w:pPr>
            <w:r w:rsidRPr="00AD26F5">
              <w:rPr>
                <w:sz w:val="22"/>
              </w:rPr>
              <w:t xml:space="preserve">Kavarsko seniūnija </w:t>
            </w:r>
          </w:p>
          <w:p w14:paraId="0115F72C" w14:textId="77777777" w:rsidR="008A36D6" w:rsidRPr="00AD26F5" w:rsidRDefault="008A36D6" w:rsidP="008A36D6">
            <w:pPr>
              <w:rPr>
                <w:sz w:val="22"/>
              </w:rPr>
            </w:pPr>
            <w:r w:rsidRPr="00AD26F5">
              <w:rPr>
                <w:sz w:val="22"/>
              </w:rPr>
              <w:t xml:space="preserve">Respublikos a. 8, </w:t>
            </w:r>
          </w:p>
          <w:p w14:paraId="42B80FE7" w14:textId="77777777" w:rsidR="008A36D6" w:rsidRPr="00AD26F5" w:rsidRDefault="008A36D6" w:rsidP="008A36D6">
            <w:pPr>
              <w:rPr>
                <w:sz w:val="22"/>
              </w:rPr>
            </w:pPr>
            <w:r w:rsidRPr="00AD26F5">
              <w:rPr>
                <w:sz w:val="22"/>
              </w:rPr>
              <w:t xml:space="preserve">29259 Kavarskas </w:t>
            </w:r>
          </w:p>
          <w:p w14:paraId="2A46DE3F" w14:textId="77777777" w:rsidR="008A36D6" w:rsidRDefault="008A36D6" w:rsidP="008A36D6">
            <w:pPr>
              <w:rPr>
                <w:sz w:val="22"/>
              </w:rPr>
            </w:pPr>
            <w:r w:rsidRPr="00AD26F5">
              <w:rPr>
                <w:sz w:val="22"/>
              </w:rPr>
              <w:t>Anykščių r.</w:t>
            </w:r>
          </w:p>
          <w:p w14:paraId="33F7375D" w14:textId="463D2D60" w:rsidR="00B4177B" w:rsidRPr="00AD26F5" w:rsidRDefault="00B4177B" w:rsidP="008A36D6">
            <w:pPr>
              <w:rPr>
                <w:sz w:val="22"/>
              </w:rPr>
            </w:pPr>
            <w:r w:rsidRPr="00AD26F5">
              <w:rPr>
                <w:sz w:val="22"/>
              </w:rPr>
              <w:t>Seniūnas A</w:t>
            </w:r>
            <w:r>
              <w:rPr>
                <w:sz w:val="22"/>
              </w:rPr>
              <w:t>urelijus Radzevičius</w:t>
            </w:r>
          </w:p>
          <w:p w14:paraId="655AD1AA" w14:textId="157F1D35"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682A58DF" w14:textId="77777777" w:rsidR="008A36D6" w:rsidRPr="00AD26F5" w:rsidRDefault="008A36D6" w:rsidP="008A36D6">
            <w:pPr>
              <w:jc w:val="center"/>
              <w:rPr>
                <w:sz w:val="22"/>
              </w:rPr>
            </w:pPr>
          </w:p>
        </w:tc>
      </w:tr>
      <w:tr w:rsidR="008A36D6" w:rsidRPr="00AD26F5" w14:paraId="4ED4F1A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0F73E95" w14:textId="5FF1DCB0" w:rsidR="008A36D6" w:rsidRPr="00AD26F5" w:rsidRDefault="008A36D6" w:rsidP="008A36D6">
            <w:pPr>
              <w:jc w:val="center"/>
              <w:rPr>
                <w:sz w:val="22"/>
              </w:rPr>
            </w:pPr>
            <w:r w:rsidRPr="00AD26F5">
              <w:rPr>
                <w:sz w:val="22"/>
              </w:rPr>
              <w:t>7</w:t>
            </w:r>
            <w:r w:rsidR="0002485D">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8288848" w14:textId="77777777" w:rsidR="008A36D6" w:rsidRPr="00AD26F5" w:rsidRDefault="008A36D6" w:rsidP="008A36D6">
            <w:r w:rsidRPr="00AD26F5">
              <w:t>Šerių kaimo kapinės (Šerių k., Kavarsko sen.)</w:t>
            </w:r>
          </w:p>
        </w:tc>
        <w:tc>
          <w:tcPr>
            <w:tcW w:w="2832" w:type="dxa"/>
            <w:tcBorders>
              <w:top w:val="single" w:sz="4" w:space="0" w:color="auto"/>
              <w:left w:val="single" w:sz="4" w:space="0" w:color="auto"/>
              <w:bottom w:val="single" w:sz="4" w:space="0" w:color="auto"/>
              <w:right w:val="single" w:sz="4" w:space="0" w:color="auto"/>
            </w:tcBorders>
            <w:hideMark/>
          </w:tcPr>
          <w:p w14:paraId="46012E2A" w14:textId="77777777" w:rsidR="008A36D6" w:rsidRPr="00AD26F5" w:rsidRDefault="008A36D6" w:rsidP="008A36D6">
            <w:pPr>
              <w:rPr>
                <w:sz w:val="22"/>
              </w:rPr>
            </w:pPr>
            <w:r w:rsidRPr="00AD26F5">
              <w:rPr>
                <w:sz w:val="22"/>
              </w:rPr>
              <w:t>Neveikiančios</w:t>
            </w:r>
          </w:p>
          <w:p w14:paraId="3654CC69"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E32B919" w14:textId="77777777" w:rsidR="008A36D6" w:rsidRPr="00AD26F5" w:rsidRDefault="008A36D6" w:rsidP="008A36D6">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2AF3F5EF"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C2EA36B"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44038A8" w14:textId="77777777" w:rsidR="008A36D6" w:rsidRPr="00AD26F5" w:rsidRDefault="008A36D6" w:rsidP="008A36D6">
            <w:pPr>
              <w:rPr>
                <w:sz w:val="22"/>
              </w:rPr>
            </w:pPr>
            <w:r w:rsidRPr="00AD26F5">
              <w:rPr>
                <w:sz w:val="22"/>
              </w:rPr>
              <w:t xml:space="preserve">Anykščių r. sav. </w:t>
            </w:r>
          </w:p>
          <w:p w14:paraId="3ECA5761" w14:textId="77777777" w:rsidR="008A36D6" w:rsidRPr="00AD26F5" w:rsidRDefault="008A36D6" w:rsidP="008A36D6">
            <w:pPr>
              <w:rPr>
                <w:sz w:val="22"/>
              </w:rPr>
            </w:pPr>
            <w:r w:rsidRPr="00AD26F5">
              <w:rPr>
                <w:sz w:val="22"/>
              </w:rPr>
              <w:t xml:space="preserve">Kavarsko seniūnija </w:t>
            </w:r>
          </w:p>
          <w:p w14:paraId="7386EF9D" w14:textId="77777777" w:rsidR="008A36D6" w:rsidRPr="00AD26F5" w:rsidRDefault="008A36D6" w:rsidP="008A36D6">
            <w:pPr>
              <w:rPr>
                <w:sz w:val="22"/>
              </w:rPr>
            </w:pPr>
            <w:r w:rsidRPr="00AD26F5">
              <w:rPr>
                <w:sz w:val="22"/>
              </w:rPr>
              <w:t xml:space="preserve">Respublikos a. 8, </w:t>
            </w:r>
          </w:p>
          <w:p w14:paraId="1AA34FE6" w14:textId="77777777" w:rsidR="008A36D6" w:rsidRPr="00AD26F5" w:rsidRDefault="008A36D6" w:rsidP="008A36D6">
            <w:pPr>
              <w:rPr>
                <w:sz w:val="22"/>
              </w:rPr>
            </w:pPr>
            <w:r w:rsidRPr="00AD26F5">
              <w:rPr>
                <w:sz w:val="22"/>
              </w:rPr>
              <w:t xml:space="preserve">29259 Kavarskas </w:t>
            </w:r>
          </w:p>
          <w:p w14:paraId="063CF9C2" w14:textId="77777777" w:rsidR="008A36D6" w:rsidRDefault="008A36D6" w:rsidP="008A36D6">
            <w:pPr>
              <w:rPr>
                <w:sz w:val="22"/>
              </w:rPr>
            </w:pPr>
            <w:r w:rsidRPr="00AD26F5">
              <w:rPr>
                <w:sz w:val="22"/>
              </w:rPr>
              <w:t>Anykščių r.</w:t>
            </w:r>
          </w:p>
          <w:p w14:paraId="63C02D6F" w14:textId="1CDD0BF5" w:rsidR="00B4177B" w:rsidRPr="00AD26F5" w:rsidRDefault="00B4177B" w:rsidP="008A36D6">
            <w:pPr>
              <w:rPr>
                <w:sz w:val="22"/>
              </w:rPr>
            </w:pPr>
            <w:r w:rsidRPr="00AD26F5">
              <w:rPr>
                <w:sz w:val="22"/>
              </w:rPr>
              <w:t>Seniūnas A</w:t>
            </w:r>
            <w:r>
              <w:rPr>
                <w:sz w:val="22"/>
              </w:rPr>
              <w:t>urelijus Radzevičius</w:t>
            </w:r>
          </w:p>
          <w:p w14:paraId="5D47D4B3" w14:textId="7A117030"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27B7BCDB" w14:textId="77777777" w:rsidR="008A36D6" w:rsidRPr="00AD26F5" w:rsidRDefault="008A36D6" w:rsidP="008A36D6">
            <w:pPr>
              <w:jc w:val="center"/>
              <w:rPr>
                <w:sz w:val="22"/>
              </w:rPr>
            </w:pPr>
          </w:p>
        </w:tc>
      </w:tr>
      <w:tr w:rsidR="008A36D6" w:rsidRPr="00AD26F5" w14:paraId="3C79C41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A467FAF" w14:textId="6A328BE5" w:rsidR="008A36D6" w:rsidRPr="00AD26F5" w:rsidRDefault="0002485D" w:rsidP="008A36D6">
            <w:pPr>
              <w:jc w:val="center"/>
              <w:rPr>
                <w:sz w:val="22"/>
              </w:rPr>
            </w:pPr>
            <w:r>
              <w:rPr>
                <w:sz w:val="22"/>
              </w:rPr>
              <w:lastRenderedPageBreak/>
              <w:t>80</w:t>
            </w:r>
            <w:r w:rsidR="008A36D6"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D9D4061" w14:textId="77777777" w:rsidR="008A36D6" w:rsidRPr="00AD26F5" w:rsidRDefault="008A36D6" w:rsidP="008A36D6">
            <w:r w:rsidRPr="00AD26F5">
              <w:t>Grikienių kaimo kapinės (Grikienių k., Kavarsko sen.)</w:t>
            </w:r>
          </w:p>
        </w:tc>
        <w:tc>
          <w:tcPr>
            <w:tcW w:w="2832" w:type="dxa"/>
            <w:tcBorders>
              <w:top w:val="single" w:sz="4" w:space="0" w:color="auto"/>
              <w:left w:val="single" w:sz="4" w:space="0" w:color="auto"/>
              <w:bottom w:val="single" w:sz="4" w:space="0" w:color="auto"/>
              <w:right w:val="single" w:sz="4" w:space="0" w:color="auto"/>
            </w:tcBorders>
            <w:hideMark/>
          </w:tcPr>
          <w:p w14:paraId="74BBA0FA" w14:textId="77777777" w:rsidR="008A36D6" w:rsidRPr="00AD26F5" w:rsidRDefault="008A36D6" w:rsidP="008A36D6">
            <w:pPr>
              <w:rPr>
                <w:sz w:val="22"/>
              </w:rPr>
            </w:pPr>
            <w:r w:rsidRPr="00AD26F5">
              <w:rPr>
                <w:sz w:val="22"/>
              </w:rPr>
              <w:t>Neveikiančios</w:t>
            </w:r>
          </w:p>
          <w:p w14:paraId="5D1B8B8F"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4C5C6CB" w14:textId="77777777" w:rsidR="008A36D6" w:rsidRPr="00AD26F5" w:rsidRDefault="008A36D6" w:rsidP="008A36D6">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3268050E"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B96C379"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1D5ED8C" w14:textId="77777777" w:rsidR="008A36D6" w:rsidRPr="00AD26F5" w:rsidRDefault="008A36D6" w:rsidP="008A36D6">
            <w:pPr>
              <w:rPr>
                <w:sz w:val="22"/>
              </w:rPr>
            </w:pPr>
            <w:r w:rsidRPr="00AD26F5">
              <w:rPr>
                <w:sz w:val="22"/>
              </w:rPr>
              <w:t xml:space="preserve">Anykščių r. sav. </w:t>
            </w:r>
          </w:p>
          <w:p w14:paraId="4706DF9D" w14:textId="77777777" w:rsidR="008A36D6" w:rsidRPr="00AD26F5" w:rsidRDefault="008A36D6" w:rsidP="008A36D6">
            <w:pPr>
              <w:rPr>
                <w:sz w:val="22"/>
              </w:rPr>
            </w:pPr>
            <w:r w:rsidRPr="00AD26F5">
              <w:rPr>
                <w:sz w:val="22"/>
              </w:rPr>
              <w:t xml:space="preserve">Kavarsko seniūnija </w:t>
            </w:r>
          </w:p>
          <w:p w14:paraId="6DBD5603" w14:textId="77777777" w:rsidR="008A36D6" w:rsidRPr="00AD26F5" w:rsidRDefault="008A36D6" w:rsidP="008A36D6">
            <w:pPr>
              <w:rPr>
                <w:sz w:val="22"/>
              </w:rPr>
            </w:pPr>
            <w:r w:rsidRPr="00AD26F5">
              <w:rPr>
                <w:sz w:val="22"/>
              </w:rPr>
              <w:t xml:space="preserve">Respublikos a. 8, </w:t>
            </w:r>
          </w:p>
          <w:p w14:paraId="139991FA" w14:textId="77777777" w:rsidR="008A36D6" w:rsidRPr="00AD26F5" w:rsidRDefault="008A36D6" w:rsidP="008A36D6">
            <w:pPr>
              <w:rPr>
                <w:sz w:val="22"/>
              </w:rPr>
            </w:pPr>
            <w:r w:rsidRPr="00AD26F5">
              <w:rPr>
                <w:sz w:val="22"/>
              </w:rPr>
              <w:t xml:space="preserve">29259 Kavarskas </w:t>
            </w:r>
          </w:p>
          <w:p w14:paraId="0581D20E" w14:textId="77777777" w:rsidR="008A36D6" w:rsidRDefault="008A36D6" w:rsidP="008A36D6">
            <w:pPr>
              <w:rPr>
                <w:sz w:val="22"/>
              </w:rPr>
            </w:pPr>
            <w:r w:rsidRPr="00AD26F5">
              <w:rPr>
                <w:sz w:val="22"/>
              </w:rPr>
              <w:t xml:space="preserve">Anykščių r. </w:t>
            </w:r>
          </w:p>
          <w:p w14:paraId="61CEC19A" w14:textId="403D78E2" w:rsidR="00B4177B" w:rsidRPr="00AD26F5" w:rsidRDefault="00B4177B" w:rsidP="008A36D6">
            <w:pPr>
              <w:rPr>
                <w:sz w:val="22"/>
              </w:rPr>
            </w:pPr>
            <w:r w:rsidRPr="00AD26F5">
              <w:rPr>
                <w:sz w:val="22"/>
              </w:rPr>
              <w:t>Seniūnas A</w:t>
            </w:r>
            <w:r>
              <w:rPr>
                <w:sz w:val="22"/>
              </w:rPr>
              <w:t>urelijus Radzevičius</w:t>
            </w:r>
          </w:p>
          <w:p w14:paraId="7B2CBF32" w14:textId="43B4028B"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7EAFE1E3" w14:textId="77777777" w:rsidR="008A36D6" w:rsidRPr="00AD26F5" w:rsidRDefault="008A36D6" w:rsidP="008A36D6">
            <w:pPr>
              <w:jc w:val="center"/>
              <w:rPr>
                <w:sz w:val="22"/>
              </w:rPr>
            </w:pPr>
          </w:p>
        </w:tc>
      </w:tr>
      <w:tr w:rsidR="008A36D6" w:rsidRPr="00AD26F5" w14:paraId="1BA54C3D"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6638ABB" w14:textId="0768B8D3" w:rsidR="008A36D6" w:rsidRPr="00AD26F5" w:rsidRDefault="0002485D" w:rsidP="008A36D6">
            <w:pPr>
              <w:jc w:val="center"/>
              <w:rPr>
                <w:sz w:val="22"/>
              </w:rPr>
            </w:pPr>
            <w:r>
              <w:rPr>
                <w:sz w:val="22"/>
              </w:rPr>
              <w:t>81</w:t>
            </w:r>
            <w:r w:rsidR="008A36D6" w:rsidRPr="00AD26F5">
              <w:rPr>
                <w:sz w:val="2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3CDF782" w14:textId="77777777" w:rsidR="008A36D6" w:rsidRPr="00AD26F5" w:rsidRDefault="008A36D6" w:rsidP="008A36D6">
            <w:r w:rsidRPr="00AD26F5">
              <w:t>Vaičiuliškių kaimo kapinės (Vaičiuliškių k., Kavarsko sen.)</w:t>
            </w:r>
          </w:p>
        </w:tc>
        <w:tc>
          <w:tcPr>
            <w:tcW w:w="2832" w:type="dxa"/>
            <w:tcBorders>
              <w:top w:val="single" w:sz="4" w:space="0" w:color="auto"/>
              <w:left w:val="single" w:sz="4" w:space="0" w:color="auto"/>
              <w:bottom w:val="single" w:sz="4" w:space="0" w:color="auto"/>
              <w:right w:val="single" w:sz="4" w:space="0" w:color="auto"/>
            </w:tcBorders>
            <w:hideMark/>
          </w:tcPr>
          <w:p w14:paraId="1F9D0C52" w14:textId="77777777" w:rsidR="008A36D6" w:rsidRPr="00AD26F5" w:rsidRDefault="008A36D6" w:rsidP="008A36D6">
            <w:pPr>
              <w:rPr>
                <w:sz w:val="22"/>
              </w:rPr>
            </w:pPr>
            <w:r w:rsidRPr="00AD26F5">
              <w:rPr>
                <w:sz w:val="22"/>
              </w:rPr>
              <w:t>Neveikiančios</w:t>
            </w:r>
          </w:p>
          <w:p w14:paraId="66EE7450"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4F108B0" w14:textId="77777777" w:rsidR="008A36D6" w:rsidRPr="00AD26F5" w:rsidRDefault="008A36D6" w:rsidP="008A36D6">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0DE729CC"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83B3320"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2253F6D" w14:textId="77777777" w:rsidR="008A36D6" w:rsidRPr="00AD26F5" w:rsidRDefault="008A36D6" w:rsidP="008A36D6">
            <w:pPr>
              <w:rPr>
                <w:sz w:val="22"/>
              </w:rPr>
            </w:pPr>
            <w:r w:rsidRPr="00AD26F5">
              <w:rPr>
                <w:sz w:val="22"/>
              </w:rPr>
              <w:t xml:space="preserve">Anykščių r. sav. </w:t>
            </w:r>
          </w:p>
          <w:p w14:paraId="39FEE22F" w14:textId="77777777" w:rsidR="008A36D6" w:rsidRPr="00AD26F5" w:rsidRDefault="008A36D6" w:rsidP="008A36D6">
            <w:pPr>
              <w:rPr>
                <w:sz w:val="22"/>
              </w:rPr>
            </w:pPr>
            <w:r w:rsidRPr="00AD26F5">
              <w:rPr>
                <w:sz w:val="22"/>
              </w:rPr>
              <w:t xml:space="preserve">Kavarsko seniūnija </w:t>
            </w:r>
          </w:p>
          <w:p w14:paraId="0237F7A6" w14:textId="77777777" w:rsidR="008A36D6" w:rsidRPr="00AD26F5" w:rsidRDefault="008A36D6" w:rsidP="008A36D6">
            <w:pPr>
              <w:rPr>
                <w:sz w:val="22"/>
              </w:rPr>
            </w:pPr>
            <w:r w:rsidRPr="00AD26F5">
              <w:rPr>
                <w:sz w:val="22"/>
              </w:rPr>
              <w:t xml:space="preserve">Respublikos a. 8, </w:t>
            </w:r>
          </w:p>
          <w:p w14:paraId="3824553A" w14:textId="77777777" w:rsidR="008A36D6" w:rsidRPr="00AD26F5" w:rsidRDefault="008A36D6" w:rsidP="008A36D6">
            <w:pPr>
              <w:rPr>
                <w:sz w:val="22"/>
              </w:rPr>
            </w:pPr>
            <w:r w:rsidRPr="00AD26F5">
              <w:rPr>
                <w:sz w:val="22"/>
              </w:rPr>
              <w:t xml:space="preserve">29259 Kavarskas </w:t>
            </w:r>
          </w:p>
          <w:p w14:paraId="64E65535" w14:textId="77777777" w:rsidR="008A36D6" w:rsidRDefault="008A36D6" w:rsidP="008A36D6">
            <w:pPr>
              <w:rPr>
                <w:sz w:val="22"/>
              </w:rPr>
            </w:pPr>
            <w:r w:rsidRPr="00AD26F5">
              <w:rPr>
                <w:sz w:val="22"/>
              </w:rPr>
              <w:t xml:space="preserve">Anykščių r. </w:t>
            </w:r>
          </w:p>
          <w:p w14:paraId="4403842A" w14:textId="416C6044" w:rsidR="00B4177B" w:rsidRPr="00AD26F5" w:rsidRDefault="00B4177B" w:rsidP="008A36D6">
            <w:pPr>
              <w:rPr>
                <w:sz w:val="22"/>
              </w:rPr>
            </w:pPr>
            <w:r w:rsidRPr="00AD26F5">
              <w:rPr>
                <w:sz w:val="22"/>
              </w:rPr>
              <w:t>Seniūnas A</w:t>
            </w:r>
            <w:r>
              <w:rPr>
                <w:sz w:val="22"/>
              </w:rPr>
              <w:t>urelijus Radzevičius</w:t>
            </w:r>
          </w:p>
          <w:p w14:paraId="3A5C6F3E" w14:textId="23FFDE64"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07246E3A" w14:textId="77777777" w:rsidR="008A36D6" w:rsidRPr="00AD26F5" w:rsidRDefault="008A36D6" w:rsidP="008A36D6">
            <w:pPr>
              <w:jc w:val="center"/>
              <w:rPr>
                <w:sz w:val="22"/>
              </w:rPr>
            </w:pPr>
          </w:p>
        </w:tc>
      </w:tr>
      <w:tr w:rsidR="008A36D6" w:rsidRPr="00AD26F5" w14:paraId="2151905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tcPr>
          <w:p w14:paraId="2F6A773C" w14:textId="614F5FD8" w:rsidR="008A36D6" w:rsidRPr="00AD26F5" w:rsidRDefault="008A36D6" w:rsidP="008A36D6">
            <w:pPr>
              <w:jc w:val="center"/>
              <w:rPr>
                <w:sz w:val="22"/>
              </w:rPr>
            </w:pPr>
            <w:r w:rsidRPr="00AD26F5">
              <w:rPr>
                <w:sz w:val="22"/>
              </w:rPr>
              <w:t>8</w:t>
            </w:r>
            <w:r w:rsidR="0002485D">
              <w:rPr>
                <w:sz w:val="22"/>
              </w:rPr>
              <w:t>2</w:t>
            </w:r>
            <w:r w:rsidRPr="00AD26F5">
              <w:rPr>
                <w:sz w:val="22"/>
              </w:rPr>
              <w:t>.</w:t>
            </w:r>
          </w:p>
          <w:p w14:paraId="226CFFAE" w14:textId="77777777" w:rsidR="008A36D6" w:rsidRPr="00AD26F5" w:rsidRDefault="008A36D6" w:rsidP="008A36D6">
            <w:pPr>
              <w:jc w:val="center"/>
              <w:rPr>
                <w:sz w:val="22"/>
              </w:rPr>
            </w:pPr>
          </w:p>
        </w:tc>
        <w:tc>
          <w:tcPr>
            <w:tcW w:w="2267" w:type="dxa"/>
            <w:tcBorders>
              <w:top w:val="single" w:sz="4" w:space="0" w:color="auto"/>
              <w:left w:val="single" w:sz="4" w:space="0" w:color="auto"/>
              <w:bottom w:val="single" w:sz="4" w:space="0" w:color="auto"/>
              <w:right w:val="single" w:sz="4" w:space="0" w:color="auto"/>
            </w:tcBorders>
            <w:hideMark/>
          </w:tcPr>
          <w:p w14:paraId="4A99899B" w14:textId="77777777" w:rsidR="008A36D6" w:rsidRPr="00AD26F5" w:rsidRDefault="008A36D6" w:rsidP="008A36D6">
            <w:r w:rsidRPr="00AD26F5">
              <w:t xml:space="preserve">Ferdinantavos </w:t>
            </w:r>
          </w:p>
          <w:p w14:paraId="7F40DF83" w14:textId="77777777" w:rsidR="008A36D6" w:rsidRPr="00AD26F5" w:rsidRDefault="008A36D6" w:rsidP="008A36D6">
            <w:r w:rsidRPr="00AD26F5">
              <w:t>(Svirnų II) kaimo kapinės (Svirnų II  k., Kavarsko sen.)</w:t>
            </w:r>
          </w:p>
        </w:tc>
        <w:tc>
          <w:tcPr>
            <w:tcW w:w="2832" w:type="dxa"/>
            <w:tcBorders>
              <w:top w:val="single" w:sz="4" w:space="0" w:color="auto"/>
              <w:left w:val="single" w:sz="4" w:space="0" w:color="auto"/>
              <w:bottom w:val="single" w:sz="4" w:space="0" w:color="auto"/>
              <w:right w:val="single" w:sz="4" w:space="0" w:color="auto"/>
            </w:tcBorders>
            <w:hideMark/>
          </w:tcPr>
          <w:p w14:paraId="76CBAD7B" w14:textId="77777777" w:rsidR="008A36D6" w:rsidRPr="00AD26F5" w:rsidRDefault="008A36D6" w:rsidP="008A36D6">
            <w:pPr>
              <w:rPr>
                <w:sz w:val="22"/>
              </w:rPr>
            </w:pPr>
            <w:r w:rsidRPr="00AD26F5">
              <w:rPr>
                <w:sz w:val="22"/>
              </w:rPr>
              <w:t>Neveikiančios</w:t>
            </w:r>
          </w:p>
          <w:p w14:paraId="7ECB427D"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6C2AA86" w14:textId="77777777" w:rsidR="008A36D6" w:rsidRPr="00AD26F5" w:rsidRDefault="008A36D6" w:rsidP="008A36D6">
            <w:pPr>
              <w:jc w:val="center"/>
            </w:pPr>
            <w:r w:rsidRPr="00AD26F5">
              <w:t>0,11</w:t>
            </w:r>
          </w:p>
        </w:tc>
        <w:tc>
          <w:tcPr>
            <w:tcW w:w="2520" w:type="dxa"/>
            <w:tcBorders>
              <w:top w:val="single" w:sz="4" w:space="0" w:color="auto"/>
              <w:left w:val="single" w:sz="4" w:space="0" w:color="auto"/>
              <w:bottom w:val="single" w:sz="4" w:space="0" w:color="auto"/>
              <w:right w:val="single" w:sz="4" w:space="0" w:color="auto"/>
            </w:tcBorders>
            <w:hideMark/>
          </w:tcPr>
          <w:p w14:paraId="0514ACED"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53AB633"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86C7B8C" w14:textId="77777777" w:rsidR="008A36D6" w:rsidRPr="00AD26F5" w:rsidRDefault="008A36D6" w:rsidP="008A36D6">
            <w:pPr>
              <w:rPr>
                <w:sz w:val="22"/>
              </w:rPr>
            </w:pPr>
            <w:r w:rsidRPr="00AD26F5">
              <w:rPr>
                <w:sz w:val="22"/>
              </w:rPr>
              <w:t xml:space="preserve">Anykščių r. sav. </w:t>
            </w:r>
          </w:p>
          <w:p w14:paraId="34CC8C77" w14:textId="77777777" w:rsidR="008A36D6" w:rsidRPr="00AD26F5" w:rsidRDefault="008A36D6" w:rsidP="008A36D6">
            <w:pPr>
              <w:rPr>
                <w:sz w:val="22"/>
              </w:rPr>
            </w:pPr>
            <w:r w:rsidRPr="00AD26F5">
              <w:rPr>
                <w:sz w:val="22"/>
              </w:rPr>
              <w:t xml:space="preserve">Kavarsko seniūnija </w:t>
            </w:r>
          </w:p>
          <w:p w14:paraId="26358C92" w14:textId="77777777" w:rsidR="008A36D6" w:rsidRPr="00AD26F5" w:rsidRDefault="008A36D6" w:rsidP="008A36D6">
            <w:pPr>
              <w:rPr>
                <w:sz w:val="22"/>
              </w:rPr>
            </w:pPr>
            <w:r w:rsidRPr="00AD26F5">
              <w:rPr>
                <w:sz w:val="22"/>
              </w:rPr>
              <w:t xml:space="preserve">Respublikos a. 8, </w:t>
            </w:r>
          </w:p>
          <w:p w14:paraId="6F5E809F" w14:textId="77777777" w:rsidR="008A36D6" w:rsidRPr="00AD26F5" w:rsidRDefault="008A36D6" w:rsidP="008A36D6">
            <w:pPr>
              <w:rPr>
                <w:sz w:val="22"/>
              </w:rPr>
            </w:pPr>
            <w:r w:rsidRPr="00AD26F5">
              <w:rPr>
                <w:sz w:val="22"/>
              </w:rPr>
              <w:t xml:space="preserve">29259 Kavarskas </w:t>
            </w:r>
          </w:p>
          <w:p w14:paraId="17794DD3" w14:textId="77777777" w:rsidR="008A36D6" w:rsidRDefault="008A36D6" w:rsidP="008A36D6">
            <w:pPr>
              <w:rPr>
                <w:sz w:val="22"/>
              </w:rPr>
            </w:pPr>
            <w:r w:rsidRPr="00AD26F5">
              <w:rPr>
                <w:sz w:val="22"/>
              </w:rPr>
              <w:t xml:space="preserve">Anykščių r. </w:t>
            </w:r>
          </w:p>
          <w:p w14:paraId="5F020785" w14:textId="2708D934" w:rsidR="00B4177B" w:rsidRPr="00AD26F5" w:rsidRDefault="00B4177B" w:rsidP="008A36D6">
            <w:pPr>
              <w:rPr>
                <w:sz w:val="22"/>
              </w:rPr>
            </w:pPr>
            <w:r w:rsidRPr="00AD26F5">
              <w:rPr>
                <w:sz w:val="22"/>
              </w:rPr>
              <w:t>Seniūnas A</w:t>
            </w:r>
            <w:r>
              <w:rPr>
                <w:sz w:val="22"/>
              </w:rPr>
              <w:t>urelijus Radzevičius</w:t>
            </w:r>
          </w:p>
          <w:p w14:paraId="7CD2C9A4" w14:textId="26964B93"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3D8E90B0" w14:textId="77777777" w:rsidR="008A36D6" w:rsidRPr="00AD26F5" w:rsidRDefault="008A36D6" w:rsidP="008A36D6">
            <w:pPr>
              <w:jc w:val="center"/>
              <w:rPr>
                <w:sz w:val="22"/>
              </w:rPr>
            </w:pPr>
          </w:p>
        </w:tc>
      </w:tr>
      <w:tr w:rsidR="008A36D6" w:rsidRPr="00AD26F5" w14:paraId="24C43E8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11C5D95" w14:textId="570404AC" w:rsidR="008A36D6" w:rsidRPr="00AD26F5" w:rsidRDefault="008A36D6" w:rsidP="008A36D6">
            <w:pPr>
              <w:jc w:val="center"/>
              <w:rPr>
                <w:sz w:val="22"/>
              </w:rPr>
            </w:pPr>
            <w:r w:rsidRPr="00AD26F5">
              <w:rPr>
                <w:sz w:val="22"/>
              </w:rPr>
              <w:t>8</w:t>
            </w:r>
            <w:r w:rsidR="0002485D">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83F0B80" w14:textId="77777777" w:rsidR="008A36D6" w:rsidRPr="00AD26F5" w:rsidRDefault="008A36D6" w:rsidP="008A36D6">
            <w:r w:rsidRPr="00AD26F5">
              <w:t>Gelučių kaimo kapinės (Gelučių k., Kavarsko sen.)</w:t>
            </w:r>
          </w:p>
        </w:tc>
        <w:tc>
          <w:tcPr>
            <w:tcW w:w="2832" w:type="dxa"/>
            <w:tcBorders>
              <w:top w:val="single" w:sz="4" w:space="0" w:color="auto"/>
              <w:left w:val="single" w:sz="4" w:space="0" w:color="auto"/>
              <w:bottom w:val="single" w:sz="4" w:space="0" w:color="auto"/>
              <w:right w:val="single" w:sz="4" w:space="0" w:color="auto"/>
            </w:tcBorders>
            <w:hideMark/>
          </w:tcPr>
          <w:p w14:paraId="35A8F655" w14:textId="77777777" w:rsidR="008A36D6" w:rsidRPr="00AD26F5" w:rsidRDefault="008A36D6" w:rsidP="008A36D6">
            <w:pPr>
              <w:rPr>
                <w:sz w:val="22"/>
              </w:rPr>
            </w:pPr>
            <w:r w:rsidRPr="00AD26F5">
              <w:rPr>
                <w:sz w:val="22"/>
              </w:rPr>
              <w:t>Neveikiančios</w:t>
            </w:r>
          </w:p>
          <w:p w14:paraId="2DFEE3A3"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66FA601" w14:textId="77777777" w:rsidR="008A36D6" w:rsidRPr="00AD26F5" w:rsidRDefault="008A36D6" w:rsidP="008A36D6">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24403A46"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F0854F6"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DB050CA" w14:textId="77777777" w:rsidR="008A36D6" w:rsidRPr="00AD26F5" w:rsidRDefault="008A36D6" w:rsidP="008A36D6">
            <w:pPr>
              <w:rPr>
                <w:sz w:val="22"/>
              </w:rPr>
            </w:pPr>
            <w:r w:rsidRPr="00AD26F5">
              <w:rPr>
                <w:sz w:val="22"/>
              </w:rPr>
              <w:t xml:space="preserve">Anykščių r. sav. </w:t>
            </w:r>
          </w:p>
          <w:p w14:paraId="40180CAE" w14:textId="77777777" w:rsidR="008A36D6" w:rsidRPr="00AD26F5" w:rsidRDefault="008A36D6" w:rsidP="008A36D6">
            <w:pPr>
              <w:rPr>
                <w:sz w:val="22"/>
              </w:rPr>
            </w:pPr>
            <w:r w:rsidRPr="00AD26F5">
              <w:rPr>
                <w:sz w:val="22"/>
              </w:rPr>
              <w:t xml:space="preserve">Kavarsko seniūnija </w:t>
            </w:r>
          </w:p>
          <w:p w14:paraId="75AB4AFF" w14:textId="77777777" w:rsidR="008A36D6" w:rsidRPr="00AD26F5" w:rsidRDefault="008A36D6" w:rsidP="008A36D6">
            <w:pPr>
              <w:rPr>
                <w:sz w:val="22"/>
              </w:rPr>
            </w:pPr>
            <w:r w:rsidRPr="00AD26F5">
              <w:rPr>
                <w:sz w:val="22"/>
              </w:rPr>
              <w:t xml:space="preserve">Respublikos a. 8, </w:t>
            </w:r>
          </w:p>
          <w:p w14:paraId="47690608" w14:textId="77777777" w:rsidR="008A36D6" w:rsidRPr="00AD26F5" w:rsidRDefault="008A36D6" w:rsidP="008A36D6">
            <w:pPr>
              <w:rPr>
                <w:sz w:val="22"/>
              </w:rPr>
            </w:pPr>
            <w:r w:rsidRPr="00AD26F5">
              <w:rPr>
                <w:sz w:val="22"/>
              </w:rPr>
              <w:t xml:space="preserve">29259 Kavarskas </w:t>
            </w:r>
          </w:p>
          <w:p w14:paraId="2319423D" w14:textId="77777777" w:rsidR="008A36D6" w:rsidRDefault="008A36D6" w:rsidP="008A36D6">
            <w:pPr>
              <w:rPr>
                <w:sz w:val="22"/>
              </w:rPr>
            </w:pPr>
            <w:r w:rsidRPr="00AD26F5">
              <w:rPr>
                <w:sz w:val="22"/>
              </w:rPr>
              <w:t xml:space="preserve">Anykščių r. </w:t>
            </w:r>
          </w:p>
          <w:p w14:paraId="11CF8A2B" w14:textId="740A93BC" w:rsidR="00B4177B" w:rsidRPr="00AD26F5" w:rsidRDefault="00B4177B" w:rsidP="008A36D6">
            <w:pPr>
              <w:rPr>
                <w:sz w:val="22"/>
              </w:rPr>
            </w:pPr>
            <w:r w:rsidRPr="00AD26F5">
              <w:rPr>
                <w:sz w:val="22"/>
              </w:rPr>
              <w:t>Seniūnas A</w:t>
            </w:r>
            <w:r>
              <w:rPr>
                <w:sz w:val="22"/>
              </w:rPr>
              <w:t>urelijus Radzevičius</w:t>
            </w:r>
          </w:p>
          <w:p w14:paraId="28050CE8" w14:textId="4D04AAB6"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64CCED9B" w14:textId="77777777" w:rsidR="008A36D6" w:rsidRPr="00AD26F5" w:rsidRDefault="008A36D6" w:rsidP="008A36D6">
            <w:pPr>
              <w:jc w:val="center"/>
              <w:rPr>
                <w:sz w:val="22"/>
              </w:rPr>
            </w:pPr>
          </w:p>
        </w:tc>
      </w:tr>
      <w:tr w:rsidR="008A36D6" w:rsidRPr="00AD26F5" w14:paraId="2C39A7B9"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79FBE7A" w14:textId="2C315532" w:rsidR="008A36D6" w:rsidRPr="00AD26F5" w:rsidRDefault="008A36D6" w:rsidP="008A36D6">
            <w:pPr>
              <w:jc w:val="center"/>
              <w:rPr>
                <w:sz w:val="22"/>
              </w:rPr>
            </w:pPr>
            <w:r w:rsidRPr="00AD26F5">
              <w:rPr>
                <w:sz w:val="22"/>
              </w:rPr>
              <w:t>8</w:t>
            </w:r>
            <w:r w:rsidR="0002485D">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65B0457" w14:textId="77777777" w:rsidR="008A36D6" w:rsidRPr="00AD26F5" w:rsidRDefault="008A36D6" w:rsidP="008A36D6">
            <w:r w:rsidRPr="00AD26F5">
              <w:t>Žibučių kaimo kapinės (Žibučių k., Kavarsko sen.)</w:t>
            </w:r>
          </w:p>
        </w:tc>
        <w:tc>
          <w:tcPr>
            <w:tcW w:w="2832" w:type="dxa"/>
            <w:tcBorders>
              <w:top w:val="single" w:sz="4" w:space="0" w:color="auto"/>
              <w:left w:val="single" w:sz="4" w:space="0" w:color="auto"/>
              <w:bottom w:val="single" w:sz="4" w:space="0" w:color="auto"/>
              <w:right w:val="single" w:sz="4" w:space="0" w:color="auto"/>
            </w:tcBorders>
            <w:hideMark/>
          </w:tcPr>
          <w:p w14:paraId="4CC27C62" w14:textId="77777777" w:rsidR="008A36D6" w:rsidRPr="00AD26F5" w:rsidRDefault="008A36D6" w:rsidP="008A36D6">
            <w:pPr>
              <w:rPr>
                <w:sz w:val="22"/>
              </w:rPr>
            </w:pPr>
            <w:r w:rsidRPr="00AD26F5">
              <w:rPr>
                <w:sz w:val="22"/>
              </w:rPr>
              <w:t>Neveikiančios</w:t>
            </w:r>
          </w:p>
          <w:p w14:paraId="5C2AA254"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AA24B7A" w14:textId="77777777" w:rsidR="008A36D6" w:rsidRPr="00AD26F5" w:rsidRDefault="008A36D6" w:rsidP="008A36D6">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6F3674CA"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72B51B0"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3E97A6B" w14:textId="77777777" w:rsidR="008A36D6" w:rsidRPr="00AD26F5" w:rsidRDefault="008A36D6" w:rsidP="008A36D6">
            <w:pPr>
              <w:rPr>
                <w:sz w:val="22"/>
              </w:rPr>
            </w:pPr>
            <w:r w:rsidRPr="00AD26F5">
              <w:rPr>
                <w:sz w:val="22"/>
              </w:rPr>
              <w:t xml:space="preserve">Anykščių r. sav. </w:t>
            </w:r>
          </w:p>
          <w:p w14:paraId="5F0A3E86" w14:textId="77777777" w:rsidR="008A36D6" w:rsidRPr="00AD26F5" w:rsidRDefault="008A36D6" w:rsidP="008A36D6">
            <w:pPr>
              <w:rPr>
                <w:sz w:val="22"/>
              </w:rPr>
            </w:pPr>
            <w:r w:rsidRPr="00AD26F5">
              <w:rPr>
                <w:sz w:val="22"/>
              </w:rPr>
              <w:t xml:space="preserve">Kavarsko seniūnija </w:t>
            </w:r>
          </w:p>
          <w:p w14:paraId="270D8B00" w14:textId="77777777" w:rsidR="008A36D6" w:rsidRPr="00AD26F5" w:rsidRDefault="008A36D6" w:rsidP="008A36D6">
            <w:pPr>
              <w:rPr>
                <w:sz w:val="22"/>
              </w:rPr>
            </w:pPr>
            <w:r w:rsidRPr="00AD26F5">
              <w:rPr>
                <w:sz w:val="22"/>
              </w:rPr>
              <w:t xml:space="preserve">Respublikos a. 8, </w:t>
            </w:r>
          </w:p>
          <w:p w14:paraId="4D9A3D31" w14:textId="77777777" w:rsidR="008A36D6" w:rsidRPr="00AD26F5" w:rsidRDefault="008A36D6" w:rsidP="008A36D6">
            <w:pPr>
              <w:rPr>
                <w:sz w:val="22"/>
              </w:rPr>
            </w:pPr>
            <w:r w:rsidRPr="00AD26F5">
              <w:rPr>
                <w:sz w:val="22"/>
              </w:rPr>
              <w:t xml:space="preserve">29259 Kavarskas </w:t>
            </w:r>
          </w:p>
          <w:p w14:paraId="312A5180" w14:textId="77777777" w:rsidR="008A36D6" w:rsidRDefault="008A36D6" w:rsidP="008A36D6">
            <w:pPr>
              <w:rPr>
                <w:sz w:val="22"/>
              </w:rPr>
            </w:pPr>
            <w:r w:rsidRPr="00AD26F5">
              <w:rPr>
                <w:sz w:val="22"/>
              </w:rPr>
              <w:lastRenderedPageBreak/>
              <w:t xml:space="preserve">Anykščių r. </w:t>
            </w:r>
          </w:p>
          <w:p w14:paraId="299493BD" w14:textId="13C0C13E" w:rsidR="00B4177B" w:rsidRPr="00AD26F5" w:rsidRDefault="00B4177B" w:rsidP="008A36D6">
            <w:pPr>
              <w:rPr>
                <w:sz w:val="22"/>
              </w:rPr>
            </w:pPr>
            <w:r w:rsidRPr="00AD26F5">
              <w:rPr>
                <w:sz w:val="22"/>
              </w:rPr>
              <w:t>Seniūnas A</w:t>
            </w:r>
            <w:r>
              <w:rPr>
                <w:sz w:val="22"/>
              </w:rPr>
              <w:t>urelijus Radzevičius</w:t>
            </w:r>
          </w:p>
          <w:p w14:paraId="7BCE54FA" w14:textId="0CD66671"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359EE811" w14:textId="77777777" w:rsidR="008A36D6" w:rsidRPr="00AD26F5" w:rsidRDefault="008A36D6" w:rsidP="008A36D6">
            <w:pPr>
              <w:jc w:val="center"/>
              <w:rPr>
                <w:sz w:val="22"/>
              </w:rPr>
            </w:pPr>
          </w:p>
        </w:tc>
      </w:tr>
      <w:tr w:rsidR="008A36D6" w:rsidRPr="00AD26F5" w14:paraId="5C2A8D3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AE42BFD" w14:textId="531EF682" w:rsidR="008A36D6" w:rsidRPr="00AD26F5" w:rsidRDefault="008A36D6" w:rsidP="008A36D6">
            <w:pPr>
              <w:jc w:val="center"/>
              <w:rPr>
                <w:sz w:val="22"/>
              </w:rPr>
            </w:pPr>
            <w:r w:rsidRPr="00AD26F5">
              <w:rPr>
                <w:sz w:val="22"/>
              </w:rPr>
              <w:lastRenderedPageBreak/>
              <w:t>8</w:t>
            </w:r>
            <w:r w:rsidR="0002485D">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E786332" w14:textId="77777777" w:rsidR="008A36D6" w:rsidRPr="00AD26F5" w:rsidRDefault="008A36D6" w:rsidP="008A36D6">
            <w:r w:rsidRPr="00AD26F5">
              <w:t>Mackeliškių kaimo senosios kapinės (Mackeliškių k., Kavarsko sen.)</w:t>
            </w:r>
          </w:p>
        </w:tc>
        <w:tc>
          <w:tcPr>
            <w:tcW w:w="2832" w:type="dxa"/>
            <w:tcBorders>
              <w:top w:val="single" w:sz="4" w:space="0" w:color="auto"/>
              <w:left w:val="single" w:sz="4" w:space="0" w:color="auto"/>
              <w:bottom w:val="single" w:sz="4" w:space="0" w:color="auto"/>
              <w:right w:val="single" w:sz="4" w:space="0" w:color="auto"/>
            </w:tcBorders>
            <w:hideMark/>
          </w:tcPr>
          <w:p w14:paraId="4B8270A5" w14:textId="77777777" w:rsidR="008A36D6" w:rsidRPr="00AD26F5" w:rsidRDefault="008A36D6" w:rsidP="008A36D6">
            <w:pPr>
              <w:rPr>
                <w:sz w:val="22"/>
              </w:rPr>
            </w:pPr>
            <w:r w:rsidRPr="00AD26F5">
              <w:rPr>
                <w:sz w:val="22"/>
              </w:rPr>
              <w:t>Neveikiančios</w:t>
            </w:r>
          </w:p>
          <w:p w14:paraId="662850F7"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3B70A91" w14:textId="77777777" w:rsidR="008A36D6" w:rsidRPr="00AD26F5" w:rsidRDefault="008A36D6" w:rsidP="008A36D6">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101D39AA"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C39F231" w14:textId="77777777" w:rsidR="008A36D6" w:rsidRPr="00AD26F5" w:rsidRDefault="008A36D6" w:rsidP="008A36D6">
            <w:pPr>
              <w:jc w:val="center"/>
            </w:pPr>
            <w:r w:rsidRPr="00AD26F5">
              <w:rPr>
                <w:sz w:val="22"/>
              </w:rPr>
              <w:t>unikalus kodas</w:t>
            </w:r>
            <w:r w:rsidRPr="00AD26F5">
              <w:t xml:space="preserve"> 11584</w:t>
            </w:r>
          </w:p>
        </w:tc>
        <w:tc>
          <w:tcPr>
            <w:tcW w:w="3973" w:type="dxa"/>
            <w:tcBorders>
              <w:top w:val="single" w:sz="4" w:space="0" w:color="auto"/>
              <w:left w:val="single" w:sz="4" w:space="0" w:color="auto"/>
              <w:bottom w:val="single" w:sz="4" w:space="0" w:color="auto"/>
              <w:right w:val="single" w:sz="4" w:space="0" w:color="auto"/>
            </w:tcBorders>
          </w:tcPr>
          <w:p w14:paraId="660D2DEC" w14:textId="77777777" w:rsidR="008A36D6" w:rsidRPr="00AD26F5" w:rsidRDefault="008A36D6" w:rsidP="008A36D6">
            <w:pPr>
              <w:rPr>
                <w:sz w:val="22"/>
              </w:rPr>
            </w:pPr>
            <w:r w:rsidRPr="00AD26F5">
              <w:rPr>
                <w:sz w:val="22"/>
              </w:rPr>
              <w:t xml:space="preserve">Anykščių r. sav. </w:t>
            </w:r>
          </w:p>
          <w:p w14:paraId="22A794B2" w14:textId="77777777" w:rsidR="008A36D6" w:rsidRPr="00AD26F5" w:rsidRDefault="008A36D6" w:rsidP="008A36D6">
            <w:pPr>
              <w:rPr>
                <w:sz w:val="22"/>
              </w:rPr>
            </w:pPr>
            <w:r w:rsidRPr="00AD26F5">
              <w:rPr>
                <w:sz w:val="22"/>
              </w:rPr>
              <w:t xml:space="preserve">Kavarsko seniūnija </w:t>
            </w:r>
          </w:p>
          <w:p w14:paraId="120041F7" w14:textId="77777777" w:rsidR="008A36D6" w:rsidRPr="00AD26F5" w:rsidRDefault="008A36D6" w:rsidP="008A36D6">
            <w:pPr>
              <w:rPr>
                <w:sz w:val="22"/>
              </w:rPr>
            </w:pPr>
            <w:r w:rsidRPr="00AD26F5">
              <w:rPr>
                <w:sz w:val="22"/>
              </w:rPr>
              <w:t xml:space="preserve">Respublikos a. 8, </w:t>
            </w:r>
          </w:p>
          <w:p w14:paraId="2EEF5748" w14:textId="77777777" w:rsidR="008A36D6" w:rsidRPr="00AD26F5" w:rsidRDefault="008A36D6" w:rsidP="008A36D6">
            <w:pPr>
              <w:rPr>
                <w:sz w:val="22"/>
              </w:rPr>
            </w:pPr>
            <w:r w:rsidRPr="00AD26F5">
              <w:rPr>
                <w:sz w:val="22"/>
              </w:rPr>
              <w:t xml:space="preserve">29259 Kavarskas </w:t>
            </w:r>
          </w:p>
          <w:p w14:paraId="2EF421A0" w14:textId="77777777" w:rsidR="008A36D6" w:rsidRDefault="008A36D6" w:rsidP="008A36D6">
            <w:pPr>
              <w:rPr>
                <w:sz w:val="22"/>
              </w:rPr>
            </w:pPr>
            <w:r w:rsidRPr="00AD26F5">
              <w:rPr>
                <w:sz w:val="22"/>
              </w:rPr>
              <w:t xml:space="preserve">Anykščių r. </w:t>
            </w:r>
          </w:p>
          <w:p w14:paraId="06D77210" w14:textId="28BF2984" w:rsidR="00B4177B" w:rsidRPr="00AD26F5" w:rsidRDefault="00B4177B" w:rsidP="008A36D6">
            <w:pPr>
              <w:rPr>
                <w:sz w:val="22"/>
              </w:rPr>
            </w:pPr>
            <w:r w:rsidRPr="00AD26F5">
              <w:rPr>
                <w:sz w:val="22"/>
              </w:rPr>
              <w:t>Seniūnas A</w:t>
            </w:r>
            <w:r>
              <w:rPr>
                <w:sz w:val="22"/>
              </w:rPr>
              <w:t>urelijus Radzevičius</w:t>
            </w:r>
          </w:p>
          <w:p w14:paraId="258B20F3" w14:textId="53D71FA0"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657BDF18" w14:textId="77777777" w:rsidR="008A36D6" w:rsidRPr="00AD26F5" w:rsidRDefault="008A36D6" w:rsidP="008A36D6">
            <w:pPr>
              <w:jc w:val="center"/>
              <w:rPr>
                <w:sz w:val="22"/>
              </w:rPr>
            </w:pPr>
          </w:p>
        </w:tc>
      </w:tr>
      <w:tr w:rsidR="008A36D6" w:rsidRPr="00AD26F5" w14:paraId="058BDAD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77917C1" w14:textId="34DCFCD8" w:rsidR="008A36D6" w:rsidRPr="00AD26F5" w:rsidRDefault="008A36D6" w:rsidP="008A36D6">
            <w:pPr>
              <w:jc w:val="center"/>
              <w:rPr>
                <w:sz w:val="22"/>
              </w:rPr>
            </w:pPr>
            <w:r w:rsidRPr="00AD26F5">
              <w:rPr>
                <w:sz w:val="22"/>
              </w:rPr>
              <w:t>8</w:t>
            </w:r>
            <w:r w:rsidR="0002485D">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B91229A" w14:textId="77777777" w:rsidR="008A36D6" w:rsidRPr="00AD26F5" w:rsidRDefault="008A36D6" w:rsidP="008A36D6">
            <w:r w:rsidRPr="00AD26F5">
              <w:t>Vilkatėnų kaimo kapinės (Vilkatėnų k., Kavarsko sen.)</w:t>
            </w:r>
          </w:p>
        </w:tc>
        <w:tc>
          <w:tcPr>
            <w:tcW w:w="2832" w:type="dxa"/>
            <w:tcBorders>
              <w:top w:val="single" w:sz="4" w:space="0" w:color="auto"/>
              <w:left w:val="single" w:sz="4" w:space="0" w:color="auto"/>
              <w:bottom w:val="single" w:sz="4" w:space="0" w:color="auto"/>
              <w:right w:val="single" w:sz="4" w:space="0" w:color="auto"/>
            </w:tcBorders>
            <w:hideMark/>
          </w:tcPr>
          <w:p w14:paraId="79E93F77" w14:textId="77777777" w:rsidR="008A36D6" w:rsidRPr="00AD26F5" w:rsidRDefault="008A36D6" w:rsidP="008A36D6">
            <w:pPr>
              <w:rPr>
                <w:sz w:val="22"/>
              </w:rPr>
            </w:pPr>
            <w:r w:rsidRPr="00AD26F5">
              <w:rPr>
                <w:sz w:val="22"/>
              </w:rPr>
              <w:t>Neveikiančios</w:t>
            </w:r>
          </w:p>
          <w:p w14:paraId="0434AA0D"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36C64E6" w14:textId="77777777" w:rsidR="008A36D6" w:rsidRPr="00AD26F5" w:rsidRDefault="008A36D6" w:rsidP="008A36D6">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2067C3E4"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7D2D0E1"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DA4136A" w14:textId="77777777" w:rsidR="008A36D6" w:rsidRPr="00AD26F5" w:rsidRDefault="008A36D6" w:rsidP="008A36D6">
            <w:pPr>
              <w:rPr>
                <w:sz w:val="22"/>
              </w:rPr>
            </w:pPr>
            <w:r w:rsidRPr="00AD26F5">
              <w:rPr>
                <w:sz w:val="22"/>
              </w:rPr>
              <w:t xml:space="preserve">Anykščių r. sav. </w:t>
            </w:r>
          </w:p>
          <w:p w14:paraId="1A89B4E2" w14:textId="77777777" w:rsidR="008A36D6" w:rsidRPr="00AD26F5" w:rsidRDefault="008A36D6" w:rsidP="008A36D6">
            <w:pPr>
              <w:rPr>
                <w:sz w:val="22"/>
              </w:rPr>
            </w:pPr>
            <w:r w:rsidRPr="00AD26F5">
              <w:rPr>
                <w:sz w:val="22"/>
              </w:rPr>
              <w:t xml:space="preserve">Kavarsko seniūnija </w:t>
            </w:r>
          </w:p>
          <w:p w14:paraId="2FED00D1" w14:textId="77777777" w:rsidR="008A36D6" w:rsidRPr="00AD26F5" w:rsidRDefault="008A36D6" w:rsidP="008A36D6">
            <w:pPr>
              <w:rPr>
                <w:sz w:val="22"/>
              </w:rPr>
            </w:pPr>
            <w:r w:rsidRPr="00AD26F5">
              <w:rPr>
                <w:sz w:val="22"/>
              </w:rPr>
              <w:t xml:space="preserve">Respublikos a. 8, </w:t>
            </w:r>
          </w:p>
          <w:p w14:paraId="32452D0A" w14:textId="77777777" w:rsidR="008A36D6" w:rsidRPr="00AD26F5" w:rsidRDefault="008A36D6" w:rsidP="008A36D6">
            <w:pPr>
              <w:rPr>
                <w:sz w:val="22"/>
              </w:rPr>
            </w:pPr>
            <w:r w:rsidRPr="00AD26F5">
              <w:rPr>
                <w:sz w:val="22"/>
              </w:rPr>
              <w:t xml:space="preserve">29259 Kavarskas </w:t>
            </w:r>
          </w:p>
          <w:p w14:paraId="22DDADAE" w14:textId="77777777" w:rsidR="008A36D6" w:rsidRDefault="008A36D6" w:rsidP="008A36D6">
            <w:pPr>
              <w:rPr>
                <w:sz w:val="22"/>
              </w:rPr>
            </w:pPr>
            <w:r w:rsidRPr="00AD26F5">
              <w:rPr>
                <w:sz w:val="22"/>
              </w:rPr>
              <w:t xml:space="preserve">Anykščių r. </w:t>
            </w:r>
          </w:p>
          <w:p w14:paraId="00067C70" w14:textId="261CB8B8" w:rsidR="00B4177B" w:rsidRPr="00AD26F5" w:rsidRDefault="00B4177B" w:rsidP="008A36D6">
            <w:pPr>
              <w:rPr>
                <w:sz w:val="22"/>
              </w:rPr>
            </w:pPr>
            <w:r w:rsidRPr="00AD26F5">
              <w:rPr>
                <w:sz w:val="22"/>
              </w:rPr>
              <w:t>Seniūnas A</w:t>
            </w:r>
            <w:r>
              <w:rPr>
                <w:sz w:val="22"/>
              </w:rPr>
              <w:t>urelijus Radzevičius</w:t>
            </w:r>
          </w:p>
          <w:p w14:paraId="565589E0" w14:textId="72626F4D" w:rsidR="008A36D6" w:rsidRPr="00AD26F5" w:rsidRDefault="008A36D6" w:rsidP="008A36D6">
            <w:pPr>
              <w:rPr>
                <w:sz w:val="22"/>
              </w:rPr>
            </w:pPr>
            <w:r w:rsidRPr="00AD26F5">
              <w:rPr>
                <w:sz w:val="22"/>
              </w:rPr>
              <w:t>tel. (</w:t>
            </w:r>
            <w:r w:rsidR="0002485D">
              <w:rPr>
                <w:sz w:val="22"/>
              </w:rPr>
              <w:t>0</w:t>
            </w:r>
            <w:r w:rsidRPr="00AD26F5">
              <w:rPr>
                <w:sz w:val="22"/>
              </w:rPr>
              <w:t xml:space="preserve"> 381) 55170</w:t>
            </w:r>
          </w:p>
          <w:p w14:paraId="2A9732FD" w14:textId="77777777" w:rsidR="008A36D6" w:rsidRPr="00AD26F5" w:rsidRDefault="008A36D6" w:rsidP="008A36D6">
            <w:pPr>
              <w:jc w:val="center"/>
              <w:rPr>
                <w:sz w:val="22"/>
              </w:rPr>
            </w:pPr>
          </w:p>
        </w:tc>
      </w:tr>
      <w:tr w:rsidR="008A36D6" w:rsidRPr="00AD26F5" w14:paraId="5E6A294D"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1585103" w14:textId="62E4029C" w:rsidR="008A36D6" w:rsidRPr="00AD26F5" w:rsidRDefault="008A36D6" w:rsidP="008A36D6">
            <w:pPr>
              <w:jc w:val="center"/>
              <w:rPr>
                <w:sz w:val="22"/>
              </w:rPr>
            </w:pPr>
            <w:r w:rsidRPr="00AD26F5">
              <w:rPr>
                <w:sz w:val="22"/>
              </w:rPr>
              <w:t>8</w:t>
            </w:r>
            <w:r w:rsidR="0002485D">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428BC2E" w14:textId="77777777" w:rsidR="008A36D6" w:rsidRPr="00AD26F5" w:rsidRDefault="008A36D6" w:rsidP="008A36D6">
            <w:r w:rsidRPr="00AD26F5">
              <w:t>Pusbačkių kaimo kapinės (Pusbačkių k., Kavarsko sen.)</w:t>
            </w:r>
          </w:p>
        </w:tc>
        <w:tc>
          <w:tcPr>
            <w:tcW w:w="2832" w:type="dxa"/>
            <w:tcBorders>
              <w:top w:val="single" w:sz="4" w:space="0" w:color="auto"/>
              <w:left w:val="single" w:sz="4" w:space="0" w:color="auto"/>
              <w:bottom w:val="single" w:sz="4" w:space="0" w:color="auto"/>
              <w:right w:val="single" w:sz="4" w:space="0" w:color="auto"/>
            </w:tcBorders>
            <w:hideMark/>
          </w:tcPr>
          <w:p w14:paraId="79C7ED40" w14:textId="77777777" w:rsidR="008A36D6" w:rsidRPr="00AD26F5" w:rsidRDefault="008A36D6" w:rsidP="008A36D6">
            <w:pPr>
              <w:rPr>
                <w:sz w:val="22"/>
              </w:rPr>
            </w:pPr>
            <w:r w:rsidRPr="00AD26F5">
              <w:rPr>
                <w:sz w:val="22"/>
              </w:rPr>
              <w:t>Neveikiančios</w:t>
            </w:r>
          </w:p>
          <w:p w14:paraId="05E5A777"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6563368" w14:textId="77777777" w:rsidR="008A36D6" w:rsidRPr="00AD26F5" w:rsidRDefault="008A36D6" w:rsidP="008A36D6">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43FEF8F1" w14:textId="77777777" w:rsidR="008A36D6" w:rsidRPr="00AD26F5" w:rsidRDefault="008A36D6" w:rsidP="008A36D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7A11F6D" w14:textId="77777777" w:rsidR="008A36D6" w:rsidRPr="00AD26F5" w:rsidRDefault="008A36D6" w:rsidP="008A36D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B3F6552" w14:textId="77777777" w:rsidR="008A36D6" w:rsidRPr="00AD26F5" w:rsidRDefault="008A36D6" w:rsidP="008A36D6">
            <w:pPr>
              <w:rPr>
                <w:sz w:val="22"/>
              </w:rPr>
            </w:pPr>
            <w:r w:rsidRPr="00AD26F5">
              <w:rPr>
                <w:sz w:val="22"/>
              </w:rPr>
              <w:t xml:space="preserve">Anykščių r. sav. </w:t>
            </w:r>
          </w:p>
          <w:p w14:paraId="7A1EFAFD" w14:textId="77777777" w:rsidR="008A36D6" w:rsidRPr="00AD26F5" w:rsidRDefault="008A36D6" w:rsidP="008A36D6">
            <w:pPr>
              <w:rPr>
                <w:sz w:val="22"/>
              </w:rPr>
            </w:pPr>
            <w:r w:rsidRPr="00AD26F5">
              <w:rPr>
                <w:sz w:val="22"/>
              </w:rPr>
              <w:t xml:space="preserve">Kavarsko seniūnija </w:t>
            </w:r>
          </w:p>
          <w:p w14:paraId="118FB406" w14:textId="77777777" w:rsidR="008A36D6" w:rsidRPr="00AD26F5" w:rsidRDefault="008A36D6" w:rsidP="008A36D6">
            <w:pPr>
              <w:rPr>
                <w:sz w:val="22"/>
              </w:rPr>
            </w:pPr>
            <w:r w:rsidRPr="00AD26F5">
              <w:rPr>
                <w:sz w:val="22"/>
              </w:rPr>
              <w:t xml:space="preserve">Respublikos a. 8, </w:t>
            </w:r>
          </w:p>
          <w:p w14:paraId="50FA0440" w14:textId="77777777" w:rsidR="008A36D6" w:rsidRPr="00AD26F5" w:rsidRDefault="008A36D6" w:rsidP="008A36D6">
            <w:pPr>
              <w:rPr>
                <w:sz w:val="22"/>
              </w:rPr>
            </w:pPr>
            <w:r w:rsidRPr="00AD26F5">
              <w:rPr>
                <w:sz w:val="22"/>
              </w:rPr>
              <w:t xml:space="preserve">29259 Kavarskas </w:t>
            </w:r>
          </w:p>
          <w:p w14:paraId="2281DC53" w14:textId="77777777" w:rsidR="008A36D6" w:rsidRDefault="008A36D6" w:rsidP="008A36D6">
            <w:pPr>
              <w:rPr>
                <w:sz w:val="22"/>
              </w:rPr>
            </w:pPr>
            <w:r w:rsidRPr="00AD26F5">
              <w:rPr>
                <w:sz w:val="22"/>
              </w:rPr>
              <w:t xml:space="preserve">Anykščių r. </w:t>
            </w:r>
          </w:p>
          <w:p w14:paraId="5FFEA5CF" w14:textId="77295DAE" w:rsidR="00B4177B" w:rsidRPr="00AD26F5" w:rsidRDefault="00B4177B" w:rsidP="008A36D6">
            <w:pPr>
              <w:rPr>
                <w:sz w:val="22"/>
              </w:rPr>
            </w:pPr>
            <w:r w:rsidRPr="00AD26F5">
              <w:rPr>
                <w:sz w:val="22"/>
              </w:rPr>
              <w:t>Seniūnas A</w:t>
            </w:r>
            <w:r>
              <w:rPr>
                <w:sz w:val="22"/>
              </w:rPr>
              <w:t>urelijus Radzevičius</w:t>
            </w:r>
          </w:p>
          <w:p w14:paraId="4CEE01B9" w14:textId="4CC07924" w:rsidR="008A36D6" w:rsidRPr="00AD26F5" w:rsidRDefault="0002485D" w:rsidP="0002485D">
            <w:pPr>
              <w:rPr>
                <w:sz w:val="22"/>
              </w:rPr>
            </w:pPr>
            <w:r w:rsidRPr="00AD26F5">
              <w:rPr>
                <w:sz w:val="22"/>
              </w:rPr>
              <w:t>tel. (</w:t>
            </w:r>
            <w:r>
              <w:rPr>
                <w:sz w:val="22"/>
              </w:rPr>
              <w:t>0</w:t>
            </w:r>
            <w:r w:rsidRPr="00AD26F5">
              <w:rPr>
                <w:sz w:val="22"/>
              </w:rPr>
              <w:t xml:space="preserve"> 381) </w:t>
            </w:r>
            <w:r w:rsidR="008A36D6" w:rsidRPr="00AD26F5">
              <w:rPr>
                <w:sz w:val="22"/>
              </w:rPr>
              <w:t>itienė55170</w:t>
            </w:r>
          </w:p>
          <w:p w14:paraId="61C50553" w14:textId="77777777" w:rsidR="008A36D6" w:rsidRPr="00AD26F5" w:rsidRDefault="008A36D6" w:rsidP="008A36D6">
            <w:pPr>
              <w:jc w:val="center"/>
              <w:rPr>
                <w:sz w:val="22"/>
              </w:rPr>
            </w:pPr>
          </w:p>
        </w:tc>
      </w:tr>
      <w:tr w:rsidR="008A36D6" w:rsidRPr="00AD26F5" w14:paraId="6F644103"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9BF5B3F" w14:textId="4A4786BB" w:rsidR="008A36D6" w:rsidRPr="00AD26F5" w:rsidRDefault="008A36D6" w:rsidP="008A36D6">
            <w:pPr>
              <w:jc w:val="center"/>
              <w:rPr>
                <w:sz w:val="22"/>
              </w:rPr>
            </w:pPr>
            <w:r w:rsidRPr="00AD26F5">
              <w:rPr>
                <w:sz w:val="22"/>
              </w:rPr>
              <w:t>8</w:t>
            </w:r>
            <w:r w:rsidR="0002485D">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D1C456C" w14:textId="77777777" w:rsidR="008A36D6" w:rsidRPr="00AD26F5" w:rsidRDefault="008A36D6" w:rsidP="008A36D6">
            <w:r w:rsidRPr="00AD26F5">
              <w:t>Kurklių miestelio senosios kapinės (Taikos g., Kurklių mstl., Kurklių sen.)</w:t>
            </w:r>
          </w:p>
        </w:tc>
        <w:tc>
          <w:tcPr>
            <w:tcW w:w="2832" w:type="dxa"/>
            <w:tcBorders>
              <w:top w:val="single" w:sz="4" w:space="0" w:color="auto"/>
              <w:left w:val="single" w:sz="4" w:space="0" w:color="auto"/>
              <w:bottom w:val="single" w:sz="4" w:space="0" w:color="auto"/>
              <w:right w:val="single" w:sz="4" w:space="0" w:color="auto"/>
            </w:tcBorders>
            <w:hideMark/>
          </w:tcPr>
          <w:p w14:paraId="30A0094A" w14:textId="77777777" w:rsidR="008A36D6" w:rsidRPr="00AD26F5" w:rsidRDefault="008A36D6" w:rsidP="008A36D6">
            <w:pPr>
              <w:rPr>
                <w:sz w:val="22"/>
              </w:rPr>
            </w:pPr>
            <w:r w:rsidRPr="00AD26F5">
              <w:rPr>
                <w:sz w:val="22"/>
              </w:rPr>
              <w:t xml:space="preserve">Veikiančios </w:t>
            </w:r>
          </w:p>
          <w:p w14:paraId="0691398C" w14:textId="77777777" w:rsidR="008A36D6" w:rsidRPr="00AD26F5" w:rsidRDefault="008A36D6" w:rsidP="008A36D6">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C596549" w14:textId="77777777" w:rsidR="008A36D6" w:rsidRPr="00AD26F5" w:rsidRDefault="008A36D6" w:rsidP="008A36D6">
            <w:pPr>
              <w:jc w:val="center"/>
            </w:pPr>
            <w:r w:rsidRPr="00AD26F5">
              <w:t>0,9286</w:t>
            </w:r>
          </w:p>
        </w:tc>
        <w:tc>
          <w:tcPr>
            <w:tcW w:w="2520" w:type="dxa"/>
            <w:tcBorders>
              <w:top w:val="single" w:sz="4" w:space="0" w:color="auto"/>
              <w:left w:val="single" w:sz="4" w:space="0" w:color="auto"/>
              <w:bottom w:val="single" w:sz="4" w:space="0" w:color="auto"/>
              <w:right w:val="single" w:sz="4" w:space="0" w:color="auto"/>
            </w:tcBorders>
            <w:hideMark/>
          </w:tcPr>
          <w:p w14:paraId="5C8F688D" w14:textId="77777777" w:rsidR="008A36D6" w:rsidRPr="00AD26F5" w:rsidRDefault="008A36D6" w:rsidP="008A36D6">
            <w:pPr>
              <w:jc w:val="center"/>
              <w:rPr>
                <w:sz w:val="22"/>
              </w:rPr>
            </w:pPr>
            <w:r w:rsidRPr="00AD26F5">
              <w:rPr>
                <w:sz w:val="22"/>
              </w:rPr>
              <w:t xml:space="preserve">Žemės sklypo unikalus </w:t>
            </w:r>
          </w:p>
          <w:p w14:paraId="04AACA8F" w14:textId="77777777" w:rsidR="008A36D6" w:rsidRPr="00AD26F5" w:rsidRDefault="008A36D6" w:rsidP="008A36D6">
            <w:pPr>
              <w:jc w:val="center"/>
              <w:rPr>
                <w:sz w:val="22"/>
              </w:rPr>
            </w:pPr>
            <w:r w:rsidRPr="00AD26F5">
              <w:rPr>
                <w:sz w:val="22"/>
              </w:rPr>
              <w:t>Nr. 4400-4428-6719</w:t>
            </w:r>
          </w:p>
          <w:p w14:paraId="2729818E" w14:textId="77777777" w:rsidR="008A36D6" w:rsidRPr="00AD26F5" w:rsidRDefault="008A36D6" w:rsidP="008A36D6">
            <w:pPr>
              <w:jc w:val="center"/>
              <w:rPr>
                <w:sz w:val="22"/>
              </w:rPr>
            </w:pPr>
            <w:r w:rsidRPr="00AD26F5">
              <w:rPr>
                <w:sz w:val="22"/>
              </w:rPr>
              <w:t>2017-01-16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E5BE180" w14:textId="77777777" w:rsidR="008A36D6" w:rsidRPr="00AD26F5" w:rsidRDefault="008A36D6" w:rsidP="008A36D6">
            <w:pPr>
              <w:jc w:val="center"/>
            </w:pPr>
            <w:r w:rsidRPr="00AD26F5">
              <w:rPr>
                <w:sz w:val="22"/>
              </w:rPr>
              <w:t>unikalus kodas</w:t>
            </w:r>
            <w:r w:rsidRPr="00AD26F5">
              <w:t xml:space="preserve"> 8749</w:t>
            </w:r>
          </w:p>
        </w:tc>
        <w:tc>
          <w:tcPr>
            <w:tcW w:w="3973" w:type="dxa"/>
            <w:tcBorders>
              <w:top w:val="single" w:sz="4" w:space="0" w:color="auto"/>
              <w:left w:val="single" w:sz="4" w:space="0" w:color="auto"/>
              <w:bottom w:val="single" w:sz="4" w:space="0" w:color="auto"/>
              <w:right w:val="single" w:sz="4" w:space="0" w:color="auto"/>
            </w:tcBorders>
            <w:hideMark/>
          </w:tcPr>
          <w:p w14:paraId="25E6DF31" w14:textId="77777777" w:rsidR="008A36D6" w:rsidRPr="00AD26F5" w:rsidRDefault="008A36D6" w:rsidP="008A36D6">
            <w:pPr>
              <w:rPr>
                <w:sz w:val="22"/>
              </w:rPr>
            </w:pPr>
            <w:r w:rsidRPr="00AD26F5">
              <w:rPr>
                <w:sz w:val="22"/>
              </w:rPr>
              <w:t xml:space="preserve">UAB Anykščių </w:t>
            </w:r>
          </w:p>
          <w:p w14:paraId="250D1FA9" w14:textId="77777777" w:rsidR="008A36D6" w:rsidRPr="00AD26F5" w:rsidRDefault="008A36D6" w:rsidP="008A36D6">
            <w:pPr>
              <w:rPr>
                <w:sz w:val="22"/>
              </w:rPr>
            </w:pPr>
            <w:r w:rsidRPr="00AD26F5">
              <w:rPr>
                <w:sz w:val="22"/>
              </w:rPr>
              <w:t>komunalinis ūkis</w:t>
            </w:r>
          </w:p>
          <w:p w14:paraId="03846D77" w14:textId="77777777" w:rsidR="008A36D6" w:rsidRPr="00AD26F5" w:rsidRDefault="008A36D6" w:rsidP="008A36D6">
            <w:pPr>
              <w:rPr>
                <w:sz w:val="22"/>
              </w:rPr>
            </w:pPr>
            <w:r w:rsidRPr="00AD26F5">
              <w:rPr>
                <w:sz w:val="22"/>
              </w:rPr>
              <w:t>Gegužės g. 47</w:t>
            </w:r>
          </w:p>
          <w:p w14:paraId="0A682442" w14:textId="77777777" w:rsidR="008A36D6" w:rsidRDefault="008A36D6" w:rsidP="008A36D6">
            <w:pPr>
              <w:rPr>
                <w:sz w:val="22"/>
              </w:rPr>
            </w:pPr>
            <w:r w:rsidRPr="00AD26F5">
              <w:rPr>
                <w:sz w:val="22"/>
              </w:rPr>
              <w:t>29107 Anykščiai</w:t>
            </w:r>
          </w:p>
          <w:p w14:paraId="0BA79B11" w14:textId="48A5E109" w:rsidR="00B4177B" w:rsidRPr="00AD26F5" w:rsidRDefault="00B4177B" w:rsidP="008A36D6">
            <w:pPr>
              <w:rPr>
                <w:sz w:val="22"/>
              </w:rPr>
            </w:pPr>
            <w:r w:rsidRPr="00AD26F5">
              <w:rPr>
                <w:sz w:val="22"/>
              </w:rPr>
              <w:t>Padalinio vadovas Kęstutis Šermukšnis</w:t>
            </w:r>
          </w:p>
          <w:p w14:paraId="36DEB545" w14:textId="6EB2D11E" w:rsidR="008A36D6" w:rsidRPr="00AD26F5" w:rsidRDefault="008A36D6" w:rsidP="008A36D6">
            <w:pPr>
              <w:rPr>
                <w:sz w:val="22"/>
              </w:rPr>
            </w:pPr>
            <w:r w:rsidRPr="00AD26F5">
              <w:rPr>
                <w:sz w:val="22"/>
              </w:rPr>
              <w:t>tel. (</w:t>
            </w:r>
            <w:r w:rsidR="0002485D">
              <w:rPr>
                <w:sz w:val="22"/>
              </w:rPr>
              <w:t>0</w:t>
            </w:r>
            <w:r w:rsidRPr="00AD26F5">
              <w:rPr>
                <w:sz w:val="22"/>
              </w:rPr>
              <w:t xml:space="preserve"> 381) 42687</w:t>
            </w:r>
          </w:p>
          <w:p w14:paraId="18DCF308" w14:textId="77777777" w:rsidR="008A36D6" w:rsidRPr="00AD26F5" w:rsidRDefault="008A36D6" w:rsidP="008A36D6">
            <w:pPr>
              <w:rPr>
                <w:sz w:val="22"/>
              </w:rPr>
            </w:pPr>
            <w:r w:rsidRPr="00AD26F5">
              <w:rPr>
                <w:sz w:val="22"/>
              </w:rPr>
              <w:t xml:space="preserve">el. p. </w:t>
            </w:r>
            <w:hyperlink r:id="rId27" w:history="1">
              <w:r w:rsidRPr="00AD26F5">
                <w:rPr>
                  <w:rStyle w:val="Hipersaitas"/>
                  <w:color w:val="auto"/>
                  <w:szCs w:val="24"/>
                </w:rPr>
                <w:t>info@anykom.lt</w:t>
              </w:r>
            </w:hyperlink>
          </w:p>
        </w:tc>
      </w:tr>
      <w:tr w:rsidR="0002485D" w:rsidRPr="00AD26F5" w14:paraId="1CAECF1D" w14:textId="77777777" w:rsidTr="0002485D">
        <w:trPr>
          <w:trHeight w:val="23"/>
        </w:trPr>
        <w:tc>
          <w:tcPr>
            <w:tcW w:w="704" w:type="dxa"/>
            <w:tcBorders>
              <w:top w:val="single" w:sz="4" w:space="0" w:color="auto"/>
              <w:left w:val="single" w:sz="4" w:space="0" w:color="auto"/>
              <w:bottom w:val="single" w:sz="4" w:space="0" w:color="auto"/>
              <w:right w:val="single" w:sz="4" w:space="0" w:color="auto"/>
            </w:tcBorders>
            <w:hideMark/>
          </w:tcPr>
          <w:p w14:paraId="741EF863" w14:textId="66C81577" w:rsidR="0002485D" w:rsidRPr="00AD26F5" w:rsidRDefault="0002485D" w:rsidP="0002485D">
            <w:pPr>
              <w:jc w:val="center"/>
              <w:rPr>
                <w:sz w:val="22"/>
              </w:rPr>
            </w:pPr>
            <w:r w:rsidRPr="00AD26F5">
              <w:rPr>
                <w:sz w:val="22"/>
              </w:rPr>
              <w:t>8</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32BE82C" w14:textId="02227BFD" w:rsidR="0002485D" w:rsidRPr="00AD26F5" w:rsidRDefault="0002485D" w:rsidP="0002485D">
            <w:r w:rsidRPr="00AD26F5">
              <w:t xml:space="preserve">Kurklių miestelio naujosios kapinės </w:t>
            </w:r>
            <w:r w:rsidRPr="00AD26F5">
              <w:lastRenderedPageBreak/>
              <w:t>(</w:t>
            </w:r>
            <w:r>
              <w:t>Šilelio vs</w:t>
            </w:r>
            <w:r w:rsidRPr="00AD26F5">
              <w:t>., Kurklių sen.)</w:t>
            </w:r>
          </w:p>
        </w:tc>
        <w:tc>
          <w:tcPr>
            <w:tcW w:w="2832" w:type="dxa"/>
            <w:tcBorders>
              <w:top w:val="single" w:sz="4" w:space="0" w:color="auto"/>
              <w:left w:val="single" w:sz="4" w:space="0" w:color="auto"/>
              <w:bottom w:val="single" w:sz="4" w:space="0" w:color="auto"/>
              <w:right w:val="single" w:sz="4" w:space="0" w:color="auto"/>
            </w:tcBorders>
            <w:hideMark/>
          </w:tcPr>
          <w:p w14:paraId="2676C3B7" w14:textId="77777777" w:rsidR="0002485D" w:rsidRPr="00AD26F5" w:rsidRDefault="0002485D" w:rsidP="0002485D">
            <w:pPr>
              <w:rPr>
                <w:sz w:val="22"/>
              </w:rPr>
            </w:pPr>
            <w:r w:rsidRPr="00AD26F5">
              <w:rPr>
                <w:sz w:val="22"/>
              </w:rPr>
              <w:lastRenderedPageBreak/>
              <w:t xml:space="preserve">Veikiančios </w:t>
            </w:r>
          </w:p>
          <w:p w14:paraId="353F1441" w14:textId="77777777" w:rsidR="0002485D" w:rsidRPr="00AD26F5" w:rsidRDefault="0002485D" w:rsidP="0002485D">
            <w:pPr>
              <w:rPr>
                <w:sz w:val="22"/>
              </w:rPr>
            </w:pPr>
            <w:r w:rsidRPr="00AD26F5">
              <w:rPr>
                <w:sz w:val="22"/>
              </w:rPr>
              <w:lastRenderedPageBreak/>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4FF8D41C" w14:textId="326366E5" w:rsidR="0002485D" w:rsidRPr="00AD26F5" w:rsidRDefault="0002485D" w:rsidP="0002485D">
            <w:pPr>
              <w:jc w:val="center"/>
            </w:pPr>
            <w:r>
              <w:lastRenderedPageBreak/>
              <w:t>2,6090</w:t>
            </w:r>
          </w:p>
        </w:tc>
        <w:tc>
          <w:tcPr>
            <w:tcW w:w="2520" w:type="dxa"/>
            <w:tcBorders>
              <w:top w:val="single" w:sz="4" w:space="0" w:color="auto"/>
              <w:left w:val="single" w:sz="4" w:space="0" w:color="auto"/>
              <w:bottom w:val="single" w:sz="4" w:space="0" w:color="auto"/>
              <w:right w:val="single" w:sz="4" w:space="0" w:color="auto"/>
            </w:tcBorders>
          </w:tcPr>
          <w:p w14:paraId="2A6F1D9C" w14:textId="77777777" w:rsidR="0002485D" w:rsidRPr="0002485D" w:rsidRDefault="0002485D" w:rsidP="0002485D">
            <w:pPr>
              <w:jc w:val="center"/>
              <w:rPr>
                <w:sz w:val="22"/>
                <w:szCs w:val="22"/>
              </w:rPr>
            </w:pPr>
            <w:r w:rsidRPr="0002485D">
              <w:rPr>
                <w:sz w:val="22"/>
                <w:szCs w:val="22"/>
              </w:rPr>
              <w:t xml:space="preserve">Žemės sklypo unikalus </w:t>
            </w:r>
          </w:p>
          <w:p w14:paraId="03CFA8EA" w14:textId="77777777" w:rsidR="0002485D" w:rsidRPr="0002485D" w:rsidRDefault="0002485D" w:rsidP="0002485D">
            <w:pPr>
              <w:jc w:val="center"/>
              <w:rPr>
                <w:sz w:val="22"/>
                <w:szCs w:val="22"/>
              </w:rPr>
            </w:pPr>
            <w:r w:rsidRPr="0002485D">
              <w:rPr>
                <w:sz w:val="22"/>
                <w:szCs w:val="22"/>
              </w:rPr>
              <w:t xml:space="preserve">Nr. 4400-6627-9701, </w:t>
            </w:r>
          </w:p>
          <w:p w14:paraId="17EE0F7D" w14:textId="508FD82C" w:rsidR="0002485D" w:rsidRPr="00AD26F5" w:rsidRDefault="0002485D" w:rsidP="0002485D">
            <w:pPr>
              <w:jc w:val="center"/>
              <w:rPr>
                <w:sz w:val="22"/>
              </w:rPr>
            </w:pPr>
            <w:r w:rsidRPr="0002485D">
              <w:rPr>
                <w:sz w:val="22"/>
                <w:szCs w:val="22"/>
              </w:rPr>
              <w:lastRenderedPageBreak/>
              <w:t>2025-08-11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22D4F5AB" w14:textId="77777777" w:rsidR="0002485D" w:rsidRPr="00AD26F5" w:rsidRDefault="0002485D" w:rsidP="0002485D">
            <w:pPr>
              <w:jc w:val="center"/>
            </w:pPr>
            <w:r w:rsidRPr="00AD26F5">
              <w:lastRenderedPageBreak/>
              <w:t>neregistruotos</w:t>
            </w:r>
          </w:p>
        </w:tc>
        <w:tc>
          <w:tcPr>
            <w:tcW w:w="3973" w:type="dxa"/>
            <w:tcBorders>
              <w:top w:val="single" w:sz="4" w:space="0" w:color="auto"/>
              <w:left w:val="single" w:sz="4" w:space="0" w:color="auto"/>
              <w:bottom w:val="single" w:sz="4" w:space="0" w:color="auto"/>
              <w:right w:val="single" w:sz="4" w:space="0" w:color="auto"/>
            </w:tcBorders>
            <w:hideMark/>
          </w:tcPr>
          <w:p w14:paraId="5EE170FE" w14:textId="77777777" w:rsidR="0002485D" w:rsidRPr="00AD26F5" w:rsidRDefault="0002485D" w:rsidP="0002485D">
            <w:pPr>
              <w:rPr>
                <w:sz w:val="22"/>
              </w:rPr>
            </w:pPr>
            <w:r w:rsidRPr="00AD26F5">
              <w:rPr>
                <w:sz w:val="22"/>
              </w:rPr>
              <w:t xml:space="preserve">UAB Anykščių </w:t>
            </w:r>
          </w:p>
          <w:p w14:paraId="09B8B23E" w14:textId="77777777" w:rsidR="0002485D" w:rsidRPr="00AD26F5" w:rsidRDefault="0002485D" w:rsidP="0002485D">
            <w:pPr>
              <w:rPr>
                <w:sz w:val="22"/>
              </w:rPr>
            </w:pPr>
            <w:r w:rsidRPr="00AD26F5">
              <w:rPr>
                <w:sz w:val="22"/>
              </w:rPr>
              <w:t>komunalinis ūkis</w:t>
            </w:r>
          </w:p>
          <w:p w14:paraId="0D9AB291" w14:textId="77777777" w:rsidR="0002485D" w:rsidRPr="00AD26F5" w:rsidRDefault="0002485D" w:rsidP="0002485D">
            <w:pPr>
              <w:rPr>
                <w:sz w:val="22"/>
              </w:rPr>
            </w:pPr>
            <w:r w:rsidRPr="00AD26F5">
              <w:rPr>
                <w:sz w:val="22"/>
              </w:rPr>
              <w:lastRenderedPageBreak/>
              <w:t>Gegužės g. 47</w:t>
            </w:r>
          </w:p>
          <w:p w14:paraId="02C12771" w14:textId="77777777" w:rsidR="0002485D" w:rsidRDefault="0002485D" w:rsidP="0002485D">
            <w:pPr>
              <w:rPr>
                <w:sz w:val="22"/>
              </w:rPr>
            </w:pPr>
            <w:r w:rsidRPr="00AD26F5">
              <w:rPr>
                <w:sz w:val="22"/>
              </w:rPr>
              <w:t>29107 Anykščiai</w:t>
            </w:r>
          </w:p>
          <w:p w14:paraId="6B2ED374" w14:textId="78AF525B" w:rsidR="00B4177B" w:rsidRPr="00AD26F5" w:rsidRDefault="00B4177B" w:rsidP="0002485D">
            <w:pPr>
              <w:rPr>
                <w:sz w:val="22"/>
              </w:rPr>
            </w:pPr>
            <w:r w:rsidRPr="00AD26F5">
              <w:rPr>
                <w:sz w:val="22"/>
              </w:rPr>
              <w:t>Padalinio vadovas Kęstutis Šermukšnis</w:t>
            </w:r>
          </w:p>
          <w:p w14:paraId="367AB032" w14:textId="1D71F9A8" w:rsidR="0002485D" w:rsidRPr="00AD26F5" w:rsidRDefault="0002485D" w:rsidP="0002485D">
            <w:pPr>
              <w:rPr>
                <w:sz w:val="22"/>
              </w:rPr>
            </w:pPr>
            <w:r w:rsidRPr="00AD26F5">
              <w:rPr>
                <w:sz w:val="22"/>
              </w:rPr>
              <w:t>tel. (</w:t>
            </w:r>
            <w:r>
              <w:rPr>
                <w:sz w:val="22"/>
              </w:rPr>
              <w:t>0</w:t>
            </w:r>
            <w:r w:rsidRPr="00AD26F5">
              <w:rPr>
                <w:sz w:val="22"/>
              </w:rPr>
              <w:t xml:space="preserve"> 381) 42687</w:t>
            </w:r>
          </w:p>
          <w:p w14:paraId="1BC62CBB" w14:textId="77777777" w:rsidR="0002485D" w:rsidRPr="00AD26F5" w:rsidRDefault="0002485D" w:rsidP="0002485D">
            <w:pPr>
              <w:rPr>
                <w:sz w:val="22"/>
              </w:rPr>
            </w:pPr>
            <w:r w:rsidRPr="00AD26F5">
              <w:rPr>
                <w:sz w:val="22"/>
              </w:rPr>
              <w:t xml:space="preserve">el. p. </w:t>
            </w:r>
            <w:hyperlink r:id="rId28" w:history="1">
              <w:r w:rsidRPr="00AD26F5">
                <w:rPr>
                  <w:rStyle w:val="Hipersaitas"/>
                  <w:color w:val="auto"/>
                  <w:szCs w:val="24"/>
                </w:rPr>
                <w:t>info@anykom.lt</w:t>
              </w:r>
            </w:hyperlink>
          </w:p>
        </w:tc>
      </w:tr>
      <w:tr w:rsidR="00B6269D" w:rsidRPr="00AD26F5" w14:paraId="3C00B4F4" w14:textId="77777777" w:rsidTr="00B6269D">
        <w:trPr>
          <w:trHeight w:val="23"/>
        </w:trPr>
        <w:tc>
          <w:tcPr>
            <w:tcW w:w="704" w:type="dxa"/>
            <w:tcBorders>
              <w:top w:val="single" w:sz="4" w:space="0" w:color="auto"/>
              <w:left w:val="single" w:sz="4" w:space="0" w:color="auto"/>
              <w:bottom w:val="single" w:sz="4" w:space="0" w:color="auto"/>
              <w:right w:val="single" w:sz="4" w:space="0" w:color="auto"/>
            </w:tcBorders>
            <w:hideMark/>
          </w:tcPr>
          <w:p w14:paraId="794C4274" w14:textId="2D639795" w:rsidR="00B6269D" w:rsidRPr="00AD26F5" w:rsidRDefault="00B6269D" w:rsidP="00B6269D">
            <w:pPr>
              <w:jc w:val="center"/>
              <w:rPr>
                <w:sz w:val="22"/>
              </w:rPr>
            </w:pPr>
            <w:r>
              <w:rPr>
                <w:sz w:val="22"/>
              </w:rPr>
              <w:lastRenderedPageBreak/>
              <w:t>90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D9E61CF" w14:textId="77777777" w:rsidR="00B6269D" w:rsidRPr="00AD26F5" w:rsidRDefault="00B6269D" w:rsidP="00B6269D">
            <w:r w:rsidRPr="00AD26F5">
              <w:t>Vanagų kaimo kapinės (Vanagų k., Kurklių sen.)</w:t>
            </w:r>
          </w:p>
        </w:tc>
        <w:tc>
          <w:tcPr>
            <w:tcW w:w="2832" w:type="dxa"/>
            <w:tcBorders>
              <w:top w:val="single" w:sz="4" w:space="0" w:color="auto"/>
              <w:left w:val="single" w:sz="4" w:space="0" w:color="auto"/>
              <w:bottom w:val="single" w:sz="4" w:space="0" w:color="auto"/>
              <w:right w:val="single" w:sz="4" w:space="0" w:color="auto"/>
            </w:tcBorders>
            <w:hideMark/>
          </w:tcPr>
          <w:p w14:paraId="401B4433" w14:textId="77777777" w:rsidR="00B6269D" w:rsidRPr="00AD26F5" w:rsidRDefault="00B6269D" w:rsidP="00B6269D">
            <w:pPr>
              <w:rPr>
                <w:sz w:val="22"/>
              </w:rPr>
            </w:pPr>
            <w:r w:rsidRPr="00AD26F5">
              <w:rPr>
                <w:sz w:val="22"/>
              </w:rPr>
              <w:t xml:space="preserve">Veikiančios </w:t>
            </w:r>
          </w:p>
          <w:p w14:paraId="7114380F" w14:textId="77777777" w:rsidR="00B6269D" w:rsidRPr="00AD26F5" w:rsidRDefault="00B6269D" w:rsidP="00B6269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2FB787FE" w14:textId="2C0889A0" w:rsidR="00B6269D" w:rsidRPr="00AD26F5" w:rsidRDefault="00B6269D" w:rsidP="00B6269D">
            <w:pPr>
              <w:jc w:val="center"/>
            </w:pPr>
            <w:r w:rsidRPr="00D54474">
              <w:t>0,1</w:t>
            </w:r>
            <w:r>
              <w:t>618</w:t>
            </w:r>
          </w:p>
        </w:tc>
        <w:tc>
          <w:tcPr>
            <w:tcW w:w="2520" w:type="dxa"/>
            <w:tcBorders>
              <w:top w:val="single" w:sz="4" w:space="0" w:color="auto"/>
              <w:left w:val="single" w:sz="4" w:space="0" w:color="auto"/>
              <w:bottom w:val="single" w:sz="4" w:space="0" w:color="auto"/>
              <w:right w:val="single" w:sz="4" w:space="0" w:color="auto"/>
            </w:tcBorders>
          </w:tcPr>
          <w:p w14:paraId="5E948269" w14:textId="77777777" w:rsidR="00B6269D" w:rsidRPr="00B6269D" w:rsidRDefault="00B6269D" w:rsidP="00B6269D">
            <w:pPr>
              <w:jc w:val="center"/>
              <w:rPr>
                <w:sz w:val="22"/>
                <w:szCs w:val="22"/>
              </w:rPr>
            </w:pPr>
            <w:r w:rsidRPr="00B6269D">
              <w:rPr>
                <w:sz w:val="22"/>
                <w:szCs w:val="22"/>
              </w:rPr>
              <w:t xml:space="preserve">Žemės sklypo unikalus </w:t>
            </w:r>
          </w:p>
          <w:p w14:paraId="025BD455" w14:textId="77777777" w:rsidR="00B6269D" w:rsidRPr="00B6269D" w:rsidRDefault="00B6269D" w:rsidP="00B6269D">
            <w:pPr>
              <w:jc w:val="center"/>
              <w:rPr>
                <w:sz w:val="22"/>
                <w:szCs w:val="22"/>
              </w:rPr>
            </w:pPr>
            <w:r w:rsidRPr="00B6269D">
              <w:rPr>
                <w:sz w:val="22"/>
                <w:szCs w:val="22"/>
              </w:rPr>
              <w:t>Nr. 4400-6604-3149,</w:t>
            </w:r>
          </w:p>
          <w:p w14:paraId="2EE8EE85" w14:textId="17ED80B8" w:rsidR="00B6269D" w:rsidRPr="00AD26F5" w:rsidRDefault="00B6269D" w:rsidP="00B6269D">
            <w:pPr>
              <w:jc w:val="center"/>
              <w:rPr>
                <w:sz w:val="22"/>
              </w:rPr>
            </w:pPr>
            <w:r w:rsidRPr="00B6269D">
              <w:rPr>
                <w:sz w:val="22"/>
                <w:szCs w:val="22"/>
              </w:rPr>
              <w:t>2025-08-21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9133697" w14:textId="77777777" w:rsidR="00B6269D" w:rsidRPr="00AD26F5" w:rsidRDefault="00B6269D" w:rsidP="00B6269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1220344" w14:textId="77777777" w:rsidR="00B6269D" w:rsidRPr="00AD26F5" w:rsidRDefault="00B6269D" w:rsidP="00B6269D">
            <w:pPr>
              <w:rPr>
                <w:sz w:val="22"/>
              </w:rPr>
            </w:pPr>
            <w:r w:rsidRPr="00AD26F5">
              <w:rPr>
                <w:sz w:val="22"/>
              </w:rPr>
              <w:t xml:space="preserve">Anykščių r. sav. </w:t>
            </w:r>
          </w:p>
          <w:p w14:paraId="00E41B54" w14:textId="77777777" w:rsidR="00B6269D" w:rsidRPr="00AD26F5" w:rsidRDefault="00B6269D" w:rsidP="00B6269D">
            <w:pPr>
              <w:rPr>
                <w:sz w:val="22"/>
              </w:rPr>
            </w:pPr>
            <w:r w:rsidRPr="00AD26F5">
              <w:rPr>
                <w:sz w:val="22"/>
              </w:rPr>
              <w:t xml:space="preserve">Kurklių seniūnija </w:t>
            </w:r>
          </w:p>
          <w:p w14:paraId="49F90DE7" w14:textId="77777777" w:rsidR="00B6269D" w:rsidRPr="00AD26F5" w:rsidRDefault="00B6269D" w:rsidP="00B6269D">
            <w:pPr>
              <w:rPr>
                <w:sz w:val="22"/>
              </w:rPr>
            </w:pPr>
            <w:r w:rsidRPr="00AD26F5">
              <w:rPr>
                <w:sz w:val="22"/>
              </w:rPr>
              <w:t xml:space="preserve">Šviesos g. 2, </w:t>
            </w:r>
          </w:p>
          <w:p w14:paraId="72972D15" w14:textId="77777777" w:rsidR="00B6269D" w:rsidRPr="00AD26F5" w:rsidRDefault="00B6269D" w:rsidP="00B6269D">
            <w:pPr>
              <w:rPr>
                <w:sz w:val="22"/>
              </w:rPr>
            </w:pPr>
            <w:r w:rsidRPr="00AD26F5">
              <w:rPr>
                <w:sz w:val="22"/>
              </w:rPr>
              <w:t xml:space="preserve">29234 Kurkliai </w:t>
            </w:r>
          </w:p>
          <w:p w14:paraId="2CA985F3" w14:textId="77777777" w:rsidR="00B6269D" w:rsidRDefault="00B6269D" w:rsidP="00B6269D">
            <w:pPr>
              <w:rPr>
                <w:sz w:val="22"/>
              </w:rPr>
            </w:pPr>
            <w:r w:rsidRPr="00AD26F5">
              <w:rPr>
                <w:sz w:val="22"/>
              </w:rPr>
              <w:t>Anykščių r.</w:t>
            </w:r>
          </w:p>
          <w:p w14:paraId="71B02CC5" w14:textId="40BDF241" w:rsidR="00B4177B" w:rsidRPr="00AD26F5" w:rsidRDefault="00B4177B" w:rsidP="00B6269D">
            <w:pPr>
              <w:rPr>
                <w:sz w:val="22"/>
              </w:rPr>
            </w:pPr>
            <w:r w:rsidRPr="00AD26F5">
              <w:rPr>
                <w:sz w:val="22"/>
              </w:rPr>
              <w:t xml:space="preserve">Seniūnas Algimantas Jurkus </w:t>
            </w:r>
          </w:p>
          <w:p w14:paraId="3F9E6E78" w14:textId="1F5AC322" w:rsidR="00B6269D" w:rsidRPr="00AD26F5" w:rsidRDefault="00B6269D" w:rsidP="00B6269D">
            <w:pPr>
              <w:rPr>
                <w:sz w:val="22"/>
              </w:rPr>
            </w:pPr>
            <w:r w:rsidRPr="00AD26F5">
              <w:rPr>
                <w:sz w:val="22"/>
              </w:rPr>
              <w:t>tel. (</w:t>
            </w:r>
            <w:r>
              <w:rPr>
                <w:sz w:val="22"/>
              </w:rPr>
              <w:t>0</w:t>
            </w:r>
            <w:r w:rsidRPr="00AD26F5">
              <w:rPr>
                <w:sz w:val="22"/>
              </w:rPr>
              <w:t xml:space="preserve"> 381) 49275</w:t>
            </w:r>
          </w:p>
        </w:tc>
      </w:tr>
      <w:tr w:rsidR="00D43088" w:rsidRPr="00AD26F5" w14:paraId="19CCD25F" w14:textId="77777777" w:rsidTr="00D43088">
        <w:trPr>
          <w:trHeight w:val="23"/>
        </w:trPr>
        <w:tc>
          <w:tcPr>
            <w:tcW w:w="704" w:type="dxa"/>
            <w:tcBorders>
              <w:top w:val="single" w:sz="4" w:space="0" w:color="auto"/>
              <w:left w:val="single" w:sz="4" w:space="0" w:color="auto"/>
              <w:bottom w:val="single" w:sz="4" w:space="0" w:color="auto"/>
              <w:right w:val="single" w:sz="4" w:space="0" w:color="auto"/>
            </w:tcBorders>
            <w:hideMark/>
          </w:tcPr>
          <w:p w14:paraId="022AD9CC" w14:textId="74A3D3CB" w:rsidR="00D43088" w:rsidRPr="00AD26F5" w:rsidRDefault="00D43088" w:rsidP="00D43088">
            <w:pPr>
              <w:jc w:val="center"/>
              <w:rPr>
                <w:sz w:val="22"/>
              </w:rPr>
            </w:pPr>
            <w:r>
              <w:rPr>
                <w:sz w:val="22"/>
              </w:rPr>
              <w:t>91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0F222D4" w14:textId="77777777" w:rsidR="00D43088" w:rsidRPr="00AD26F5" w:rsidRDefault="00D43088" w:rsidP="00D43088">
            <w:r w:rsidRPr="00AD26F5">
              <w:t>Užunvėžių kaimo kapinės (Užunvėžių k., Kurklių sen.)</w:t>
            </w:r>
          </w:p>
        </w:tc>
        <w:tc>
          <w:tcPr>
            <w:tcW w:w="2832" w:type="dxa"/>
            <w:tcBorders>
              <w:top w:val="single" w:sz="4" w:space="0" w:color="auto"/>
              <w:left w:val="single" w:sz="4" w:space="0" w:color="auto"/>
              <w:bottom w:val="single" w:sz="4" w:space="0" w:color="auto"/>
              <w:right w:val="single" w:sz="4" w:space="0" w:color="auto"/>
            </w:tcBorders>
            <w:hideMark/>
          </w:tcPr>
          <w:p w14:paraId="242EEFF1" w14:textId="77777777" w:rsidR="00D43088" w:rsidRPr="00AD26F5" w:rsidRDefault="00D43088" w:rsidP="00D43088">
            <w:pPr>
              <w:rPr>
                <w:sz w:val="22"/>
              </w:rPr>
            </w:pPr>
            <w:r w:rsidRPr="00AD26F5">
              <w:rPr>
                <w:sz w:val="22"/>
              </w:rPr>
              <w:t xml:space="preserve">Veikiančios </w:t>
            </w:r>
          </w:p>
          <w:p w14:paraId="37B7C1A0"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1F8BDF22" w14:textId="11CBFAA0" w:rsidR="00D43088" w:rsidRPr="00AD26F5" w:rsidRDefault="00D43088" w:rsidP="00D43088">
            <w:pPr>
              <w:jc w:val="center"/>
            </w:pPr>
            <w:r w:rsidRPr="00D54474">
              <w:t>0,</w:t>
            </w:r>
            <w:r>
              <w:t>4590</w:t>
            </w:r>
          </w:p>
        </w:tc>
        <w:tc>
          <w:tcPr>
            <w:tcW w:w="2520" w:type="dxa"/>
            <w:tcBorders>
              <w:top w:val="single" w:sz="4" w:space="0" w:color="auto"/>
              <w:left w:val="single" w:sz="4" w:space="0" w:color="auto"/>
              <w:bottom w:val="single" w:sz="4" w:space="0" w:color="auto"/>
              <w:right w:val="single" w:sz="4" w:space="0" w:color="auto"/>
            </w:tcBorders>
          </w:tcPr>
          <w:p w14:paraId="595A92B5" w14:textId="77777777" w:rsidR="00D43088" w:rsidRPr="00D43088" w:rsidRDefault="00D43088" w:rsidP="00D43088">
            <w:pPr>
              <w:jc w:val="center"/>
              <w:rPr>
                <w:sz w:val="22"/>
                <w:szCs w:val="22"/>
              </w:rPr>
            </w:pPr>
            <w:r w:rsidRPr="00D43088">
              <w:rPr>
                <w:sz w:val="22"/>
                <w:szCs w:val="22"/>
              </w:rPr>
              <w:t xml:space="preserve">Žemės sklypo unikalus </w:t>
            </w:r>
          </w:p>
          <w:p w14:paraId="02BB07A5" w14:textId="77777777" w:rsidR="00D43088" w:rsidRPr="00D43088" w:rsidRDefault="00D43088" w:rsidP="00D43088">
            <w:pPr>
              <w:jc w:val="center"/>
              <w:rPr>
                <w:sz w:val="22"/>
                <w:szCs w:val="22"/>
              </w:rPr>
            </w:pPr>
            <w:r w:rsidRPr="00D43088">
              <w:rPr>
                <w:sz w:val="22"/>
                <w:szCs w:val="22"/>
              </w:rPr>
              <w:t xml:space="preserve">Nr. 4400-6604-0924, </w:t>
            </w:r>
          </w:p>
          <w:p w14:paraId="53FBE42E" w14:textId="5C20E8E8" w:rsidR="00D43088" w:rsidRPr="00AD26F5" w:rsidRDefault="00D43088" w:rsidP="00D43088">
            <w:pPr>
              <w:jc w:val="center"/>
              <w:rPr>
                <w:sz w:val="22"/>
              </w:rPr>
            </w:pPr>
            <w:r w:rsidRPr="00D43088">
              <w:rPr>
                <w:sz w:val="22"/>
                <w:szCs w:val="22"/>
              </w:rPr>
              <w:t>2025-07-03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016DA7D5"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6CC582A" w14:textId="77777777" w:rsidR="00D43088" w:rsidRPr="00AD26F5" w:rsidRDefault="00D43088" w:rsidP="00D43088">
            <w:pPr>
              <w:rPr>
                <w:sz w:val="22"/>
              </w:rPr>
            </w:pPr>
            <w:r w:rsidRPr="00AD26F5">
              <w:rPr>
                <w:sz w:val="22"/>
              </w:rPr>
              <w:t xml:space="preserve">Anykščių r. sav. </w:t>
            </w:r>
          </w:p>
          <w:p w14:paraId="485F2F88" w14:textId="77777777" w:rsidR="00D43088" w:rsidRPr="00AD26F5" w:rsidRDefault="00D43088" w:rsidP="00D43088">
            <w:pPr>
              <w:rPr>
                <w:sz w:val="22"/>
              </w:rPr>
            </w:pPr>
            <w:r w:rsidRPr="00AD26F5">
              <w:rPr>
                <w:sz w:val="22"/>
              </w:rPr>
              <w:t xml:space="preserve">Kurklių seniūnija </w:t>
            </w:r>
          </w:p>
          <w:p w14:paraId="06AF4568" w14:textId="77777777" w:rsidR="00D43088" w:rsidRPr="00AD26F5" w:rsidRDefault="00D43088" w:rsidP="00D43088">
            <w:pPr>
              <w:rPr>
                <w:sz w:val="22"/>
              </w:rPr>
            </w:pPr>
            <w:r w:rsidRPr="00AD26F5">
              <w:rPr>
                <w:sz w:val="22"/>
              </w:rPr>
              <w:t xml:space="preserve">Šviesos g. 2, </w:t>
            </w:r>
          </w:p>
          <w:p w14:paraId="0D0667D3" w14:textId="77777777" w:rsidR="00D43088" w:rsidRPr="00AD26F5" w:rsidRDefault="00D43088" w:rsidP="00D43088">
            <w:pPr>
              <w:rPr>
                <w:sz w:val="22"/>
              </w:rPr>
            </w:pPr>
            <w:r w:rsidRPr="00AD26F5">
              <w:rPr>
                <w:sz w:val="22"/>
              </w:rPr>
              <w:t xml:space="preserve">29234 Kurkliai </w:t>
            </w:r>
          </w:p>
          <w:p w14:paraId="49C9B03D" w14:textId="77777777" w:rsidR="00D43088" w:rsidRDefault="00D43088" w:rsidP="00D43088">
            <w:pPr>
              <w:rPr>
                <w:sz w:val="22"/>
              </w:rPr>
            </w:pPr>
            <w:r w:rsidRPr="00AD26F5">
              <w:rPr>
                <w:sz w:val="22"/>
              </w:rPr>
              <w:t xml:space="preserve">Anykščių r. </w:t>
            </w:r>
          </w:p>
          <w:p w14:paraId="6DD7564C" w14:textId="35AD521C" w:rsidR="00B4177B" w:rsidRPr="00AD26F5" w:rsidRDefault="00B4177B" w:rsidP="00D43088">
            <w:pPr>
              <w:rPr>
                <w:sz w:val="22"/>
              </w:rPr>
            </w:pPr>
            <w:r w:rsidRPr="00AD26F5">
              <w:rPr>
                <w:sz w:val="22"/>
              </w:rPr>
              <w:t xml:space="preserve">Seniūnas Algimantas Jurkus </w:t>
            </w:r>
          </w:p>
          <w:p w14:paraId="5F2B4397" w14:textId="3A250293"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5BE36693"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1AF4A2C" w14:textId="47040F85" w:rsidR="00D43088" w:rsidRPr="00AD26F5" w:rsidRDefault="00D43088" w:rsidP="00D43088">
            <w:pPr>
              <w:jc w:val="center"/>
              <w:rPr>
                <w:sz w:val="22"/>
              </w:rPr>
            </w:pPr>
            <w:r w:rsidRPr="00AD26F5">
              <w:rPr>
                <w:sz w:val="22"/>
              </w:rPr>
              <w:t>9</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CBD54A6" w14:textId="77777777" w:rsidR="00D43088" w:rsidRPr="00AD26F5" w:rsidRDefault="00D43088" w:rsidP="00D43088">
            <w:r w:rsidRPr="00AD26F5">
              <w:t>Karališkių kaimo kapinės (Karališkių k., Kurklių sen.)</w:t>
            </w:r>
          </w:p>
        </w:tc>
        <w:tc>
          <w:tcPr>
            <w:tcW w:w="2832" w:type="dxa"/>
            <w:tcBorders>
              <w:top w:val="single" w:sz="4" w:space="0" w:color="auto"/>
              <w:left w:val="single" w:sz="4" w:space="0" w:color="auto"/>
              <w:bottom w:val="single" w:sz="4" w:space="0" w:color="auto"/>
              <w:right w:val="single" w:sz="4" w:space="0" w:color="auto"/>
            </w:tcBorders>
            <w:hideMark/>
          </w:tcPr>
          <w:p w14:paraId="266535E7" w14:textId="77777777" w:rsidR="00D43088" w:rsidRPr="00AD26F5" w:rsidRDefault="00D43088" w:rsidP="00D43088">
            <w:pPr>
              <w:rPr>
                <w:sz w:val="22"/>
              </w:rPr>
            </w:pPr>
            <w:r w:rsidRPr="00AD26F5">
              <w:rPr>
                <w:sz w:val="22"/>
              </w:rPr>
              <w:t xml:space="preserve">Veikiančios </w:t>
            </w:r>
          </w:p>
          <w:p w14:paraId="13D1B158"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E8D28F3" w14:textId="77777777" w:rsidR="00D43088" w:rsidRPr="00AD26F5" w:rsidRDefault="00D43088" w:rsidP="00D43088">
            <w:pPr>
              <w:jc w:val="center"/>
            </w:pPr>
            <w:r w:rsidRPr="00AD26F5">
              <w:t>0,38</w:t>
            </w:r>
          </w:p>
        </w:tc>
        <w:tc>
          <w:tcPr>
            <w:tcW w:w="2520" w:type="dxa"/>
            <w:tcBorders>
              <w:top w:val="single" w:sz="4" w:space="0" w:color="auto"/>
              <w:left w:val="single" w:sz="4" w:space="0" w:color="auto"/>
              <w:bottom w:val="single" w:sz="4" w:space="0" w:color="auto"/>
              <w:right w:val="single" w:sz="4" w:space="0" w:color="auto"/>
            </w:tcBorders>
            <w:hideMark/>
          </w:tcPr>
          <w:p w14:paraId="3868E405"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B006377"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8F4A94B" w14:textId="77777777" w:rsidR="00D43088" w:rsidRPr="00AD26F5" w:rsidRDefault="00D43088" w:rsidP="00D43088">
            <w:pPr>
              <w:rPr>
                <w:sz w:val="22"/>
              </w:rPr>
            </w:pPr>
            <w:r w:rsidRPr="00AD26F5">
              <w:rPr>
                <w:sz w:val="22"/>
              </w:rPr>
              <w:t xml:space="preserve">Anykščių r. sav. </w:t>
            </w:r>
          </w:p>
          <w:p w14:paraId="6D0F6CA6" w14:textId="77777777" w:rsidR="00D43088" w:rsidRPr="00AD26F5" w:rsidRDefault="00D43088" w:rsidP="00D43088">
            <w:pPr>
              <w:rPr>
                <w:sz w:val="22"/>
              </w:rPr>
            </w:pPr>
            <w:r w:rsidRPr="00AD26F5">
              <w:rPr>
                <w:sz w:val="22"/>
              </w:rPr>
              <w:t xml:space="preserve">Kurklių seniūnija </w:t>
            </w:r>
          </w:p>
          <w:p w14:paraId="03C8044F" w14:textId="77777777" w:rsidR="00D43088" w:rsidRPr="00AD26F5" w:rsidRDefault="00D43088" w:rsidP="00D43088">
            <w:pPr>
              <w:rPr>
                <w:sz w:val="22"/>
              </w:rPr>
            </w:pPr>
            <w:r w:rsidRPr="00AD26F5">
              <w:rPr>
                <w:sz w:val="22"/>
              </w:rPr>
              <w:t xml:space="preserve">Šviesos g. 2,  </w:t>
            </w:r>
          </w:p>
          <w:p w14:paraId="2B5A02AC" w14:textId="77777777" w:rsidR="00D43088" w:rsidRPr="00AD26F5" w:rsidRDefault="00D43088" w:rsidP="00D43088">
            <w:pPr>
              <w:rPr>
                <w:sz w:val="22"/>
              </w:rPr>
            </w:pPr>
            <w:r w:rsidRPr="00AD26F5">
              <w:rPr>
                <w:sz w:val="22"/>
              </w:rPr>
              <w:t xml:space="preserve">29234 Kurkliai </w:t>
            </w:r>
          </w:p>
          <w:p w14:paraId="37254E43" w14:textId="77777777" w:rsidR="00D43088" w:rsidRDefault="00D43088" w:rsidP="00D43088">
            <w:pPr>
              <w:rPr>
                <w:sz w:val="22"/>
              </w:rPr>
            </w:pPr>
            <w:r w:rsidRPr="00AD26F5">
              <w:rPr>
                <w:sz w:val="22"/>
              </w:rPr>
              <w:t xml:space="preserve">Anykščių r. </w:t>
            </w:r>
          </w:p>
          <w:p w14:paraId="3D0E2C25" w14:textId="61790282" w:rsidR="00B4177B" w:rsidRPr="00AD26F5" w:rsidRDefault="00B4177B" w:rsidP="00D43088">
            <w:pPr>
              <w:rPr>
                <w:sz w:val="22"/>
              </w:rPr>
            </w:pPr>
            <w:r w:rsidRPr="00AD26F5">
              <w:rPr>
                <w:sz w:val="22"/>
              </w:rPr>
              <w:t xml:space="preserve">Seniūnas Algimantas Jurkus </w:t>
            </w:r>
          </w:p>
          <w:p w14:paraId="5E7C26A5" w14:textId="70302653"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389800D2" w14:textId="77777777" w:rsidTr="00D43088">
        <w:trPr>
          <w:trHeight w:val="23"/>
        </w:trPr>
        <w:tc>
          <w:tcPr>
            <w:tcW w:w="704" w:type="dxa"/>
            <w:tcBorders>
              <w:top w:val="single" w:sz="4" w:space="0" w:color="auto"/>
              <w:left w:val="single" w:sz="4" w:space="0" w:color="auto"/>
              <w:bottom w:val="single" w:sz="4" w:space="0" w:color="auto"/>
              <w:right w:val="single" w:sz="4" w:space="0" w:color="auto"/>
            </w:tcBorders>
            <w:hideMark/>
          </w:tcPr>
          <w:p w14:paraId="3DE2FF0D" w14:textId="31534EBE" w:rsidR="00D43088" w:rsidRPr="00AD26F5" w:rsidRDefault="00D43088" w:rsidP="00D43088">
            <w:pPr>
              <w:jc w:val="center"/>
              <w:rPr>
                <w:sz w:val="22"/>
              </w:rPr>
            </w:pPr>
            <w:r w:rsidRPr="00AD26F5">
              <w:rPr>
                <w:sz w:val="22"/>
              </w:rPr>
              <w:t>9</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85F73E8" w14:textId="77777777" w:rsidR="00D43088" w:rsidRPr="00AD26F5" w:rsidRDefault="00D43088" w:rsidP="00D43088">
            <w:r w:rsidRPr="00AD26F5">
              <w:t>Trakinių kaimo kapinės (Trakinių k., Kurklių sen.)</w:t>
            </w:r>
          </w:p>
        </w:tc>
        <w:tc>
          <w:tcPr>
            <w:tcW w:w="2832" w:type="dxa"/>
            <w:tcBorders>
              <w:top w:val="single" w:sz="4" w:space="0" w:color="auto"/>
              <w:left w:val="single" w:sz="4" w:space="0" w:color="auto"/>
              <w:bottom w:val="single" w:sz="4" w:space="0" w:color="auto"/>
              <w:right w:val="single" w:sz="4" w:space="0" w:color="auto"/>
            </w:tcBorders>
            <w:hideMark/>
          </w:tcPr>
          <w:p w14:paraId="10EE717D" w14:textId="77777777" w:rsidR="00D43088" w:rsidRPr="00AD26F5" w:rsidRDefault="00D43088" w:rsidP="00D43088">
            <w:pPr>
              <w:rPr>
                <w:sz w:val="22"/>
              </w:rPr>
            </w:pPr>
            <w:r w:rsidRPr="00AD26F5">
              <w:rPr>
                <w:sz w:val="22"/>
              </w:rPr>
              <w:t>Riboto naudojimo</w:t>
            </w:r>
          </w:p>
          <w:p w14:paraId="26847299"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422D152C" w14:textId="024F72DD" w:rsidR="00D43088" w:rsidRPr="00AD26F5" w:rsidRDefault="00D43088" w:rsidP="00D43088">
            <w:pPr>
              <w:jc w:val="center"/>
            </w:pPr>
            <w:r w:rsidRPr="00D54474">
              <w:t>0,</w:t>
            </w:r>
            <w:r>
              <w:t>1490</w:t>
            </w:r>
          </w:p>
        </w:tc>
        <w:tc>
          <w:tcPr>
            <w:tcW w:w="2520" w:type="dxa"/>
            <w:tcBorders>
              <w:top w:val="single" w:sz="4" w:space="0" w:color="auto"/>
              <w:left w:val="single" w:sz="4" w:space="0" w:color="auto"/>
              <w:bottom w:val="single" w:sz="4" w:space="0" w:color="auto"/>
              <w:right w:val="single" w:sz="4" w:space="0" w:color="auto"/>
            </w:tcBorders>
          </w:tcPr>
          <w:p w14:paraId="3CF62AAE" w14:textId="77777777" w:rsidR="00D43088" w:rsidRPr="00D43088" w:rsidRDefault="00D43088" w:rsidP="00D43088">
            <w:pPr>
              <w:jc w:val="center"/>
              <w:rPr>
                <w:sz w:val="22"/>
                <w:szCs w:val="22"/>
              </w:rPr>
            </w:pPr>
            <w:r w:rsidRPr="00D43088">
              <w:rPr>
                <w:sz w:val="22"/>
                <w:szCs w:val="22"/>
              </w:rPr>
              <w:t xml:space="preserve">Žemės sklypo unikalus </w:t>
            </w:r>
          </w:p>
          <w:p w14:paraId="4AD01700" w14:textId="77777777" w:rsidR="00D43088" w:rsidRPr="00D43088" w:rsidRDefault="00D43088" w:rsidP="00D43088">
            <w:pPr>
              <w:jc w:val="center"/>
              <w:rPr>
                <w:sz w:val="22"/>
                <w:szCs w:val="22"/>
              </w:rPr>
            </w:pPr>
            <w:r w:rsidRPr="00D43088">
              <w:rPr>
                <w:sz w:val="22"/>
                <w:szCs w:val="22"/>
              </w:rPr>
              <w:t xml:space="preserve">Nr. 4400-6627-9656, </w:t>
            </w:r>
          </w:p>
          <w:p w14:paraId="56921EA9" w14:textId="2C0F37EA" w:rsidR="00D43088" w:rsidRPr="00D43088" w:rsidRDefault="00D43088" w:rsidP="00D43088">
            <w:pPr>
              <w:jc w:val="center"/>
              <w:rPr>
                <w:sz w:val="22"/>
              </w:rPr>
            </w:pPr>
            <w:r w:rsidRPr="00D43088">
              <w:rPr>
                <w:sz w:val="22"/>
                <w:szCs w:val="22"/>
              </w:rPr>
              <w:t>2025-08-04 įregistruotas Nekilnojamojo turto registre</w:t>
            </w:r>
          </w:p>
        </w:tc>
        <w:tc>
          <w:tcPr>
            <w:tcW w:w="1701" w:type="dxa"/>
            <w:tcBorders>
              <w:top w:val="single" w:sz="4" w:space="0" w:color="auto"/>
              <w:left w:val="single" w:sz="4" w:space="0" w:color="auto"/>
              <w:bottom w:val="single" w:sz="4" w:space="0" w:color="auto"/>
              <w:right w:val="single" w:sz="4" w:space="0" w:color="auto"/>
            </w:tcBorders>
          </w:tcPr>
          <w:p w14:paraId="3EAF25E4" w14:textId="5EE0C879" w:rsidR="00D43088" w:rsidRPr="00D43088" w:rsidRDefault="00D43088" w:rsidP="00D43088">
            <w:pPr>
              <w:jc w:val="center"/>
            </w:pPr>
            <w:r w:rsidRPr="00D43088">
              <w:t>unikalus kodas 44338</w:t>
            </w:r>
          </w:p>
        </w:tc>
        <w:tc>
          <w:tcPr>
            <w:tcW w:w="3973" w:type="dxa"/>
            <w:tcBorders>
              <w:top w:val="single" w:sz="4" w:space="0" w:color="auto"/>
              <w:left w:val="single" w:sz="4" w:space="0" w:color="auto"/>
              <w:bottom w:val="single" w:sz="4" w:space="0" w:color="auto"/>
              <w:right w:val="single" w:sz="4" w:space="0" w:color="auto"/>
            </w:tcBorders>
            <w:hideMark/>
          </w:tcPr>
          <w:p w14:paraId="604D7644" w14:textId="77777777" w:rsidR="00D43088" w:rsidRPr="00AD26F5" w:rsidRDefault="00D43088" w:rsidP="00D43088">
            <w:pPr>
              <w:rPr>
                <w:sz w:val="22"/>
              </w:rPr>
            </w:pPr>
            <w:r w:rsidRPr="00AD26F5">
              <w:rPr>
                <w:sz w:val="22"/>
              </w:rPr>
              <w:t xml:space="preserve">Anykščių r. sav. </w:t>
            </w:r>
          </w:p>
          <w:p w14:paraId="16BEF1C3" w14:textId="77777777" w:rsidR="00D43088" w:rsidRPr="00AD26F5" w:rsidRDefault="00D43088" w:rsidP="00D43088">
            <w:pPr>
              <w:rPr>
                <w:sz w:val="22"/>
              </w:rPr>
            </w:pPr>
            <w:r w:rsidRPr="00AD26F5">
              <w:rPr>
                <w:sz w:val="22"/>
              </w:rPr>
              <w:t xml:space="preserve">Kurklių seniūnija </w:t>
            </w:r>
          </w:p>
          <w:p w14:paraId="364D7E43" w14:textId="77777777" w:rsidR="00D43088" w:rsidRPr="00AD26F5" w:rsidRDefault="00D43088" w:rsidP="00D43088">
            <w:pPr>
              <w:rPr>
                <w:sz w:val="22"/>
              </w:rPr>
            </w:pPr>
            <w:r w:rsidRPr="00AD26F5">
              <w:rPr>
                <w:sz w:val="22"/>
              </w:rPr>
              <w:t xml:space="preserve">Šviesos g. 2,  </w:t>
            </w:r>
          </w:p>
          <w:p w14:paraId="55F1A190" w14:textId="77777777" w:rsidR="00D43088" w:rsidRPr="00AD26F5" w:rsidRDefault="00D43088" w:rsidP="00D43088">
            <w:pPr>
              <w:rPr>
                <w:sz w:val="22"/>
              </w:rPr>
            </w:pPr>
            <w:r w:rsidRPr="00AD26F5">
              <w:rPr>
                <w:sz w:val="22"/>
              </w:rPr>
              <w:t xml:space="preserve">29234 Kurkliai </w:t>
            </w:r>
          </w:p>
          <w:p w14:paraId="31CFE742" w14:textId="77777777" w:rsidR="00D43088" w:rsidRDefault="00D43088" w:rsidP="00D43088">
            <w:pPr>
              <w:rPr>
                <w:sz w:val="22"/>
              </w:rPr>
            </w:pPr>
            <w:r w:rsidRPr="00AD26F5">
              <w:rPr>
                <w:sz w:val="22"/>
              </w:rPr>
              <w:t>Anykščių r.</w:t>
            </w:r>
          </w:p>
          <w:p w14:paraId="222D4B37" w14:textId="0CAF6A45" w:rsidR="00B4177B" w:rsidRPr="00AD26F5" w:rsidRDefault="00B4177B" w:rsidP="00D43088">
            <w:pPr>
              <w:rPr>
                <w:sz w:val="22"/>
              </w:rPr>
            </w:pPr>
            <w:r w:rsidRPr="00AD26F5">
              <w:rPr>
                <w:sz w:val="22"/>
              </w:rPr>
              <w:t xml:space="preserve">Seniūnas Algimantas Jurkus </w:t>
            </w:r>
          </w:p>
          <w:p w14:paraId="417B772E" w14:textId="7523716D"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185772FA" w14:textId="77777777" w:rsidTr="00D43088">
        <w:trPr>
          <w:trHeight w:val="23"/>
        </w:trPr>
        <w:tc>
          <w:tcPr>
            <w:tcW w:w="704" w:type="dxa"/>
            <w:tcBorders>
              <w:top w:val="single" w:sz="4" w:space="0" w:color="auto"/>
              <w:left w:val="single" w:sz="4" w:space="0" w:color="auto"/>
              <w:bottom w:val="single" w:sz="4" w:space="0" w:color="auto"/>
              <w:right w:val="single" w:sz="4" w:space="0" w:color="auto"/>
            </w:tcBorders>
            <w:hideMark/>
          </w:tcPr>
          <w:p w14:paraId="3A643B5A" w14:textId="408A1177" w:rsidR="00D43088" w:rsidRPr="00AD26F5" w:rsidRDefault="00D43088" w:rsidP="00D43088">
            <w:pPr>
              <w:jc w:val="center"/>
              <w:rPr>
                <w:sz w:val="22"/>
              </w:rPr>
            </w:pPr>
            <w:r w:rsidRPr="00AD26F5">
              <w:rPr>
                <w:sz w:val="22"/>
              </w:rPr>
              <w:t>9</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245B4FA" w14:textId="77777777" w:rsidR="00D43088" w:rsidRPr="00AD26F5" w:rsidRDefault="00D43088" w:rsidP="00D43088">
            <w:r w:rsidRPr="00AD26F5">
              <w:t>Desiukiškių kaimo kapinės (Desiukiškių k., Kurklių sen.)</w:t>
            </w:r>
          </w:p>
        </w:tc>
        <w:tc>
          <w:tcPr>
            <w:tcW w:w="2832" w:type="dxa"/>
            <w:tcBorders>
              <w:top w:val="single" w:sz="4" w:space="0" w:color="auto"/>
              <w:left w:val="single" w:sz="4" w:space="0" w:color="auto"/>
              <w:bottom w:val="single" w:sz="4" w:space="0" w:color="auto"/>
              <w:right w:val="single" w:sz="4" w:space="0" w:color="auto"/>
            </w:tcBorders>
            <w:hideMark/>
          </w:tcPr>
          <w:p w14:paraId="373CA706" w14:textId="77777777" w:rsidR="00D43088" w:rsidRPr="00AD26F5" w:rsidRDefault="00D43088" w:rsidP="00D43088">
            <w:pPr>
              <w:rPr>
                <w:sz w:val="22"/>
              </w:rPr>
            </w:pPr>
            <w:r w:rsidRPr="00AD26F5">
              <w:rPr>
                <w:sz w:val="22"/>
              </w:rPr>
              <w:t>Riboto naudojimo</w:t>
            </w:r>
          </w:p>
          <w:p w14:paraId="2CE0609B"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36E6E277" w14:textId="0001C1B2" w:rsidR="00D43088" w:rsidRPr="00AD26F5" w:rsidRDefault="00D43088" w:rsidP="00D43088">
            <w:pPr>
              <w:jc w:val="center"/>
            </w:pPr>
            <w:r w:rsidRPr="00D54474">
              <w:t>0,</w:t>
            </w:r>
            <w:r>
              <w:t>4690</w:t>
            </w:r>
          </w:p>
        </w:tc>
        <w:tc>
          <w:tcPr>
            <w:tcW w:w="2520" w:type="dxa"/>
            <w:tcBorders>
              <w:top w:val="single" w:sz="4" w:space="0" w:color="auto"/>
              <w:left w:val="single" w:sz="4" w:space="0" w:color="auto"/>
              <w:bottom w:val="single" w:sz="4" w:space="0" w:color="auto"/>
              <w:right w:val="single" w:sz="4" w:space="0" w:color="auto"/>
            </w:tcBorders>
          </w:tcPr>
          <w:p w14:paraId="5E70678F" w14:textId="77777777" w:rsidR="00D43088" w:rsidRPr="00D43088" w:rsidRDefault="00D43088" w:rsidP="00D43088">
            <w:pPr>
              <w:jc w:val="center"/>
              <w:rPr>
                <w:sz w:val="22"/>
                <w:szCs w:val="22"/>
              </w:rPr>
            </w:pPr>
            <w:r w:rsidRPr="00D43088">
              <w:rPr>
                <w:sz w:val="22"/>
                <w:szCs w:val="22"/>
              </w:rPr>
              <w:t xml:space="preserve">Žemės sklypo unikalus </w:t>
            </w:r>
          </w:p>
          <w:p w14:paraId="1941C500" w14:textId="77777777" w:rsidR="00D43088" w:rsidRPr="00D43088" w:rsidRDefault="00D43088" w:rsidP="00D43088">
            <w:pPr>
              <w:jc w:val="center"/>
              <w:rPr>
                <w:sz w:val="22"/>
                <w:szCs w:val="22"/>
              </w:rPr>
            </w:pPr>
            <w:r w:rsidRPr="00D43088">
              <w:rPr>
                <w:sz w:val="22"/>
                <w:szCs w:val="22"/>
              </w:rPr>
              <w:t xml:space="preserve">Nr. 4400-6604-3349, </w:t>
            </w:r>
          </w:p>
          <w:p w14:paraId="528AC5FF" w14:textId="0B2F4F7E" w:rsidR="00D43088" w:rsidRPr="00AD26F5" w:rsidRDefault="00D43088" w:rsidP="00D43088">
            <w:pPr>
              <w:jc w:val="center"/>
              <w:rPr>
                <w:sz w:val="22"/>
              </w:rPr>
            </w:pPr>
            <w:r w:rsidRPr="00D43088">
              <w:rPr>
                <w:sz w:val="22"/>
                <w:szCs w:val="22"/>
              </w:rPr>
              <w:lastRenderedPageBreak/>
              <w:t>2025-07-10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0DAAE84" w14:textId="77777777" w:rsidR="00D43088" w:rsidRPr="00AD26F5" w:rsidRDefault="00D43088" w:rsidP="00D43088">
            <w:pPr>
              <w:jc w:val="center"/>
            </w:pPr>
            <w:r w:rsidRPr="00AD26F5">
              <w:lastRenderedPageBreak/>
              <w:t>neregistruotos</w:t>
            </w:r>
          </w:p>
        </w:tc>
        <w:tc>
          <w:tcPr>
            <w:tcW w:w="3973" w:type="dxa"/>
            <w:tcBorders>
              <w:top w:val="single" w:sz="4" w:space="0" w:color="auto"/>
              <w:left w:val="single" w:sz="4" w:space="0" w:color="auto"/>
              <w:bottom w:val="single" w:sz="4" w:space="0" w:color="auto"/>
              <w:right w:val="single" w:sz="4" w:space="0" w:color="auto"/>
            </w:tcBorders>
            <w:hideMark/>
          </w:tcPr>
          <w:p w14:paraId="5065C07D" w14:textId="77777777" w:rsidR="00D43088" w:rsidRPr="00AD26F5" w:rsidRDefault="00D43088" w:rsidP="00D43088">
            <w:pPr>
              <w:rPr>
                <w:sz w:val="22"/>
              </w:rPr>
            </w:pPr>
            <w:r w:rsidRPr="00AD26F5">
              <w:rPr>
                <w:sz w:val="22"/>
              </w:rPr>
              <w:t xml:space="preserve">Anykščių raj. sav. </w:t>
            </w:r>
          </w:p>
          <w:p w14:paraId="6A9660A3" w14:textId="77777777" w:rsidR="00D43088" w:rsidRPr="00AD26F5" w:rsidRDefault="00D43088" w:rsidP="00D43088">
            <w:pPr>
              <w:rPr>
                <w:sz w:val="22"/>
              </w:rPr>
            </w:pPr>
            <w:r w:rsidRPr="00AD26F5">
              <w:rPr>
                <w:sz w:val="22"/>
              </w:rPr>
              <w:t xml:space="preserve">Kurklių seniūnija </w:t>
            </w:r>
          </w:p>
          <w:p w14:paraId="26063644" w14:textId="77777777" w:rsidR="00D43088" w:rsidRPr="00AD26F5" w:rsidRDefault="00D43088" w:rsidP="00D43088">
            <w:pPr>
              <w:rPr>
                <w:sz w:val="22"/>
              </w:rPr>
            </w:pPr>
            <w:r w:rsidRPr="00AD26F5">
              <w:rPr>
                <w:sz w:val="22"/>
              </w:rPr>
              <w:t xml:space="preserve">Šviesos g. 2, </w:t>
            </w:r>
          </w:p>
          <w:p w14:paraId="575C9B81" w14:textId="77777777" w:rsidR="00D43088" w:rsidRPr="00AD26F5" w:rsidRDefault="00D43088" w:rsidP="00D43088">
            <w:pPr>
              <w:rPr>
                <w:sz w:val="22"/>
              </w:rPr>
            </w:pPr>
            <w:r w:rsidRPr="00AD26F5">
              <w:rPr>
                <w:sz w:val="22"/>
              </w:rPr>
              <w:t xml:space="preserve">29234 Kurkliai </w:t>
            </w:r>
          </w:p>
          <w:p w14:paraId="16C684AC" w14:textId="77777777" w:rsidR="00D43088" w:rsidRDefault="00D43088" w:rsidP="00D43088">
            <w:pPr>
              <w:rPr>
                <w:sz w:val="22"/>
              </w:rPr>
            </w:pPr>
            <w:r w:rsidRPr="00AD26F5">
              <w:rPr>
                <w:sz w:val="22"/>
              </w:rPr>
              <w:lastRenderedPageBreak/>
              <w:t xml:space="preserve">Anykščių r. </w:t>
            </w:r>
          </w:p>
          <w:p w14:paraId="6CE40C0D" w14:textId="29CF0039" w:rsidR="00B4177B" w:rsidRPr="00AD26F5" w:rsidRDefault="00B4177B" w:rsidP="00D43088">
            <w:pPr>
              <w:rPr>
                <w:sz w:val="22"/>
              </w:rPr>
            </w:pPr>
            <w:r w:rsidRPr="00AD26F5">
              <w:rPr>
                <w:sz w:val="22"/>
              </w:rPr>
              <w:t xml:space="preserve">Seniūnas Algimantas Jurkus </w:t>
            </w:r>
          </w:p>
          <w:p w14:paraId="1F5B9B09" w14:textId="08F8EFCB"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4B251EED"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DE297F7" w14:textId="060C5D33" w:rsidR="00D43088" w:rsidRPr="00AD26F5" w:rsidRDefault="00D43088" w:rsidP="00D43088">
            <w:pPr>
              <w:jc w:val="center"/>
              <w:rPr>
                <w:sz w:val="22"/>
              </w:rPr>
            </w:pPr>
            <w:r w:rsidRPr="00AD26F5">
              <w:rPr>
                <w:sz w:val="22"/>
              </w:rPr>
              <w:lastRenderedPageBreak/>
              <w:t>9</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8ECD2F2" w14:textId="77777777" w:rsidR="00D43088" w:rsidRPr="00AD26F5" w:rsidRDefault="00D43088" w:rsidP="00D43088">
            <w:r w:rsidRPr="00AD26F5">
              <w:t xml:space="preserve">Kurklių miestelio maro aukų kapinės (Ukmergės g., Kurklių mstl., </w:t>
            </w:r>
          </w:p>
          <w:p w14:paraId="20655D44" w14:textId="77777777" w:rsidR="00D43088" w:rsidRPr="00AD26F5" w:rsidRDefault="00D43088" w:rsidP="00D43088">
            <w:r w:rsidRPr="00AD26F5">
              <w:t>Kurklių sen.)</w:t>
            </w:r>
          </w:p>
        </w:tc>
        <w:tc>
          <w:tcPr>
            <w:tcW w:w="2832" w:type="dxa"/>
            <w:tcBorders>
              <w:top w:val="single" w:sz="4" w:space="0" w:color="auto"/>
              <w:left w:val="single" w:sz="4" w:space="0" w:color="auto"/>
              <w:bottom w:val="single" w:sz="4" w:space="0" w:color="auto"/>
              <w:right w:val="single" w:sz="4" w:space="0" w:color="auto"/>
            </w:tcBorders>
            <w:hideMark/>
          </w:tcPr>
          <w:p w14:paraId="6BB7BAE3"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28997B8" w14:textId="77777777" w:rsidR="00D43088" w:rsidRPr="00AD26F5" w:rsidRDefault="00D43088" w:rsidP="00D43088">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738E2E0E"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089C27B" w14:textId="77777777" w:rsidR="00D43088" w:rsidRPr="00AD26F5" w:rsidRDefault="00D43088" w:rsidP="00D43088">
            <w:pPr>
              <w:jc w:val="center"/>
            </w:pPr>
            <w:r w:rsidRPr="00AD26F5">
              <w:t xml:space="preserve">neregistruotos </w:t>
            </w:r>
          </w:p>
        </w:tc>
        <w:tc>
          <w:tcPr>
            <w:tcW w:w="3973" w:type="dxa"/>
            <w:tcBorders>
              <w:top w:val="single" w:sz="4" w:space="0" w:color="auto"/>
              <w:left w:val="single" w:sz="4" w:space="0" w:color="auto"/>
              <w:bottom w:val="single" w:sz="4" w:space="0" w:color="auto"/>
              <w:right w:val="single" w:sz="4" w:space="0" w:color="auto"/>
            </w:tcBorders>
            <w:hideMark/>
          </w:tcPr>
          <w:p w14:paraId="2FF6A8C0" w14:textId="77777777" w:rsidR="00D43088" w:rsidRPr="00AD26F5" w:rsidRDefault="00D43088" w:rsidP="00D43088">
            <w:pPr>
              <w:rPr>
                <w:sz w:val="22"/>
              </w:rPr>
            </w:pPr>
            <w:r w:rsidRPr="00AD26F5">
              <w:rPr>
                <w:sz w:val="22"/>
              </w:rPr>
              <w:t xml:space="preserve">Anykščių r. sav. </w:t>
            </w:r>
          </w:p>
          <w:p w14:paraId="24B48CD7" w14:textId="77777777" w:rsidR="00D43088" w:rsidRPr="00AD26F5" w:rsidRDefault="00D43088" w:rsidP="00D43088">
            <w:pPr>
              <w:rPr>
                <w:sz w:val="22"/>
              </w:rPr>
            </w:pPr>
            <w:r w:rsidRPr="00AD26F5">
              <w:rPr>
                <w:sz w:val="22"/>
              </w:rPr>
              <w:t xml:space="preserve">Kurklių seniūnija </w:t>
            </w:r>
          </w:p>
          <w:p w14:paraId="3D8BEBB2" w14:textId="77777777" w:rsidR="00D43088" w:rsidRPr="00AD26F5" w:rsidRDefault="00D43088" w:rsidP="00D43088">
            <w:pPr>
              <w:rPr>
                <w:sz w:val="22"/>
              </w:rPr>
            </w:pPr>
            <w:r w:rsidRPr="00AD26F5">
              <w:rPr>
                <w:sz w:val="22"/>
              </w:rPr>
              <w:t xml:space="preserve">Šviesos g. 2, </w:t>
            </w:r>
          </w:p>
          <w:p w14:paraId="3BDDF277" w14:textId="77777777" w:rsidR="00D43088" w:rsidRPr="00AD26F5" w:rsidRDefault="00D43088" w:rsidP="00D43088">
            <w:pPr>
              <w:rPr>
                <w:sz w:val="22"/>
              </w:rPr>
            </w:pPr>
            <w:r w:rsidRPr="00AD26F5">
              <w:rPr>
                <w:sz w:val="22"/>
              </w:rPr>
              <w:t xml:space="preserve">29234 Kurkliai </w:t>
            </w:r>
          </w:p>
          <w:p w14:paraId="4CABA129" w14:textId="77777777" w:rsidR="00D43088" w:rsidRDefault="00D43088" w:rsidP="00D43088">
            <w:pPr>
              <w:rPr>
                <w:sz w:val="22"/>
              </w:rPr>
            </w:pPr>
            <w:r w:rsidRPr="00AD26F5">
              <w:rPr>
                <w:sz w:val="22"/>
              </w:rPr>
              <w:t xml:space="preserve">Anykščių r. </w:t>
            </w:r>
          </w:p>
          <w:p w14:paraId="40A01613" w14:textId="7C12AADE" w:rsidR="00B4177B" w:rsidRPr="00AD26F5" w:rsidRDefault="00B4177B" w:rsidP="00D43088">
            <w:pPr>
              <w:rPr>
                <w:sz w:val="22"/>
              </w:rPr>
            </w:pPr>
            <w:r w:rsidRPr="00AD26F5">
              <w:rPr>
                <w:sz w:val="22"/>
              </w:rPr>
              <w:t xml:space="preserve">Seniūnas Algimantas Jurkus </w:t>
            </w:r>
          </w:p>
          <w:p w14:paraId="4CB4B233" w14:textId="6A4DB96E"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2023F27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A20401D" w14:textId="31F24AC8" w:rsidR="00D43088" w:rsidRPr="00AD26F5" w:rsidRDefault="00D43088" w:rsidP="00D43088">
            <w:pPr>
              <w:jc w:val="center"/>
              <w:rPr>
                <w:sz w:val="22"/>
              </w:rPr>
            </w:pPr>
            <w:r w:rsidRPr="00AD26F5">
              <w:rPr>
                <w:sz w:val="22"/>
              </w:rPr>
              <w:t>9</w:t>
            </w:r>
            <w:r>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2488674" w14:textId="77777777" w:rsidR="00D43088" w:rsidRPr="00AD26F5" w:rsidRDefault="00D43088" w:rsidP="00D43088">
            <w:r w:rsidRPr="00AD26F5">
              <w:t>Armoniškių kaimo kapinės (Armoniškių k., Kurklių sen.)</w:t>
            </w:r>
          </w:p>
        </w:tc>
        <w:tc>
          <w:tcPr>
            <w:tcW w:w="2832" w:type="dxa"/>
            <w:tcBorders>
              <w:top w:val="single" w:sz="4" w:space="0" w:color="auto"/>
              <w:left w:val="single" w:sz="4" w:space="0" w:color="auto"/>
              <w:bottom w:val="single" w:sz="4" w:space="0" w:color="auto"/>
              <w:right w:val="single" w:sz="4" w:space="0" w:color="auto"/>
            </w:tcBorders>
            <w:hideMark/>
          </w:tcPr>
          <w:p w14:paraId="635AFBE3"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47E1519" w14:textId="372B989F" w:rsidR="00D43088" w:rsidRPr="00AD26F5" w:rsidRDefault="00D43088" w:rsidP="00D43088">
            <w:pPr>
              <w:jc w:val="center"/>
            </w:pPr>
            <w:r w:rsidRPr="00AD26F5">
              <w:t>0,01</w:t>
            </w:r>
          </w:p>
        </w:tc>
        <w:tc>
          <w:tcPr>
            <w:tcW w:w="2520" w:type="dxa"/>
            <w:tcBorders>
              <w:top w:val="single" w:sz="4" w:space="0" w:color="auto"/>
              <w:left w:val="single" w:sz="4" w:space="0" w:color="auto"/>
              <w:bottom w:val="single" w:sz="4" w:space="0" w:color="auto"/>
              <w:right w:val="single" w:sz="4" w:space="0" w:color="auto"/>
            </w:tcBorders>
            <w:hideMark/>
          </w:tcPr>
          <w:p w14:paraId="63FC2D8E"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C6C99BE"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D530336" w14:textId="77777777" w:rsidR="00D43088" w:rsidRPr="00AD26F5" w:rsidRDefault="00D43088" w:rsidP="00D43088">
            <w:pPr>
              <w:rPr>
                <w:sz w:val="22"/>
              </w:rPr>
            </w:pPr>
            <w:r w:rsidRPr="00AD26F5">
              <w:rPr>
                <w:sz w:val="22"/>
              </w:rPr>
              <w:t xml:space="preserve">Anykščių r. sav. </w:t>
            </w:r>
          </w:p>
          <w:p w14:paraId="04AF0BC2" w14:textId="77777777" w:rsidR="00D43088" w:rsidRPr="00AD26F5" w:rsidRDefault="00D43088" w:rsidP="00D43088">
            <w:pPr>
              <w:rPr>
                <w:sz w:val="22"/>
              </w:rPr>
            </w:pPr>
            <w:r w:rsidRPr="00AD26F5">
              <w:rPr>
                <w:sz w:val="22"/>
              </w:rPr>
              <w:t xml:space="preserve">Kurklių seniūnija </w:t>
            </w:r>
          </w:p>
          <w:p w14:paraId="4A62BC7C" w14:textId="77777777" w:rsidR="00D43088" w:rsidRPr="00AD26F5" w:rsidRDefault="00D43088" w:rsidP="00D43088">
            <w:pPr>
              <w:rPr>
                <w:sz w:val="22"/>
              </w:rPr>
            </w:pPr>
            <w:r w:rsidRPr="00AD26F5">
              <w:rPr>
                <w:sz w:val="22"/>
              </w:rPr>
              <w:t xml:space="preserve">Šviesos g. 2,  </w:t>
            </w:r>
          </w:p>
          <w:p w14:paraId="48E5C4ED" w14:textId="77777777" w:rsidR="00D43088" w:rsidRPr="00AD26F5" w:rsidRDefault="00D43088" w:rsidP="00D43088">
            <w:pPr>
              <w:rPr>
                <w:sz w:val="22"/>
              </w:rPr>
            </w:pPr>
            <w:r w:rsidRPr="00AD26F5">
              <w:rPr>
                <w:sz w:val="22"/>
              </w:rPr>
              <w:t xml:space="preserve">29234 Kurkliai </w:t>
            </w:r>
          </w:p>
          <w:p w14:paraId="31C096CF" w14:textId="77777777" w:rsidR="00D43088" w:rsidRDefault="00D43088" w:rsidP="00D43088">
            <w:pPr>
              <w:rPr>
                <w:sz w:val="22"/>
              </w:rPr>
            </w:pPr>
            <w:r w:rsidRPr="00AD26F5">
              <w:rPr>
                <w:sz w:val="22"/>
              </w:rPr>
              <w:t xml:space="preserve">Anykščių r. </w:t>
            </w:r>
          </w:p>
          <w:p w14:paraId="5EA2C8F2" w14:textId="0B973E3C" w:rsidR="00B4177B" w:rsidRPr="00AD26F5" w:rsidRDefault="00B4177B" w:rsidP="00D43088">
            <w:pPr>
              <w:rPr>
                <w:sz w:val="22"/>
              </w:rPr>
            </w:pPr>
            <w:r w:rsidRPr="00AD26F5">
              <w:rPr>
                <w:sz w:val="22"/>
              </w:rPr>
              <w:t xml:space="preserve">Seniūnas Algimantas Jurkus </w:t>
            </w:r>
          </w:p>
          <w:p w14:paraId="23B63535" w14:textId="7CD36EA6"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2A7CE06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E19B29F" w14:textId="42181975" w:rsidR="00D43088" w:rsidRPr="00AD26F5" w:rsidRDefault="00D43088" w:rsidP="00D43088">
            <w:pPr>
              <w:jc w:val="center"/>
              <w:rPr>
                <w:sz w:val="22"/>
              </w:rPr>
            </w:pPr>
            <w:r w:rsidRPr="00AD26F5">
              <w:rPr>
                <w:sz w:val="22"/>
              </w:rPr>
              <w:t>9</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AE64D1C" w14:textId="77777777" w:rsidR="00D43088" w:rsidRPr="00AD26F5" w:rsidRDefault="00D43088" w:rsidP="00D43088">
            <w:r w:rsidRPr="00AD26F5">
              <w:t>Antrojo pasaulinio karo Sovietų Sąjungos karių kapinės (Anykščių g., Kurklių mstl.,</w:t>
            </w:r>
          </w:p>
          <w:p w14:paraId="502912B9" w14:textId="77777777" w:rsidR="00D43088" w:rsidRPr="00AD26F5" w:rsidRDefault="00D43088" w:rsidP="00D43088">
            <w:r w:rsidRPr="00AD26F5">
              <w:t>Kurklių sen.)</w:t>
            </w:r>
          </w:p>
        </w:tc>
        <w:tc>
          <w:tcPr>
            <w:tcW w:w="2832" w:type="dxa"/>
            <w:tcBorders>
              <w:top w:val="single" w:sz="4" w:space="0" w:color="auto"/>
              <w:left w:val="single" w:sz="4" w:space="0" w:color="auto"/>
              <w:bottom w:val="single" w:sz="4" w:space="0" w:color="auto"/>
              <w:right w:val="single" w:sz="4" w:space="0" w:color="auto"/>
            </w:tcBorders>
            <w:hideMark/>
          </w:tcPr>
          <w:p w14:paraId="52C01E18"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F4F6539" w14:textId="77777777" w:rsidR="00D43088" w:rsidRPr="00AD26F5" w:rsidRDefault="00D43088" w:rsidP="00D43088">
            <w:pPr>
              <w:jc w:val="center"/>
            </w:pPr>
            <w:r w:rsidRPr="00AD26F5">
              <w:t>0,0746</w:t>
            </w:r>
          </w:p>
        </w:tc>
        <w:tc>
          <w:tcPr>
            <w:tcW w:w="2520" w:type="dxa"/>
            <w:tcBorders>
              <w:top w:val="single" w:sz="4" w:space="0" w:color="auto"/>
              <w:left w:val="single" w:sz="4" w:space="0" w:color="auto"/>
              <w:bottom w:val="single" w:sz="4" w:space="0" w:color="auto"/>
              <w:right w:val="single" w:sz="4" w:space="0" w:color="auto"/>
            </w:tcBorders>
            <w:hideMark/>
          </w:tcPr>
          <w:p w14:paraId="13EB01C5" w14:textId="77777777" w:rsidR="00D43088" w:rsidRPr="00AD26F5" w:rsidRDefault="00D43088" w:rsidP="00D43088">
            <w:pPr>
              <w:jc w:val="center"/>
              <w:rPr>
                <w:sz w:val="22"/>
              </w:rPr>
            </w:pPr>
            <w:r w:rsidRPr="00AD26F5">
              <w:rPr>
                <w:sz w:val="22"/>
              </w:rPr>
              <w:t>Žemės sklypo unikalus</w:t>
            </w:r>
          </w:p>
          <w:p w14:paraId="39AF8FAD" w14:textId="77777777" w:rsidR="00D43088" w:rsidRPr="00AD26F5" w:rsidRDefault="00D43088" w:rsidP="00D43088">
            <w:pPr>
              <w:jc w:val="center"/>
              <w:rPr>
                <w:sz w:val="22"/>
              </w:rPr>
            </w:pPr>
            <w:r w:rsidRPr="00AD26F5">
              <w:rPr>
                <w:sz w:val="22"/>
              </w:rPr>
              <w:t xml:space="preserve"> Nr. 4400-5387-7979,</w:t>
            </w:r>
          </w:p>
          <w:p w14:paraId="1F27A0AA" w14:textId="77777777" w:rsidR="00D43088" w:rsidRPr="00AD26F5" w:rsidRDefault="00D43088" w:rsidP="00D43088">
            <w:pPr>
              <w:jc w:val="center"/>
              <w:rPr>
                <w:sz w:val="22"/>
              </w:rPr>
            </w:pPr>
            <w:r w:rsidRPr="00AD26F5">
              <w:rPr>
                <w:sz w:val="22"/>
              </w:rPr>
              <w:t>2020-04-03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E4B51CE" w14:textId="77777777" w:rsidR="00D43088" w:rsidRPr="00AD26F5" w:rsidRDefault="00D43088" w:rsidP="00D43088">
            <w:pPr>
              <w:jc w:val="center"/>
            </w:pPr>
            <w:r w:rsidRPr="00AD26F5">
              <w:rPr>
                <w:sz w:val="22"/>
              </w:rPr>
              <w:t>unikalus kodas</w:t>
            </w:r>
            <w:r w:rsidRPr="00AD26F5">
              <w:t xml:space="preserve"> 10811</w:t>
            </w:r>
          </w:p>
        </w:tc>
        <w:tc>
          <w:tcPr>
            <w:tcW w:w="3973" w:type="dxa"/>
            <w:tcBorders>
              <w:top w:val="single" w:sz="4" w:space="0" w:color="auto"/>
              <w:left w:val="single" w:sz="4" w:space="0" w:color="auto"/>
              <w:bottom w:val="single" w:sz="4" w:space="0" w:color="auto"/>
              <w:right w:val="single" w:sz="4" w:space="0" w:color="auto"/>
            </w:tcBorders>
            <w:hideMark/>
          </w:tcPr>
          <w:p w14:paraId="3A8E2095" w14:textId="77777777" w:rsidR="00D43088" w:rsidRPr="00AD26F5" w:rsidRDefault="00D43088" w:rsidP="00D43088">
            <w:pPr>
              <w:rPr>
                <w:sz w:val="22"/>
              </w:rPr>
            </w:pPr>
            <w:r w:rsidRPr="00AD26F5">
              <w:rPr>
                <w:sz w:val="22"/>
              </w:rPr>
              <w:t xml:space="preserve">Anykščių r. sav. </w:t>
            </w:r>
          </w:p>
          <w:p w14:paraId="7984B84F" w14:textId="77777777" w:rsidR="00D43088" w:rsidRPr="00AD26F5" w:rsidRDefault="00D43088" w:rsidP="00D43088">
            <w:pPr>
              <w:rPr>
                <w:sz w:val="22"/>
              </w:rPr>
            </w:pPr>
            <w:r w:rsidRPr="00AD26F5">
              <w:rPr>
                <w:sz w:val="22"/>
              </w:rPr>
              <w:t xml:space="preserve">Kurklių seniūnija </w:t>
            </w:r>
          </w:p>
          <w:p w14:paraId="739FBA23" w14:textId="77777777" w:rsidR="00D43088" w:rsidRPr="00AD26F5" w:rsidRDefault="00D43088" w:rsidP="00D43088">
            <w:pPr>
              <w:rPr>
                <w:sz w:val="22"/>
              </w:rPr>
            </w:pPr>
            <w:r w:rsidRPr="00AD26F5">
              <w:rPr>
                <w:sz w:val="22"/>
              </w:rPr>
              <w:t xml:space="preserve">Šviesos g. 2,  </w:t>
            </w:r>
          </w:p>
          <w:p w14:paraId="51B4D244" w14:textId="77777777" w:rsidR="00D43088" w:rsidRPr="00AD26F5" w:rsidRDefault="00D43088" w:rsidP="00D43088">
            <w:pPr>
              <w:rPr>
                <w:sz w:val="22"/>
              </w:rPr>
            </w:pPr>
            <w:r w:rsidRPr="00AD26F5">
              <w:rPr>
                <w:sz w:val="22"/>
              </w:rPr>
              <w:t xml:space="preserve">29234 Kurkliai </w:t>
            </w:r>
          </w:p>
          <w:p w14:paraId="20F356CB" w14:textId="77777777" w:rsidR="00D43088" w:rsidRDefault="00D43088" w:rsidP="00D43088">
            <w:pPr>
              <w:rPr>
                <w:sz w:val="22"/>
              </w:rPr>
            </w:pPr>
            <w:r w:rsidRPr="00AD26F5">
              <w:rPr>
                <w:sz w:val="22"/>
              </w:rPr>
              <w:t xml:space="preserve">Anykščių r. </w:t>
            </w:r>
          </w:p>
          <w:p w14:paraId="2ECCE9B7" w14:textId="1424DD0D" w:rsidR="00B4177B" w:rsidRPr="00AD26F5" w:rsidRDefault="00B4177B" w:rsidP="00D43088">
            <w:pPr>
              <w:rPr>
                <w:sz w:val="22"/>
              </w:rPr>
            </w:pPr>
            <w:r w:rsidRPr="00AD26F5">
              <w:rPr>
                <w:sz w:val="22"/>
              </w:rPr>
              <w:t xml:space="preserve">Seniūnas Algimantas Jurkus </w:t>
            </w:r>
          </w:p>
          <w:p w14:paraId="1141F5BC" w14:textId="3E47D3B5"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4754241D"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3B97E40" w14:textId="4015CC8C" w:rsidR="00D43088" w:rsidRPr="00AD26F5" w:rsidRDefault="00D43088" w:rsidP="00D43088">
            <w:pPr>
              <w:jc w:val="center"/>
              <w:rPr>
                <w:sz w:val="22"/>
              </w:rPr>
            </w:pPr>
            <w:r w:rsidRPr="00AD26F5">
              <w:rPr>
                <w:sz w:val="22"/>
              </w:rPr>
              <w:t>9</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E2D24E2" w14:textId="77777777" w:rsidR="00D43088" w:rsidRPr="00AD26F5" w:rsidRDefault="00D43088" w:rsidP="00D43088">
            <w:r w:rsidRPr="00AD26F5">
              <w:t>Gabrėlų kaimo kapinės (Gabrėlų k., Kurklių sen.)</w:t>
            </w:r>
          </w:p>
        </w:tc>
        <w:tc>
          <w:tcPr>
            <w:tcW w:w="2832" w:type="dxa"/>
            <w:tcBorders>
              <w:top w:val="single" w:sz="4" w:space="0" w:color="auto"/>
              <w:left w:val="single" w:sz="4" w:space="0" w:color="auto"/>
              <w:bottom w:val="single" w:sz="4" w:space="0" w:color="auto"/>
              <w:right w:val="single" w:sz="4" w:space="0" w:color="auto"/>
            </w:tcBorders>
            <w:hideMark/>
          </w:tcPr>
          <w:p w14:paraId="34ECBE74"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9534580" w14:textId="77777777" w:rsidR="00D43088" w:rsidRPr="00AD26F5" w:rsidRDefault="00D43088" w:rsidP="00D43088">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0A9E25C8"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01C1AE2"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14036E8" w14:textId="77777777" w:rsidR="00D43088" w:rsidRPr="00AD26F5" w:rsidRDefault="00D43088" w:rsidP="00D43088">
            <w:pPr>
              <w:rPr>
                <w:sz w:val="22"/>
              </w:rPr>
            </w:pPr>
            <w:r w:rsidRPr="00AD26F5">
              <w:rPr>
                <w:sz w:val="22"/>
              </w:rPr>
              <w:t xml:space="preserve">Anykščių r. sav. </w:t>
            </w:r>
          </w:p>
          <w:p w14:paraId="17871DDA" w14:textId="77777777" w:rsidR="00D43088" w:rsidRPr="00AD26F5" w:rsidRDefault="00D43088" w:rsidP="00D43088">
            <w:pPr>
              <w:rPr>
                <w:sz w:val="22"/>
              </w:rPr>
            </w:pPr>
            <w:r w:rsidRPr="00AD26F5">
              <w:rPr>
                <w:sz w:val="22"/>
              </w:rPr>
              <w:t xml:space="preserve">Kurklių seniūnija </w:t>
            </w:r>
          </w:p>
          <w:p w14:paraId="3590F72F" w14:textId="77777777" w:rsidR="00D43088" w:rsidRPr="00AD26F5" w:rsidRDefault="00D43088" w:rsidP="00D43088">
            <w:pPr>
              <w:rPr>
                <w:sz w:val="22"/>
              </w:rPr>
            </w:pPr>
            <w:r w:rsidRPr="00AD26F5">
              <w:rPr>
                <w:sz w:val="22"/>
              </w:rPr>
              <w:t xml:space="preserve">Šviesos g. 2,  </w:t>
            </w:r>
          </w:p>
          <w:p w14:paraId="156793E4" w14:textId="77777777" w:rsidR="00D43088" w:rsidRPr="00AD26F5" w:rsidRDefault="00D43088" w:rsidP="00D43088">
            <w:pPr>
              <w:rPr>
                <w:sz w:val="22"/>
              </w:rPr>
            </w:pPr>
            <w:r w:rsidRPr="00AD26F5">
              <w:rPr>
                <w:sz w:val="22"/>
              </w:rPr>
              <w:t xml:space="preserve">29234 Kurkliai </w:t>
            </w:r>
          </w:p>
          <w:p w14:paraId="41A14A79" w14:textId="77777777" w:rsidR="00D43088" w:rsidRDefault="00D43088" w:rsidP="00D43088">
            <w:pPr>
              <w:rPr>
                <w:sz w:val="22"/>
              </w:rPr>
            </w:pPr>
            <w:r w:rsidRPr="00AD26F5">
              <w:rPr>
                <w:sz w:val="22"/>
              </w:rPr>
              <w:t xml:space="preserve">Anykščių r. </w:t>
            </w:r>
          </w:p>
          <w:p w14:paraId="062574B7" w14:textId="05A70D05" w:rsidR="00B4177B" w:rsidRPr="00AD26F5" w:rsidRDefault="00B4177B" w:rsidP="00D43088">
            <w:pPr>
              <w:rPr>
                <w:sz w:val="22"/>
              </w:rPr>
            </w:pPr>
            <w:r w:rsidRPr="00AD26F5">
              <w:rPr>
                <w:sz w:val="22"/>
              </w:rPr>
              <w:t xml:space="preserve">Seniūnas Algimantas Jurkus </w:t>
            </w:r>
          </w:p>
          <w:p w14:paraId="61CB1792" w14:textId="0255B2B5"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3702033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1FA51D8" w14:textId="4B2D1F9D" w:rsidR="00D43088" w:rsidRPr="00AD26F5" w:rsidRDefault="00D43088" w:rsidP="00D43088">
            <w:pPr>
              <w:jc w:val="center"/>
              <w:rPr>
                <w:sz w:val="22"/>
              </w:rPr>
            </w:pPr>
            <w:r w:rsidRPr="00AD26F5">
              <w:rPr>
                <w:sz w:val="22"/>
              </w:rPr>
              <w:t>9</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B226EC2" w14:textId="77777777" w:rsidR="00D43088" w:rsidRPr="00AD26F5" w:rsidRDefault="00D43088" w:rsidP="00D43088">
            <w:r w:rsidRPr="00AD26F5">
              <w:t>Luciūnų kaimo kapinės (Luciūnų k., Kurklių sen.)</w:t>
            </w:r>
          </w:p>
        </w:tc>
        <w:tc>
          <w:tcPr>
            <w:tcW w:w="2832" w:type="dxa"/>
            <w:tcBorders>
              <w:top w:val="single" w:sz="4" w:space="0" w:color="auto"/>
              <w:left w:val="single" w:sz="4" w:space="0" w:color="auto"/>
              <w:bottom w:val="single" w:sz="4" w:space="0" w:color="auto"/>
              <w:right w:val="single" w:sz="4" w:space="0" w:color="auto"/>
            </w:tcBorders>
            <w:hideMark/>
          </w:tcPr>
          <w:p w14:paraId="72FFF785"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0C7A193" w14:textId="77777777" w:rsidR="00D43088" w:rsidRPr="00AD26F5" w:rsidRDefault="00D43088" w:rsidP="00D43088">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658E72C5"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4D5DEC3"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BCFA799" w14:textId="77777777" w:rsidR="00D43088" w:rsidRPr="00AD26F5" w:rsidRDefault="00D43088" w:rsidP="00D43088">
            <w:pPr>
              <w:rPr>
                <w:sz w:val="22"/>
              </w:rPr>
            </w:pPr>
            <w:r w:rsidRPr="00AD26F5">
              <w:rPr>
                <w:sz w:val="22"/>
              </w:rPr>
              <w:t xml:space="preserve">Anykščių r. sav. </w:t>
            </w:r>
          </w:p>
          <w:p w14:paraId="285D5A5F" w14:textId="77777777" w:rsidR="00D43088" w:rsidRPr="00AD26F5" w:rsidRDefault="00D43088" w:rsidP="00D43088">
            <w:pPr>
              <w:rPr>
                <w:sz w:val="22"/>
              </w:rPr>
            </w:pPr>
            <w:r w:rsidRPr="00AD26F5">
              <w:rPr>
                <w:sz w:val="22"/>
              </w:rPr>
              <w:t xml:space="preserve">Kurklių seniūnija </w:t>
            </w:r>
          </w:p>
          <w:p w14:paraId="2060B46C" w14:textId="77777777" w:rsidR="00D43088" w:rsidRPr="00AD26F5" w:rsidRDefault="00D43088" w:rsidP="00D43088">
            <w:pPr>
              <w:rPr>
                <w:sz w:val="22"/>
              </w:rPr>
            </w:pPr>
            <w:r w:rsidRPr="00AD26F5">
              <w:rPr>
                <w:sz w:val="22"/>
              </w:rPr>
              <w:t xml:space="preserve">Šviesos g. 2,  </w:t>
            </w:r>
          </w:p>
          <w:p w14:paraId="38F658C5" w14:textId="77777777" w:rsidR="00D43088" w:rsidRPr="00AD26F5" w:rsidRDefault="00D43088" w:rsidP="00D43088">
            <w:pPr>
              <w:rPr>
                <w:sz w:val="22"/>
              </w:rPr>
            </w:pPr>
            <w:r w:rsidRPr="00AD26F5">
              <w:rPr>
                <w:sz w:val="22"/>
              </w:rPr>
              <w:t xml:space="preserve">29234 Kurkliai </w:t>
            </w:r>
          </w:p>
          <w:p w14:paraId="5DB8469F" w14:textId="77777777" w:rsidR="00D43088" w:rsidRDefault="00D43088" w:rsidP="00D43088">
            <w:pPr>
              <w:rPr>
                <w:sz w:val="22"/>
              </w:rPr>
            </w:pPr>
            <w:r w:rsidRPr="00AD26F5">
              <w:rPr>
                <w:sz w:val="22"/>
              </w:rPr>
              <w:t xml:space="preserve">Anykščių r. </w:t>
            </w:r>
          </w:p>
          <w:p w14:paraId="68756C65" w14:textId="78A7C017" w:rsidR="00B4177B" w:rsidRPr="00AD26F5" w:rsidRDefault="00B4177B" w:rsidP="00D43088">
            <w:pPr>
              <w:rPr>
                <w:sz w:val="22"/>
              </w:rPr>
            </w:pPr>
            <w:r w:rsidRPr="00AD26F5">
              <w:rPr>
                <w:sz w:val="22"/>
              </w:rPr>
              <w:t xml:space="preserve">Seniūnas Algimantas Jurkus </w:t>
            </w:r>
          </w:p>
          <w:p w14:paraId="45144E06" w14:textId="650B9310" w:rsidR="00D43088" w:rsidRPr="00AD26F5" w:rsidRDefault="00D43088" w:rsidP="00D43088">
            <w:pPr>
              <w:rPr>
                <w:sz w:val="22"/>
              </w:rPr>
            </w:pPr>
            <w:r w:rsidRPr="00AD26F5">
              <w:rPr>
                <w:sz w:val="22"/>
              </w:rPr>
              <w:lastRenderedPageBreak/>
              <w:t>tel. (</w:t>
            </w:r>
            <w:r>
              <w:rPr>
                <w:sz w:val="22"/>
              </w:rPr>
              <w:t>0</w:t>
            </w:r>
            <w:r w:rsidRPr="00AD26F5">
              <w:rPr>
                <w:sz w:val="22"/>
              </w:rPr>
              <w:t xml:space="preserve"> 381) 49275</w:t>
            </w:r>
          </w:p>
        </w:tc>
      </w:tr>
      <w:tr w:rsidR="00D43088" w:rsidRPr="00AD26F5" w14:paraId="39F81D9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3421B69" w14:textId="12221B0A" w:rsidR="00D43088" w:rsidRPr="00AD26F5" w:rsidRDefault="00D43088" w:rsidP="00D43088">
            <w:pPr>
              <w:jc w:val="center"/>
              <w:rPr>
                <w:sz w:val="22"/>
              </w:rPr>
            </w:pPr>
            <w:r>
              <w:rPr>
                <w:sz w:val="22"/>
              </w:rPr>
              <w:lastRenderedPageBreak/>
              <w:t>100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A228174" w14:textId="77777777" w:rsidR="00D43088" w:rsidRPr="00AD26F5" w:rsidRDefault="00D43088" w:rsidP="00D43088">
            <w:r w:rsidRPr="00AD26F5">
              <w:t>Vargulių kaimo kapinės (Vargulių k., Kurklių sen.)</w:t>
            </w:r>
          </w:p>
        </w:tc>
        <w:tc>
          <w:tcPr>
            <w:tcW w:w="2832" w:type="dxa"/>
            <w:tcBorders>
              <w:top w:val="single" w:sz="4" w:space="0" w:color="auto"/>
              <w:left w:val="single" w:sz="4" w:space="0" w:color="auto"/>
              <w:bottom w:val="single" w:sz="4" w:space="0" w:color="auto"/>
              <w:right w:val="single" w:sz="4" w:space="0" w:color="auto"/>
            </w:tcBorders>
            <w:hideMark/>
          </w:tcPr>
          <w:p w14:paraId="18CD3814"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3ED1157" w14:textId="77777777" w:rsidR="00D43088" w:rsidRPr="00AD26F5" w:rsidRDefault="00D43088" w:rsidP="00D43088">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08BEE151"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DD6A86F"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F087327" w14:textId="77777777" w:rsidR="00D43088" w:rsidRPr="00AD26F5" w:rsidRDefault="00D43088" w:rsidP="00D43088">
            <w:pPr>
              <w:rPr>
                <w:sz w:val="22"/>
              </w:rPr>
            </w:pPr>
            <w:r w:rsidRPr="00AD26F5">
              <w:rPr>
                <w:sz w:val="22"/>
              </w:rPr>
              <w:t xml:space="preserve">Anykščių r. sav. </w:t>
            </w:r>
          </w:p>
          <w:p w14:paraId="12368E4A" w14:textId="77777777" w:rsidR="00D43088" w:rsidRPr="00AD26F5" w:rsidRDefault="00D43088" w:rsidP="00D43088">
            <w:pPr>
              <w:rPr>
                <w:sz w:val="22"/>
              </w:rPr>
            </w:pPr>
            <w:r w:rsidRPr="00AD26F5">
              <w:rPr>
                <w:sz w:val="22"/>
              </w:rPr>
              <w:t xml:space="preserve">Kurklių seniūnija </w:t>
            </w:r>
          </w:p>
          <w:p w14:paraId="51FD6EAB" w14:textId="77777777" w:rsidR="00D43088" w:rsidRPr="00AD26F5" w:rsidRDefault="00D43088" w:rsidP="00D43088">
            <w:pPr>
              <w:rPr>
                <w:sz w:val="22"/>
              </w:rPr>
            </w:pPr>
            <w:r w:rsidRPr="00AD26F5">
              <w:rPr>
                <w:sz w:val="22"/>
              </w:rPr>
              <w:t xml:space="preserve">Šviesos g. 2,  </w:t>
            </w:r>
          </w:p>
          <w:p w14:paraId="028B8266" w14:textId="77777777" w:rsidR="00D43088" w:rsidRPr="00AD26F5" w:rsidRDefault="00D43088" w:rsidP="00D43088">
            <w:pPr>
              <w:rPr>
                <w:sz w:val="22"/>
              </w:rPr>
            </w:pPr>
            <w:r w:rsidRPr="00AD26F5">
              <w:rPr>
                <w:sz w:val="22"/>
              </w:rPr>
              <w:t xml:space="preserve">29234 Kurkliai </w:t>
            </w:r>
          </w:p>
          <w:p w14:paraId="3D16223A" w14:textId="77777777" w:rsidR="00D43088" w:rsidRDefault="00D43088" w:rsidP="00D43088">
            <w:pPr>
              <w:rPr>
                <w:sz w:val="22"/>
              </w:rPr>
            </w:pPr>
            <w:r w:rsidRPr="00AD26F5">
              <w:rPr>
                <w:sz w:val="22"/>
              </w:rPr>
              <w:t xml:space="preserve">Anykščių r. </w:t>
            </w:r>
          </w:p>
          <w:p w14:paraId="33C59D8F" w14:textId="39627A94" w:rsidR="00B4177B" w:rsidRPr="00AD26F5" w:rsidRDefault="00B4177B" w:rsidP="00D43088">
            <w:pPr>
              <w:rPr>
                <w:sz w:val="22"/>
              </w:rPr>
            </w:pPr>
            <w:r w:rsidRPr="00AD26F5">
              <w:rPr>
                <w:sz w:val="22"/>
              </w:rPr>
              <w:t xml:space="preserve">Seniūnas Algimantas Jurkus </w:t>
            </w:r>
          </w:p>
          <w:p w14:paraId="4D75C44A" w14:textId="1E10F4DA"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3775104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E948B29" w14:textId="231BEDF2" w:rsidR="00D43088" w:rsidRPr="00AD26F5" w:rsidRDefault="00D43088" w:rsidP="00D43088">
            <w:pPr>
              <w:jc w:val="center"/>
              <w:rPr>
                <w:sz w:val="22"/>
              </w:rPr>
            </w:pPr>
            <w:r>
              <w:rPr>
                <w:sz w:val="22"/>
              </w:rPr>
              <w:t>101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3ABAB84" w14:textId="77777777" w:rsidR="00D43088" w:rsidRPr="00AD26F5" w:rsidRDefault="00D43088" w:rsidP="00D43088">
            <w:r w:rsidRPr="00AD26F5">
              <w:t>Dragaudžių kaimo kapinės (Dragaudžių k., Kurklių sen.)</w:t>
            </w:r>
          </w:p>
        </w:tc>
        <w:tc>
          <w:tcPr>
            <w:tcW w:w="2832" w:type="dxa"/>
            <w:tcBorders>
              <w:top w:val="single" w:sz="4" w:space="0" w:color="auto"/>
              <w:left w:val="single" w:sz="4" w:space="0" w:color="auto"/>
              <w:bottom w:val="single" w:sz="4" w:space="0" w:color="auto"/>
              <w:right w:val="single" w:sz="4" w:space="0" w:color="auto"/>
            </w:tcBorders>
            <w:hideMark/>
          </w:tcPr>
          <w:p w14:paraId="0BDFB81B"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0A68C6C" w14:textId="77777777" w:rsidR="00D43088" w:rsidRPr="00AD26F5" w:rsidRDefault="00D43088" w:rsidP="00D43088">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3065CFF2"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CE7400B"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E90CAA0" w14:textId="77777777" w:rsidR="00D43088" w:rsidRPr="00AD26F5" w:rsidRDefault="00D43088" w:rsidP="00D43088">
            <w:pPr>
              <w:rPr>
                <w:sz w:val="22"/>
              </w:rPr>
            </w:pPr>
            <w:r w:rsidRPr="00AD26F5">
              <w:rPr>
                <w:sz w:val="22"/>
              </w:rPr>
              <w:t xml:space="preserve">Anykščių r. sav. </w:t>
            </w:r>
          </w:p>
          <w:p w14:paraId="73BA33CA" w14:textId="77777777" w:rsidR="00D43088" w:rsidRPr="00AD26F5" w:rsidRDefault="00D43088" w:rsidP="00D43088">
            <w:pPr>
              <w:rPr>
                <w:sz w:val="22"/>
              </w:rPr>
            </w:pPr>
            <w:r w:rsidRPr="00AD26F5">
              <w:rPr>
                <w:sz w:val="22"/>
              </w:rPr>
              <w:t xml:space="preserve">Kurklių seniūnija </w:t>
            </w:r>
          </w:p>
          <w:p w14:paraId="4961BA27" w14:textId="77777777" w:rsidR="00D43088" w:rsidRPr="00AD26F5" w:rsidRDefault="00D43088" w:rsidP="00D43088">
            <w:pPr>
              <w:rPr>
                <w:sz w:val="22"/>
              </w:rPr>
            </w:pPr>
            <w:r w:rsidRPr="00AD26F5">
              <w:rPr>
                <w:sz w:val="22"/>
              </w:rPr>
              <w:t xml:space="preserve">Šviesos g. 2,  </w:t>
            </w:r>
          </w:p>
          <w:p w14:paraId="452F480E" w14:textId="77777777" w:rsidR="00D43088" w:rsidRPr="00AD26F5" w:rsidRDefault="00D43088" w:rsidP="00D43088">
            <w:pPr>
              <w:rPr>
                <w:sz w:val="22"/>
              </w:rPr>
            </w:pPr>
            <w:r w:rsidRPr="00AD26F5">
              <w:rPr>
                <w:sz w:val="22"/>
              </w:rPr>
              <w:t xml:space="preserve">29234 Kurkliai </w:t>
            </w:r>
          </w:p>
          <w:p w14:paraId="41EC0B6A" w14:textId="77777777" w:rsidR="00D43088" w:rsidRDefault="00D43088" w:rsidP="00D43088">
            <w:pPr>
              <w:rPr>
                <w:sz w:val="22"/>
              </w:rPr>
            </w:pPr>
            <w:r w:rsidRPr="00AD26F5">
              <w:rPr>
                <w:sz w:val="22"/>
              </w:rPr>
              <w:t xml:space="preserve">Anykščių r. </w:t>
            </w:r>
          </w:p>
          <w:p w14:paraId="71FAE499" w14:textId="67D1E274" w:rsidR="00B4177B" w:rsidRPr="00AD26F5" w:rsidRDefault="00B4177B" w:rsidP="00D43088">
            <w:pPr>
              <w:rPr>
                <w:sz w:val="22"/>
              </w:rPr>
            </w:pPr>
            <w:r w:rsidRPr="00AD26F5">
              <w:rPr>
                <w:sz w:val="22"/>
              </w:rPr>
              <w:t xml:space="preserve">Seniūnas Algimantas Jurkus </w:t>
            </w:r>
          </w:p>
          <w:p w14:paraId="74FA0A96" w14:textId="54642F0E"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2F1BEB3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0FD7FE2" w14:textId="70D2332F" w:rsidR="00D43088" w:rsidRPr="00AD26F5" w:rsidRDefault="00D43088" w:rsidP="00D43088">
            <w:pPr>
              <w:jc w:val="center"/>
              <w:rPr>
                <w:sz w:val="22"/>
              </w:rPr>
            </w:pPr>
            <w:r w:rsidRPr="00AD26F5">
              <w:rPr>
                <w:sz w:val="22"/>
              </w:rPr>
              <w:t>10</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81FB4A7" w14:textId="77777777" w:rsidR="00D43088" w:rsidRPr="00AD26F5" w:rsidRDefault="00D43088" w:rsidP="00D43088">
            <w:r w:rsidRPr="00AD26F5">
              <w:t>Plaštakos kaimo kapinės (Plaštakos k., Kurklių sen.)</w:t>
            </w:r>
          </w:p>
        </w:tc>
        <w:tc>
          <w:tcPr>
            <w:tcW w:w="2832" w:type="dxa"/>
            <w:tcBorders>
              <w:top w:val="single" w:sz="4" w:space="0" w:color="auto"/>
              <w:left w:val="single" w:sz="4" w:space="0" w:color="auto"/>
              <w:bottom w:val="single" w:sz="4" w:space="0" w:color="auto"/>
              <w:right w:val="single" w:sz="4" w:space="0" w:color="auto"/>
            </w:tcBorders>
            <w:hideMark/>
          </w:tcPr>
          <w:p w14:paraId="3362434F"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BBD02F7" w14:textId="77777777" w:rsidR="00D43088" w:rsidRPr="00AD26F5" w:rsidRDefault="00D43088" w:rsidP="00D43088">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7D27B2B1"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6FF1EE4"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45114EE" w14:textId="77777777" w:rsidR="00D43088" w:rsidRPr="00AD26F5" w:rsidRDefault="00D43088" w:rsidP="00D43088">
            <w:pPr>
              <w:rPr>
                <w:sz w:val="22"/>
              </w:rPr>
            </w:pPr>
            <w:r w:rsidRPr="00AD26F5">
              <w:rPr>
                <w:sz w:val="22"/>
              </w:rPr>
              <w:t xml:space="preserve">Anykščių r. sav. </w:t>
            </w:r>
          </w:p>
          <w:p w14:paraId="259CAAEE" w14:textId="77777777" w:rsidR="00D43088" w:rsidRPr="00AD26F5" w:rsidRDefault="00D43088" w:rsidP="00D43088">
            <w:pPr>
              <w:rPr>
                <w:sz w:val="22"/>
              </w:rPr>
            </w:pPr>
            <w:r w:rsidRPr="00AD26F5">
              <w:rPr>
                <w:sz w:val="22"/>
              </w:rPr>
              <w:t xml:space="preserve">Kurklių seniūnija </w:t>
            </w:r>
          </w:p>
          <w:p w14:paraId="06563658" w14:textId="77777777" w:rsidR="00D43088" w:rsidRPr="00AD26F5" w:rsidRDefault="00D43088" w:rsidP="00D43088">
            <w:pPr>
              <w:rPr>
                <w:sz w:val="22"/>
              </w:rPr>
            </w:pPr>
            <w:r w:rsidRPr="00AD26F5">
              <w:rPr>
                <w:sz w:val="22"/>
              </w:rPr>
              <w:t xml:space="preserve">Šviesos g. 2,  </w:t>
            </w:r>
          </w:p>
          <w:p w14:paraId="346F8531" w14:textId="77777777" w:rsidR="00D43088" w:rsidRPr="00AD26F5" w:rsidRDefault="00D43088" w:rsidP="00D43088">
            <w:pPr>
              <w:rPr>
                <w:sz w:val="22"/>
              </w:rPr>
            </w:pPr>
            <w:r w:rsidRPr="00AD26F5">
              <w:rPr>
                <w:sz w:val="22"/>
              </w:rPr>
              <w:t xml:space="preserve">29234 Kurkliai </w:t>
            </w:r>
          </w:p>
          <w:p w14:paraId="35557D9F" w14:textId="77777777" w:rsidR="00D43088" w:rsidRDefault="00D43088" w:rsidP="00D43088">
            <w:pPr>
              <w:rPr>
                <w:sz w:val="22"/>
              </w:rPr>
            </w:pPr>
            <w:r w:rsidRPr="00AD26F5">
              <w:rPr>
                <w:sz w:val="22"/>
              </w:rPr>
              <w:t xml:space="preserve">Anykščių r. </w:t>
            </w:r>
          </w:p>
          <w:p w14:paraId="0B2F0658" w14:textId="2E55A194" w:rsidR="00B4177B" w:rsidRPr="00AD26F5" w:rsidRDefault="00B4177B" w:rsidP="00D43088">
            <w:pPr>
              <w:rPr>
                <w:sz w:val="22"/>
              </w:rPr>
            </w:pPr>
            <w:r w:rsidRPr="00AD26F5">
              <w:rPr>
                <w:sz w:val="22"/>
              </w:rPr>
              <w:t xml:space="preserve">Seniūnas Algimantas Jurkus </w:t>
            </w:r>
          </w:p>
          <w:p w14:paraId="27597CF8" w14:textId="705B9CA1"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22699F8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D1B94DD" w14:textId="39076DD7" w:rsidR="00D43088" w:rsidRPr="00AD26F5" w:rsidRDefault="00D43088" w:rsidP="00D43088">
            <w:pPr>
              <w:jc w:val="center"/>
              <w:rPr>
                <w:sz w:val="22"/>
              </w:rPr>
            </w:pPr>
            <w:r w:rsidRPr="00AD26F5">
              <w:rPr>
                <w:sz w:val="22"/>
              </w:rPr>
              <w:t>10</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62AD41B" w14:textId="77777777" w:rsidR="00D43088" w:rsidRPr="00AD26F5" w:rsidRDefault="00D43088" w:rsidP="00D43088">
            <w:r w:rsidRPr="00AD26F5">
              <w:t>Pagrūšės kaimo kapinės (Pagrūšės k., Kurklių sen.)</w:t>
            </w:r>
          </w:p>
        </w:tc>
        <w:tc>
          <w:tcPr>
            <w:tcW w:w="2832" w:type="dxa"/>
            <w:tcBorders>
              <w:top w:val="single" w:sz="4" w:space="0" w:color="auto"/>
              <w:left w:val="single" w:sz="4" w:space="0" w:color="auto"/>
              <w:bottom w:val="single" w:sz="4" w:space="0" w:color="auto"/>
              <w:right w:val="single" w:sz="4" w:space="0" w:color="auto"/>
            </w:tcBorders>
            <w:hideMark/>
          </w:tcPr>
          <w:p w14:paraId="3417BFEA"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E2A3F04" w14:textId="77777777" w:rsidR="00D43088" w:rsidRPr="00AD26F5" w:rsidRDefault="00D43088" w:rsidP="00D43088">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05C0291D"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7F5FAE7"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2A740B0" w14:textId="77777777" w:rsidR="00D43088" w:rsidRPr="00AD26F5" w:rsidRDefault="00D43088" w:rsidP="00D43088">
            <w:pPr>
              <w:rPr>
                <w:sz w:val="22"/>
              </w:rPr>
            </w:pPr>
            <w:r w:rsidRPr="00AD26F5">
              <w:rPr>
                <w:sz w:val="22"/>
              </w:rPr>
              <w:t xml:space="preserve">Anykščių r. sav. </w:t>
            </w:r>
          </w:p>
          <w:p w14:paraId="156998CD" w14:textId="77777777" w:rsidR="00D43088" w:rsidRPr="00AD26F5" w:rsidRDefault="00D43088" w:rsidP="00D43088">
            <w:pPr>
              <w:rPr>
                <w:sz w:val="22"/>
              </w:rPr>
            </w:pPr>
            <w:r w:rsidRPr="00AD26F5">
              <w:rPr>
                <w:sz w:val="22"/>
              </w:rPr>
              <w:t xml:space="preserve">Kurklių seniūnija </w:t>
            </w:r>
          </w:p>
          <w:p w14:paraId="0F17A381" w14:textId="77777777" w:rsidR="00D43088" w:rsidRPr="00AD26F5" w:rsidRDefault="00D43088" w:rsidP="00D43088">
            <w:pPr>
              <w:rPr>
                <w:sz w:val="22"/>
              </w:rPr>
            </w:pPr>
            <w:r w:rsidRPr="00AD26F5">
              <w:rPr>
                <w:sz w:val="22"/>
              </w:rPr>
              <w:t xml:space="preserve">Šviesos g. 2,  </w:t>
            </w:r>
          </w:p>
          <w:p w14:paraId="18E833BA" w14:textId="77777777" w:rsidR="00D43088" w:rsidRPr="00AD26F5" w:rsidRDefault="00D43088" w:rsidP="00D43088">
            <w:pPr>
              <w:rPr>
                <w:sz w:val="22"/>
              </w:rPr>
            </w:pPr>
            <w:r w:rsidRPr="00AD26F5">
              <w:rPr>
                <w:sz w:val="22"/>
              </w:rPr>
              <w:t xml:space="preserve">29234 Kurkliai </w:t>
            </w:r>
          </w:p>
          <w:p w14:paraId="1F153253" w14:textId="77777777" w:rsidR="00D43088" w:rsidRDefault="00D43088" w:rsidP="00D43088">
            <w:pPr>
              <w:rPr>
                <w:sz w:val="22"/>
              </w:rPr>
            </w:pPr>
            <w:r w:rsidRPr="00AD26F5">
              <w:rPr>
                <w:sz w:val="22"/>
              </w:rPr>
              <w:t>Anykščių r.</w:t>
            </w:r>
          </w:p>
          <w:p w14:paraId="5F31604F" w14:textId="24B8DDEA" w:rsidR="00B4177B" w:rsidRPr="00AD26F5" w:rsidRDefault="00B4177B" w:rsidP="00D43088">
            <w:pPr>
              <w:rPr>
                <w:sz w:val="22"/>
              </w:rPr>
            </w:pPr>
            <w:r w:rsidRPr="00AD26F5">
              <w:rPr>
                <w:sz w:val="22"/>
              </w:rPr>
              <w:t xml:space="preserve">Seniūnas Algimantas Jurkus </w:t>
            </w:r>
          </w:p>
          <w:p w14:paraId="0DB2E0E0" w14:textId="553F5431" w:rsidR="00D43088" w:rsidRPr="00AD26F5" w:rsidRDefault="00D43088" w:rsidP="00D43088">
            <w:pPr>
              <w:rPr>
                <w:sz w:val="22"/>
              </w:rPr>
            </w:pPr>
            <w:r w:rsidRPr="00AD26F5">
              <w:rPr>
                <w:sz w:val="22"/>
              </w:rPr>
              <w:t>tel. (</w:t>
            </w:r>
            <w:r>
              <w:rPr>
                <w:sz w:val="22"/>
              </w:rPr>
              <w:t>0</w:t>
            </w:r>
            <w:r w:rsidRPr="00AD26F5">
              <w:rPr>
                <w:sz w:val="22"/>
              </w:rPr>
              <w:t xml:space="preserve"> 381) 49275</w:t>
            </w:r>
          </w:p>
        </w:tc>
      </w:tr>
      <w:tr w:rsidR="00D43088" w:rsidRPr="00AD26F5" w14:paraId="108ED2C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919FA0D" w14:textId="1495969D" w:rsidR="00D43088" w:rsidRPr="00AD26F5" w:rsidRDefault="00D43088" w:rsidP="00D43088">
            <w:pPr>
              <w:jc w:val="center"/>
              <w:rPr>
                <w:sz w:val="22"/>
              </w:rPr>
            </w:pPr>
            <w:r w:rsidRPr="00AD26F5">
              <w:rPr>
                <w:sz w:val="22"/>
              </w:rPr>
              <w:t>10</w:t>
            </w:r>
            <w:r w:rsidR="006F52CD">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49A8FCE" w14:textId="77777777" w:rsidR="00D43088" w:rsidRPr="00AD26F5" w:rsidRDefault="00D43088" w:rsidP="00D43088">
            <w:r w:rsidRPr="00AD26F5">
              <w:t>Skiemonių miestelio naujosios kapinės (Ramioji g., Skiemonių mstl.,</w:t>
            </w:r>
          </w:p>
          <w:p w14:paraId="388B8576" w14:textId="77777777" w:rsidR="00D43088" w:rsidRPr="00AD26F5" w:rsidRDefault="00D43088" w:rsidP="00D43088">
            <w:r w:rsidRPr="00AD26F5">
              <w:t>Skiemonių sen.)</w:t>
            </w:r>
          </w:p>
        </w:tc>
        <w:tc>
          <w:tcPr>
            <w:tcW w:w="2832" w:type="dxa"/>
            <w:tcBorders>
              <w:top w:val="single" w:sz="4" w:space="0" w:color="auto"/>
              <w:left w:val="single" w:sz="4" w:space="0" w:color="auto"/>
              <w:bottom w:val="single" w:sz="4" w:space="0" w:color="auto"/>
              <w:right w:val="single" w:sz="4" w:space="0" w:color="auto"/>
            </w:tcBorders>
            <w:hideMark/>
          </w:tcPr>
          <w:p w14:paraId="5B8BDF79" w14:textId="77777777" w:rsidR="00D43088" w:rsidRPr="00AD26F5" w:rsidRDefault="00D43088" w:rsidP="00D43088">
            <w:pPr>
              <w:rPr>
                <w:sz w:val="22"/>
              </w:rPr>
            </w:pPr>
            <w:r w:rsidRPr="00AD26F5">
              <w:rPr>
                <w:sz w:val="22"/>
              </w:rPr>
              <w:t xml:space="preserve">Veikiančios </w:t>
            </w:r>
          </w:p>
          <w:p w14:paraId="20091C78"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895F692" w14:textId="77777777" w:rsidR="00D43088" w:rsidRPr="00AD26F5" w:rsidRDefault="00D43088" w:rsidP="00D43088">
            <w:pPr>
              <w:jc w:val="center"/>
            </w:pPr>
            <w:r w:rsidRPr="00AD26F5">
              <w:t>2,2212</w:t>
            </w:r>
          </w:p>
        </w:tc>
        <w:tc>
          <w:tcPr>
            <w:tcW w:w="2520" w:type="dxa"/>
            <w:tcBorders>
              <w:top w:val="single" w:sz="4" w:space="0" w:color="auto"/>
              <w:left w:val="single" w:sz="4" w:space="0" w:color="auto"/>
              <w:bottom w:val="single" w:sz="4" w:space="0" w:color="auto"/>
              <w:right w:val="single" w:sz="4" w:space="0" w:color="auto"/>
            </w:tcBorders>
            <w:hideMark/>
          </w:tcPr>
          <w:p w14:paraId="4C2103BF" w14:textId="77777777" w:rsidR="00D43088" w:rsidRPr="00AD26F5" w:rsidRDefault="00D43088" w:rsidP="00D43088">
            <w:pPr>
              <w:jc w:val="center"/>
              <w:rPr>
                <w:sz w:val="22"/>
              </w:rPr>
            </w:pPr>
            <w:r w:rsidRPr="00AD26F5">
              <w:rPr>
                <w:sz w:val="22"/>
              </w:rPr>
              <w:t>Žemės sklypo unikalus</w:t>
            </w:r>
          </w:p>
          <w:p w14:paraId="2999A5E2" w14:textId="77777777" w:rsidR="00D43088" w:rsidRPr="00AD26F5" w:rsidRDefault="00D43088" w:rsidP="00D43088">
            <w:pPr>
              <w:jc w:val="center"/>
              <w:rPr>
                <w:sz w:val="22"/>
              </w:rPr>
            </w:pPr>
            <w:r w:rsidRPr="00AD26F5">
              <w:rPr>
                <w:sz w:val="22"/>
              </w:rPr>
              <w:t>Nr. 4400-2240-2608</w:t>
            </w:r>
          </w:p>
          <w:p w14:paraId="067D8D5F" w14:textId="77777777" w:rsidR="00D43088" w:rsidRPr="00AD26F5" w:rsidRDefault="00D43088" w:rsidP="00D43088">
            <w:pPr>
              <w:jc w:val="center"/>
              <w:rPr>
                <w:sz w:val="22"/>
              </w:rPr>
            </w:pPr>
            <w:r w:rsidRPr="00AD26F5">
              <w:rPr>
                <w:sz w:val="22"/>
              </w:rPr>
              <w:t>2011-11-07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9A526D1"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FCEE754" w14:textId="77777777" w:rsidR="00D43088" w:rsidRPr="00AD26F5" w:rsidRDefault="00D43088" w:rsidP="00D43088">
            <w:pPr>
              <w:rPr>
                <w:sz w:val="22"/>
              </w:rPr>
            </w:pPr>
            <w:r w:rsidRPr="00AD26F5">
              <w:rPr>
                <w:sz w:val="22"/>
              </w:rPr>
              <w:t xml:space="preserve">UAB Anykščių </w:t>
            </w:r>
          </w:p>
          <w:p w14:paraId="6F8D85B0" w14:textId="77777777" w:rsidR="00D43088" w:rsidRPr="00AD26F5" w:rsidRDefault="00D43088" w:rsidP="00D43088">
            <w:pPr>
              <w:rPr>
                <w:sz w:val="22"/>
              </w:rPr>
            </w:pPr>
            <w:r w:rsidRPr="00AD26F5">
              <w:rPr>
                <w:sz w:val="22"/>
              </w:rPr>
              <w:t>komunalinis ūkis</w:t>
            </w:r>
          </w:p>
          <w:p w14:paraId="234E9AAA" w14:textId="77777777" w:rsidR="00D43088" w:rsidRPr="00AD26F5" w:rsidRDefault="00D43088" w:rsidP="00D43088">
            <w:pPr>
              <w:rPr>
                <w:sz w:val="22"/>
              </w:rPr>
            </w:pPr>
            <w:r w:rsidRPr="00AD26F5">
              <w:rPr>
                <w:sz w:val="22"/>
              </w:rPr>
              <w:t>Gegužės g. 47</w:t>
            </w:r>
          </w:p>
          <w:p w14:paraId="19902AA0" w14:textId="77777777" w:rsidR="00D43088" w:rsidRDefault="00D43088" w:rsidP="00D43088">
            <w:pPr>
              <w:rPr>
                <w:sz w:val="22"/>
              </w:rPr>
            </w:pPr>
            <w:r w:rsidRPr="00AD26F5">
              <w:rPr>
                <w:sz w:val="22"/>
              </w:rPr>
              <w:t>29107 Anykščiai</w:t>
            </w:r>
          </w:p>
          <w:p w14:paraId="7EB7C799" w14:textId="28DF409F" w:rsidR="00B4177B" w:rsidRPr="00AD26F5" w:rsidRDefault="00B4177B" w:rsidP="00D43088">
            <w:pPr>
              <w:rPr>
                <w:sz w:val="22"/>
              </w:rPr>
            </w:pPr>
            <w:r w:rsidRPr="00AD26F5">
              <w:rPr>
                <w:sz w:val="22"/>
              </w:rPr>
              <w:t>Padalinio vadovas Kęstutis Šermukšnis</w:t>
            </w:r>
          </w:p>
          <w:p w14:paraId="429F3E5D" w14:textId="24C54EF3" w:rsidR="00D43088" w:rsidRPr="00AD26F5" w:rsidRDefault="00D43088" w:rsidP="00D43088">
            <w:pPr>
              <w:rPr>
                <w:sz w:val="22"/>
              </w:rPr>
            </w:pPr>
            <w:r w:rsidRPr="00AD26F5">
              <w:rPr>
                <w:sz w:val="22"/>
              </w:rPr>
              <w:t>tel. (</w:t>
            </w:r>
            <w:r w:rsidR="006F52CD">
              <w:rPr>
                <w:sz w:val="22"/>
              </w:rPr>
              <w:t>0</w:t>
            </w:r>
            <w:r w:rsidRPr="00AD26F5">
              <w:rPr>
                <w:sz w:val="22"/>
              </w:rPr>
              <w:t xml:space="preserve"> 381) 42687</w:t>
            </w:r>
          </w:p>
          <w:p w14:paraId="72285697" w14:textId="77777777" w:rsidR="00D43088" w:rsidRPr="00AD26F5" w:rsidRDefault="00D43088" w:rsidP="00D43088">
            <w:pPr>
              <w:rPr>
                <w:i/>
                <w:sz w:val="22"/>
              </w:rPr>
            </w:pPr>
            <w:r w:rsidRPr="00AD26F5">
              <w:rPr>
                <w:sz w:val="22"/>
              </w:rPr>
              <w:t xml:space="preserve">el. p. </w:t>
            </w:r>
            <w:hyperlink r:id="rId29" w:history="1">
              <w:r w:rsidRPr="00AD26F5">
                <w:rPr>
                  <w:rStyle w:val="Hipersaitas"/>
                  <w:color w:val="auto"/>
                  <w:szCs w:val="24"/>
                </w:rPr>
                <w:t>info@anykom.lt</w:t>
              </w:r>
            </w:hyperlink>
          </w:p>
        </w:tc>
      </w:tr>
      <w:tr w:rsidR="00D43088" w:rsidRPr="00AD26F5" w14:paraId="11F3F5C3"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238A968" w14:textId="05B4F7EA" w:rsidR="00D43088" w:rsidRPr="00AD26F5" w:rsidRDefault="00D43088" w:rsidP="00D43088">
            <w:pPr>
              <w:jc w:val="center"/>
              <w:rPr>
                <w:sz w:val="22"/>
              </w:rPr>
            </w:pPr>
            <w:r w:rsidRPr="00AD26F5">
              <w:rPr>
                <w:sz w:val="22"/>
              </w:rPr>
              <w:lastRenderedPageBreak/>
              <w:t>10</w:t>
            </w:r>
            <w:r w:rsidR="006F52CD">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2C7CC74" w14:textId="77777777" w:rsidR="00D43088" w:rsidRPr="00AD26F5" w:rsidRDefault="00D43088" w:rsidP="00D43088">
            <w:r w:rsidRPr="00AD26F5">
              <w:t>Geležinės kaimo kapinės (Geležinės k., Skiemonių sen.)</w:t>
            </w:r>
          </w:p>
        </w:tc>
        <w:tc>
          <w:tcPr>
            <w:tcW w:w="2832" w:type="dxa"/>
            <w:tcBorders>
              <w:top w:val="single" w:sz="4" w:space="0" w:color="auto"/>
              <w:left w:val="single" w:sz="4" w:space="0" w:color="auto"/>
              <w:bottom w:val="single" w:sz="4" w:space="0" w:color="auto"/>
              <w:right w:val="single" w:sz="4" w:space="0" w:color="auto"/>
            </w:tcBorders>
            <w:hideMark/>
          </w:tcPr>
          <w:p w14:paraId="25FB5788" w14:textId="77777777" w:rsidR="00D43088" w:rsidRPr="00AD26F5" w:rsidRDefault="00D43088" w:rsidP="00D43088">
            <w:pPr>
              <w:rPr>
                <w:sz w:val="22"/>
              </w:rPr>
            </w:pPr>
            <w:r w:rsidRPr="00AD26F5">
              <w:rPr>
                <w:sz w:val="22"/>
              </w:rPr>
              <w:t xml:space="preserve">Veikiančios </w:t>
            </w:r>
          </w:p>
          <w:p w14:paraId="3659CAA2"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DBF749B" w14:textId="77777777" w:rsidR="00D43088" w:rsidRPr="00AD26F5" w:rsidRDefault="00D43088" w:rsidP="00D43088">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24E92A4A"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0081367"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0DD2AEF" w14:textId="77777777" w:rsidR="00D43088" w:rsidRPr="00AD26F5" w:rsidRDefault="00D43088" w:rsidP="00D43088">
            <w:pPr>
              <w:rPr>
                <w:sz w:val="22"/>
              </w:rPr>
            </w:pPr>
            <w:r w:rsidRPr="00AD26F5">
              <w:rPr>
                <w:sz w:val="22"/>
              </w:rPr>
              <w:t xml:space="preserve">Anykščių r. sav. </w:t>
            </w:r>
          </w:p>
          <w:p w14:paraId="6FC50ED4" w14:textId="77777777" w:rsidR="00D43088" w:rsidRPr="00AD26F5" w:rsidRDefault="00D43088" w:rsidP="00D43088">
            <w:pPr>
              <w:rPr>
                <w:sz w:val="22"/>
              </w:rPr>
            </w:pPr>
            <w:r w:rsidRPr="00AD26F5">
              <w:rPr>
                <w:sz w:val="22"/>
              </w:rPr>
              <w:t xml:space="preserve">Skiemonių seniūnija </w:t>
            </w:r>
          </w:p>
          <w:p w14:paraId="75D6CC87" w14:textId="77777777" w:rsidR="00D43088" w:rsidRPr="00AD26F5" w:rsidRDefault="00D43088" w:rsidP="00D43088">
            <w:pPr>
              <w:rPr>
                <w:sz w:val="22"/>
              </w:rPr>
            </w:pPr>
            <w:r w:rsidRPr="00AD26F5">
              <w:rPr>
                <w:sz w:val="22"/>
              </w:rPr>
              <w:t xml:space="preserve"> Šilo g. 3 </w:t>
            </w:r>
          </w:p>
          <w:p w14:paraId="4C715E70" w14:textId="77777777" w:rsidR="00D43088" w:rsidRPr="00AD26F5" w:rsidRDefault="00D43088" w:rsidP="00D43088">
            <w:pPr>
              <w:rPr>
                <w:sz w:val="22"/>
              </w:rPr>
            </w:pPr>
            <w:r w:rsidRPr="00AD26F5">
              <w:rPr>
                <w:sz w:val="22"/>
              </w:rPr>
              <w:t xml:space="preserve">29223 Skiemonys </w:t>
            </w:r>
          </w:p>
          <w:p w14:paraId="3440D138" w14:textId="77777777" w:rsidR="00D43088" w:rsidRDefault="00D43088" w:rsidP="00D43088">
            <w:pPr>
              <w:rPr>
                <w:sz w:val="22"/>
              </w:rPr>
            </w:pPr>
            <w:r w:rsidRPr="00AD26F5">
              <w:rPr>
                <w:sz w:val="22"/>
              </w:rPr>
              <w:t xml:space="preserve">Anykščių r. </w:t>
            </w:r>
          </w:p>
          <w:p w14:paraId="211BFEEB" w14:textId="43C1A544"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685EA52F" w14:textId="36FB634E"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17476A7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727ECB7" w14:textId="39785B6F" w:rsidR="00D43088" w:rsidRPr="00AD26F5" w:rsidRDefault="00D43088" w:rsidP="00D43088">
            <w:pPr>
              <w:jc w:val="center"/>
              <w:rPr>
                <w:sz w:val="22"/>
              </w:rPr>
            </w:pPr>
            <w:r w:rsidRPr="00AD26F5">
              <w:rPr>
                <w:sz w:val="22"/>
              </w:rPr>
              <w:t>10</w:t>
            </w:r>
            <w:r w:rsidR="006F52CD">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1B10F22" w14:textId="77777777" w:rsidR="00D43088" w:rsidRPr="00AD26F5" w:rsidRDefault="00D43088" w:rsidP="00D43088">
            <w:r w:rsidRPr="00AD26F5">
              <w:t>Skiemonių miestelio senosios kapinės (Malūno g. 4, Skiemonių mstl.,</w:t>
            </w:r>
          </w:p>
          <w:p w14:paraId="709E5F58" w14:textId="77777777" w:rsidR="00D43088" w:rsidRPr="00AD26F5" w:rsidRDefault="00D43088" w:rsidP="00D43088">
            <w:r w:rsidRPr="00AD26F5">
              <w:t>Skiemonių sen.)</w:t>
            </w:r>
          </w:p>
        </w:tc>
        <w:tc>
          <w:tcPr>
            <w:tcW w:w="2832" w:type="dxa"/>
            <w:tcBorders>
              <w:top w:val="single" w:sz="4" w:space="0" w:color="auto"/>
              <w:left w:val="single" w:sz="4" w:space="0" w:color="auto"/>
              <w:bottom w:val="single" w:sz="4" w:space="0" w:color="auto"/>
              <w:right w:val="single" w:sz="4" w:space="0" w:color="auto"/>
            </w:tcBorders>
            <w:hideMark/>
          </w:tcPr>
          <w:p w14:paraId="06BCA490" w14:textId="77777777" w:rsidR="00D43088" w:rsidRPr="00AD26F5" w:rsidRDefault="00D43088" w:rsidP="00D43088">
            <w:pPr>
              <w:rPr>
                <w:sz w:val="22"/>
              </w:rPr>
            </w:pPr>
            <w:r w:rsidRPr="00AD26F5">
              <w:rPr>
                <w:sz w:val="22"/>
              </w:rPr>
              <w:t>Riboto naudojimo</w:t>
            </w:r>
          </w:p>
          <w:p w14:paraId="0E01E9E1" w14:textId="77777777" w:rsidR="00D43088" w:rsidRPr="00AD26F5" w:rsidRDefault="00D43088" w:rsidP="00D43088">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A760DBD" w14:textId="77777777" w:rsidR="00D43088" w:rsidRPr="00AD26F5" w:rsidRDefault="00D43088" w:rsidP="00D43088">
            <w:pPr>
              <w:jc w:val="center"/>
            </w:pPr>
            <w:r w:rsidRPr="00AD26F5">
              <w:t>0,632</w:t>
            </w:r>
          </w:p>
        </w:tc>
        <w:tc>
          <w:tcPr>
            <w:tcW w:w="2520" w:type="dxa"/>
            <w:tcBorders>
              <w:top w:val="single" w:sz="4" w:space="0" w:color="auto"/>
              <w:left w:val="single" w:sz="4" w:space="0" w:color="auto"/>
              <w:bottom w:val="single" w:sz="4" w:space="0" w:color="auto"/>
              <w:right w:val="single" w:sz="4" w:space="0" w:color="auto"/>
            </w:tcBorders>
            <w:hideMark/>
          </w:tcPr>
          <w:p w14:paraId="1DFA03EC" w14:textId="77777777" w:rsidR="00D43088" w:rsidRPr="00AD26F5" w:rsidRDefault="00D43088" w:rsidP="00D43088">
            <w:pPr>
              <w:jc w:val="center"/>
              <w:rPr>
                <w:sz w:val="22"/>
              </w:rPr>
            </w:pPr>
            <w:r w:rsidRPr="00AD26F5">
              <w:rPr>
                <w:sz w:val="22"/>
              </w:rPr>
              <w:t>Žemės  sklypo unikalus</w:t>
            </w:r>
          </w:p>
          <w:p w14:paraId="1B753CBE" w14:textId="77777777" w:rsidR="00D43088" w:rsidRPr="00AD26F5" w:rsidRDefault="00D43088" w:rsidP="00D43088">
            <w:pPr>
              <w:jc w:val="center"/>
              <w:rPr>
                <w:sz w:val="22"/>
              </w:rPr>
            </w:pPr>
            <w:r w:rsidRPr="00AD26F5">
              <w:rPr>
                <w:sz w:val="22"/>
              </w:rPr>
              <w:t>Nr. 4400-2062-8919</w:t>
            </w:r>
          </w:p>
          <w:p w14:paraId="7BA80DDA" w14:textId="77777777" w:rsidR="00D43088" w:rsidRPr="00AD26F5" w:rsidRDefault="00D43088" w:rsidP="00D43088">
            <w:pPr>
              <w:jc w:val="center"/>
              <w:rPr>
                <w:sz w:val="22"/>
              </w:rPr>
            </w:pPr>
            <w:r w:rsidRPr="00AD26F5">
              <w:rPr>
                <w:sz w:val="22"/>
              </w:rPr>
              <w:t>2010-06-17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79285350"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B110C4A" w14:textId="77777777" w:rsidR="00D43088" w:rsidRPr="00AD26F5" w:rsidRDefault="00D43088" w:rsidP="00D43088">
            <w:pPr>
              <w:rPr>
                <w:sz w:val="22"/>
              </w:rPr>
            </w:pPr>
            <w:r w:rsidRPr="00AD26F5">
              <w:rPr>
                <w:sz w:val="22"/>
              </w:rPr>
              <w:t xml:space="preserve">Anykščių r. sav. </w:t>
            </w:r>
          </w:p>
          <w:p w14:paraId="78113FD5" w14:textId="77777777" w:rsidR="00D43088" w:rsidRPr="00AD26F5" w:rsidRDefault="00D43088" w:rsidP="00D43088">
            <w:pPr>
              <w:rPr>
                <w:sz w:val="22"/>
              </w:rPr>
            </w:pPr>
            <w:r w:rsidRPr="00AD26F5">
              <w:rPr>
                <w:sz w:val="22"/>
              </w:rPr>
              <w:t xml:space="preserve">Skiemonių seniūnija </w:t>
            </w:r>
          </w:p>
          <w:p w14:paraId="48CABD1F" w14:textId="77777777" w:rsidR="00D43088" w:rsidRPr="00AD26F5" w:rsidRDefault="00D43088" w:rsidP="00D43088">
            <w:pPr>
              <w:rPr>
                <w:sz w:val="22"/>
              </w:rPr>
            </w:pPr>
            <w:r w:rsidRPr="00AD26F5">
              <w:rPr>
                <w:sz w:val="22"/>
              </w:rPr>
              <w:t xml:space="preserve">Šilo g. 3 </w:t>
            </w:r>
          </w:p>
          <w:p w14:paraId="24C63A16" w14:textId="77777777" w:rsidR="00D43088" w:rsidRPr="00AD26F5" w:rsidRDefault="00D43088" w:rsidP="00D43088">
            <w:pPr>
              <w:rPr>
                <w:sz w:val="22"/>
              </w:rPr>
            </w:pPr>
            <w:r w:rsidRPr="00AD26F5">
              <w:rPr>
                <w:sz w:val="22"/>
              </w:rPr>
              <w:t xml:space="preserve">29223 Skiemonys </w:t>
            </w:r>
          </w:p>
          <w:p w14:paraId="63AF2014" w14:textId="77777777" w:rsidR="00D43088" w:rsidRDefault="00D43088" w:rsidP="00D43088">
            <w:pPr>
              <w:rPr>
                <w:sz w:val="22"/>
              </w:rPr>
            </w:pPr>
            <w:r w:rsidRPr="00AD26F5">
              <w:rPr>
                <w:sz w:val="22"/>
              </w:rPr>
              <w:t xml:space="preserve">Anykščių r. </w:t>
            </w:r>
          </w:p>
          <w:p w14:paraId="5F309997" w14:textId="011B87A4"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3A5984C6" w14:textId="05F649A0"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7180082E"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9CCE69F" w14:textId="60104AA5" w:rsidR="00D43088" w:rsidRPr="00AD26F5" w:rsidRDefault="00D43088" w:rsidP="00D43088">
            <w:pPr>
              <w:jc w:val="center"/>
              <w:rPr>
                <w:sz w:val="22"/>
              </w:rPr>
            </w:pPr>
            <w:r w:rsidRPr="00AD26F5">
              <w:rPr>
                <w:sz w:val="22"/>
              </w:rPr>
              <w:t>10</w:t>
            </w:r>
            <w:r w:rsidR="006F52CD">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4B837DB" w14:textId="77777777" w:rsidR="00D43088" w:rsidRPr="00AD26F5" w:rsidRDefault="00D43088" w:rsidP="00D43088">
            <w:r w:rsidRPr="00AD26F5">
              <w:t>Baltenių kaimo kapinės (Baltenių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A439B16"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EA15C42" w14:textId="77777777" w:rsidR="00D43088" w:rsidRPr="00AD26F5" w:rsidRDefault="00D43088" w:rsidP="00D43088">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7F5D0B77"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F8DDCFA"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0632953" w14:textId="77777777" w:rsidR="00D43088" w:rsidRPr="00AD26F5" w:rsidRDefault="00D43088" w:rsidP="00D43088">
            <w:pPr>
              <w:rPr>
                <w:sz w:val="22"/>
              </w:rPr>
            </w:pPr>
            <w:r w:rsidRPr="00AD26F5">
              <w:rPr>
                <w:sz w:val="22"/>
              </w:rPr>
              <w:t xml:space="preserve">Anykščių r. sav. </w:t>
            </w:r>
          </w:p>
          <w:p w14:paraId="2735526F" w14:textId="77777777" w:rsidR="00D43088" w:rsidRPr="00AD26F5" w:rsidRDefault="00D43088" w:rsidP="00D43088">
            <w:pPr>
              <w:rPr>
                <w:sz w:val="22"/>
              </w:rPr>
            </w:pPr>
            <w:r w:rsidRPr="00AD26F5">
              <w:rPr>
                <w:sz w:val="22"/>
              </w:rPr>
              <w:t xml:space="preserve">Skiemonių seniūnija </w:t>
            </w:r>
          </w:p>
          <w:p w14:paraId="43A83AC6" w14:textId="77777777" w:rsidR="00D43088" w:rsidRPr="00AD26F5" w:rsidRDefault="00D43088" w:rsidP="00D43088">
            <w:pPr>
              <w:rPr>
                <w:sz w:val="22"/>
              </w:rPr>
            </w:pPr>
            <w:r w:rsidRPr="00AD26F5">
              <w:rPr>
                <w:sz w:val="22"/>
              </w:rPr>
              <w:t xml:space="preserve"> Šilo g. 3 </w:t>
            </w:r>
          </w:p>
          <w:p w14:paraId="27E39E97" w14:textId="77777777" w:rsidR="00D43088" w:rsidRPr="00AD26F5" w:rsidRDefault="00D43088" w:rsidP="00D43088">
            <w:pPr>
              <w:rPr>
                <w:sz w:val="22"/>
              </w:rPr>
            </w:pPr>
            <w:r w:rsidRPr="00AD26F5">
              <w:rPr>
                <w:sz w:val="22"/>
              </w:rPr>
              <w:t xml:space="preserve"> 29223 Skiemonys </w:t>
            </w:r>
          </w:p>
          <w:p w14:paraId="6247C678" w14:textId="77777777" w:rsidR="00D43088" w:rsidRDefault="00D43088" w:rsidP="00D43088">
            <w:pPr>
              <w:rPr>
                <w:sz w:val="22"/>
              </w:rPr>
            </w:pPr>
            <w:r w:rsidRPr="00AD26F5">
              <w:rPr>
                <w:sz w:val="22"/>
              </w:rPr>
              <w:t xml:space="preserve">Anykščių r. </w:t>
            </w:r>
          </w:p>
          <w:p w14:paraId="6A071948" w14:textId="1F090AE4"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6BB09CE6" w14:textId="12ACC062"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5071074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7C6CAD0" w14:textId="7887A2E4" w:rsidR="00D43088" w:rsidRPr="00AD26F5" w:rsidRDefault="00D43088" w:rsidP="00D43088">
            <w:pPr>
              <w:jc w:val="center"/>
              <w:rPr>
                <w:sz w:val="22"/>
              </w:rPr>
            </w:pPr>
            <w:r w:rsidRPr="00AD26F5">
              <w:rPr>
                <w:sz w:val="22"/>
              </w:rPr>
              <w:t>10</w:t>
            </w:r>
            <w:r w:rsidR="006F52CD">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tcPr>
          <w:p w14:paraId="005F8261" w14:textId="77777777" w:rsidR="00D43088" w:rsidRPr="00AD26F5" w:rsidRDefault="00D43088" w:rsidP="00D43088">
            <w:r w:rsidRPr="00AD26F5">
              <w:t>Buivydų I kaimo kapinės (Buivydų I k., Skiemonių sen.)</w:t>
            </w:r>
          </w:p>
          <w:p w14:paraId="6B197D88" w14:textId="77777777" w:rsidR="00D43088" w:rsidRPr="00AD26F5" w:rsidRDefault="00D43088" w:rsidP="00D43088"/>
          <w:p w14:paraId="4BF1B062" w14:textId="77777777" w:rsidR="00D43088" w:rsidRPr="00AD26F5" w:rsidRDefault="00D43088" w:rsidP="00D43088"/>
        </w:tc>
        <w:tc>
          <w:tcPr>
            <w:tcW w:w="2832" w:type="dxa"/>
            <w:tcBorders>
              <w:top w:val="single" w:sz="4" w:space="0" w:color="auto"/>
              <w:left w:val="single" w:sz="4" w:space="0" w:color="auto"/>
              <w:bottom w:val="single" w:sz="4" w:space="0" w:color="auto"/>
              <w:right w:val="single" w:sz="4" w:space="0" w:color="auto"/>
            </w:tcBorders>
            <w:hideMark/>
          </w:tcPr>
          <w:p w14:paraId="12089012"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D8BCEAA" w14:textId="77777777" w:rsidR="00D43088" w:rsidRPr="00AD26F5" w:rsidRDefault="00D43088" w:rsidP="00D43088">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27843E94"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761801F"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27CDC43" w14:textId="77777777" w:rsidR="00D43088" w:rsidRPr="00AD26F5" w:rsidRDefault="00D43088" w:rsidP="00D43088">
            <w:pPr>
              <w:rPr>
                <w:sz w:val="22"/>
              </w:rPr>
            </w:pPr>
            <w:r w:rsidRPr="00AD26F5">
              <w:rPr>
                <w:sz w:val="22"/>
              </w:rPr>
              <w:t xml:space="preserve">Anykščių r. sav. </w:t>
            </w:r>
          </w:p>
          <w:p w14:paraId="5B1AB641" w14:textId="77777777" w:rsidR="00D43088" w:rsidRPr="00AD26F5" w:rsidRDefault="00D43088" w:rsidP="00D43088">
            <w:pPr>
              <w:rPr>
                <w:sz w:val="22"/>
              </w:rPr>
            </w:pPr>
            <w:r w:rsidRPr="00AD26F5">
              <w:rPr>
                <w:sz w:val="22"/>
              </w:rPr>
              <w:t xml:space="preserve">Skiemonių seniūnija </w:t>
            </w:r>
          </w:p>
          <w:p w14:paraId="2ACEB322" w14:textId="77777777" w:rsidR="00D43088" w:rsidRPr="00AD26F5" w:rsidRDefault="00D43088" w:rsidP="00D43088">
            <w:pPr>
              <w:rPr>
                <w:sz w:val="22"/>
              </w:rPr>
            </w:pPr>
            <w:r w:rsidRPr="00AD26F5">
              <w:rPr>
                <w:sz w:val="22"/>
              </w:rPr>
              <w:t xml:space="preserve">Šilo g. 3 </w:t>
            </w:r>
          </w:p>
          <w:p w14:paraId="56BAD8D2" w14:textId="77777777" w:rsidR="00D43088" w:rsidRPr="00AD26F5" w:rsidRDefault="00D43088" w:rsidP="00D43088">
            <w:pPr>
              <w:rPr>
                <w:sz w:val="22"/>
              </w:rPr>
            </w:pPr>
            <w:r w:rsidRPr="00AD26F5">
              <w:rPr>
                <w:sz w:val="22"/>
              </w:rPr>
              <w:t xml:space="preserve">29223 Skiemonys </w:t>
            </w:r>
          </w:p>
          <w:p w14:paraId="591CD657" w14:textId="77777777" w:rsidR="00D43088" w:rsidRDefault="00D43088" w:rsidP="00D43088">
            <w:pPr>
              <w:rPr>
                <w:sz w:val="22"/>
              </w:rPr>
            </w:pPr>
            <w:r w:rsidRPr="00AD26F5">
              <w:rPr>
                <w:sz w:val="22"/>
              </w:rPr>
              <w:t xml:space="preserve">Anykščių r. </w:t>
            </w:r>
          </w:p>
          <w:p w14:paraId="7214F06B" w14:textId="580048C6"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391E09F6" w14:textId="3C7BCD6B"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35C44A7E"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B31BBCA" w14:textId="12F8FB3A" w:rsidR="00D43088" w:rsidRPr="00AD26F5" w:rsidRDefault="00D43088" w:rsidP="00D43088">
            <w:pPr>
              <w:jc w:val="center"/>
              <w:rPr>
                <w:sz w:val="22"/>
              </w:rPr>
            </w:pPr>
            <w:r w:rsidRPr="00AD26F5">
              <w:rPr>
                <w:sz w:val="22"/>
              </w:rPr>
              <w:t>10</w:t>
            </w:r>
            <w:r w:rsidR="006F52CD">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DFDEB4E" w14:textId="77777777" w:rsidR="00D43088" w:rsidRPr="00AD26F5" w:rsidRDefault="00D43088" w:rsidP="00D43088">
            <w:r w:rsidRPr="00AD26F5">
              <w:t>Buivydų II kaimo kapinės (Buivydų II k., Skiemonių sen.)</w:t>
            </w:r>
          </w:p>
        </w:tc>
        <w:tc>
          <w:tcPr>
            <w:tcW w:w="2832" w:type="dxa"/>
            <w:tcBorders>
              <w:top w:val="single" w:sz="4" w:space="0" w:color="auto"/>
              <w:left w:val="single" w:sz="4" w:space="0" w:color="auto"/>
              <w:bottom w:val="single" w:sz="4" w:space="0" w:color="auto"/>
              <w:right w:val="single" w:sz="4" w:space="0" w:color="auto"/>
            </w:tcBorders>
            <w:hideMark/>
          </w:tcPr>
          <w:p w14:paraId="7138EEA4"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0280B94" w14:textId="77777777" w:rsidR="00D43088" w:rsidRPr="00AD26F5" w:rsidRDefault="00D43088" w:rsidP="00D43088">
            <w:pPr>
              <w:jc w:val="center"/>
            </w:pPr>
            <w:r w:rsidRPr="00AD26F5">
              <w:t>0,39</w:t>
            </w:r>
          </w:p>
        </w:tc>
        <w:tc>
          <w:tcPr>
            <w:tcW w:w="2520" w:type="dxa"/>
            <w:tcBorders>
              <w:top w:val="single" w:sz="4" w:space="0" w:color="auto"/>
              <w:left w:val="single" w:sz="4" w:space="0" w:color="auto"/>
              <w:bottom w:val="single" w:sz="4" w:space="0" w:color="auto"/>
              <w:right w:val="single" w:sz="4" w:space="0" w:color="auto"/>
            </w:tcBorders>
            <w:hideMark/>
          </w:tcPr>
          <w:p w14:paraId="0B510C4E"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F51B027"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BDF9B44" w14:textId="77777777" w:rsidR="00D43088" w:rsidRPr="00AD26F5" w:rsidRDefault="00D43088" w:rsidP="00D43088">
            <w:pPr>
              <w:rPr>
                <w:sz w:val="22"/>
              </w:rPr>
            </w:pPr>
            <w:r w:rsidRPr="00AD26F5">
              <w:rPr>
                <w:sz w:val="22"/>
              </w:rPr>
              <w:t xml:space="preserve">Anykščių r. sav. </w:t>
            </w:r>
          </w:p>
          <w:p w14:paraId="0C54440B" w14:textId="77777777" w:rsidR="00D43088" w:rsidRPr="00AD26F5" w:rsidRDefault="00D43088" w:rsidP="00D43088">
            <w:pPr>
              <w:rPr>
                <w:sz w:val="22"/>
              </w:rPr>
            </w:pPr>
            <w:r w:rsidRPr="00AD26F5">
              <w:rPr>
                <w:sz w:val="22"/>
              </w:rPr>
              <w:t xml:space="preserve">Skiemonių seniūnija </w:t>
            </w:r>
          </w:p>
          <w:p w14:paraId="17C3004A" w14:textId="77777777" w:rsidR="00D43088" w:rsidRPr="00AD26F5" w:rsidRDefault="00D43088" w:rsidP="00D43088">
            <w:pPr>
              <w:rPr>
                <w:sz w:val="22"/>
              </w:rPr>
            </w:pPr>
            <w:r w:rsidRPr="00AD26F5">
              <w:rPr>
                <w:sz w:val="22"/>
              </w:rPr>
              <w:t xml:space="preserve"> Šilo g. 3                  </w:t>
            </w:r>
          </w:p>
          <w:p w14:paraId="2EEEC364" w14:textId="77777777" w:rsidR="00D43088" w:rsidRPr="00AD26F5" w:rsidRDefault="00D43088" w:rsidP="00D43088">
            <w:pPr>
              <w:rPr>
                <w:sz w:val="22"/>
              </w:rPr>
            </w:pPr>
            <w:r w:rsidRPr="00AD26F5">
              <w:rPr>
                <w:sz w:val="22"/>
              </w:rPr>
              <w:t xml:space="preserve">29223 Skiemonys </w:t>
            </w:r>
          </w:p>
          <w:p w14:paraId="18CAA920" w14:textId="77777777" w:rsidR="00D43088" w:rsidRDefault="00D43088" w:rsidP="00D43088">
            <w:pPr>
              <w:rPr>
                <w:sz w:val="22"/>
              </w:rPr>
            </w:pPr>
            <w:r w:rsidRPr="00AD26F5">
              <w:rPr>
                <w:sz w:val="22"/>
              </w:rPr>
              <w:t xml:space="preserve">Anykščių r. </w:t>
            </w:r>
          </w:p>
          <w:p w14:paraId="50A0FA62" w14:textId="36767AB7"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3609EC8A" w14:textId="4BC47C22"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37EE415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66A8DE1" w14:textId="52DBDC91" w:rsidR="00D43088" w:rsidRPr="00AD26F5" w:rsidRDefault="00D43088" w:rsidP="00D43088">
            <w:pPr>
              <w:jc w:val="center"/>
              <w:rPr>
                <w:sz w:val="22"/>
              </w:rPr>
            </w:pPr>
            <w:r w:rsidRPr="00AD26F5">
              <w:rPr>
                <w:sz w:val="22"/>
              </w:rPr>
              <w:t>1</w:t>
            </w:r>
            <w:r w:rsidR="006F52CD">
              <w:rPr>
                <w:sz w:val="22"/>
              </w:rPr>
              <w:t>10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0D1BCDF" w14:textId="77777777" w:rsidR="00D43088" w:rsidRPr="00AD26F5" w:rsidRDefault="00D43088" w:rsidP="00D43088">
            <w:r w:rsidRPr="00AD26F5">
              <w:t xml:space="preserve">Gaidamiškių kaimo kapinės </w:t>
            </w:r>
            <w:r w:rsidRPr="00AD26F5">
              <w:lastRenderedPageBreak/>
              <w:t>(Gaidamiškių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0947591C" w14:textId="77777777" w:rsidR="00D43088" w:rsidRPr="00AD26F5" w:rsidRDefault="00D43088" w:rsidP="00D43088">
            <w:pPr>
              <w:rPr>
                <w:sz w:val="22"/>
              </w:rPr>
            </w:pPr>
            <w:r w:rsidRPr="00AD26F5">
              <w:rPr>
                <w:sz w:val="22"/>
              </w:rPr>
              <w:lastRenderedPageBreak/>
              <w:t xml:space="preserve">Neveikiančios Anykščių r. sav. tarybos 2013 m. gegužės </w:t>
            </w:r>
            <w:r w:rsidRPr="00AD26F5">
              <w:rPr>
                <w:sz w:val="22"/>
              </w:rPr>
              <w:lastRenderedPageBreak/>
              <w:t xml:space="preserve">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1322D17" w14:textId="77777777" w:rsidR="00D43088" w:rsidRPr="00AD26F5" w:rsidRDefault="00D43088" w:rsidP="00D43088">
            <w:pPr>
              <w:jc w:val="center"/>
            </w:pPr>
            <w:r w:rsidRPr="00AD26F5">
              <w:lastRenderedPageBreak/>
              <w:t>0,04</w:t>
            </w:r>
          </w:p>
        </w:tc>
        <w:tc>
          <w:tcPr>
            <w:tcW w:w="2520" w:type="dxa"/>
            <w:tcBorders>
              <w:top w:val="single" w:sz="4" w:space="0" w:color="auto"/>
              <w:left w:val="single" w:sz="4" w:space="0" w:color="auto"/>
              <w:bottom w:val="single" w:sz="4" w:space="0" w:color="auto"/>
              <w:right w:val="single" w:sz="4" w:space="0" w:color="auto"/>
            </w:tcBorders>
            <w:hideMark/>
          </w:tcPr>
          <w:p w14:paraId="4CF886E3"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55B8525"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30FDA52" w14:textId="77777777" w:rsidR="00D43088" w:rsidRPr="00AD26F5" w:rsidRDefault="00D43088" w:rsidP="00D43088">
            <w:pPr>
              <w:rPr>
                <w:sz w:val="22"/>
              </w:rPr>
            </w:pPr>
            <w:r w:rsidRPr="00AD26F5">
              <w:rPr>
                <w:sz w:val="22"/>
              </w:rPr>
              <w:t xml:space="preserve">Anykščių r. sav. </w:t>
            </w:r>
          </w:p>
          <w:p w14:paraId="22375BA0" w14:textId="77777777" w:rsidR="00D43088" w:rsidRPr="00AD26F5" w:rsidRDefault="00D43088" w:rsidP="00D43088">
            <w:pPr>
              <w:rPr>
                <w:sz w:val="22"/>
              </w:rPr>
            </w:pPr>
            <w:r w:rsidRPr="00AD26F5">
              <w:rPr>
                <w:sz w:val="22"/>
              </w:rPr>
              <w:t xml:space="preserve">Skiemonių seniūnija </w:t>
            </w:r>
          </w:p>
          <w:p w14:paraId="40C2C8D0" w14:textId="77777777" w:rsidR="00D43088" w:rsidRPr="00AD26F5" w:rsidRDefault="00D43088" w:rsidP="00D43088">
            <w:pPr>
              <w:rPr>
                <w:sz w:val="22"/>
              </w:rPr>
            </w:pPr>
            <w:r w:rsidRPr="00AD26F5">
              <w:rPr>
                <w:sz w:val="22"/>
              </w:rPr>
              <w:lastRenderedPageBreak/>
              <w:t xml:space="preserve">  Šilo g. 3 </w:t>
            </w:r>
          </w:p>
          <w:p w14:paraId="0B9EBC8A" w14:textId="77777777" w:rsidR="00D43088" w:rsidRPr="00AD26F5" w:rsidRDefault="00D43088" w:rsidP="00D43088">
            <w:pPr>
              <w:rPr>
                <w:sz w:val="22"/>
              </w:rPr>
            </w:pPr>
            <w:r w:rsidRPr="00AD26F5">
              <w:rPr>
                <w:sz w:val="22"/>
              </w:rPr>
              <w:t xml:space="preserve">29223 Skiemonys </w:t>
            </w:r>
          </w:p>
          <w:p w14:paraId="63B3BFF7" w14:textId="77777777" w:rsidR="00D43088" w:rsidRDefault="00D43088" w:rsidP="00D43088">
            <w:pPr>
              <w:rPr>
                <w:sz w:val="22"/>
              </w:rPr>
            </w:pPr>
            <w:r w:rsidRPr="00AD26F5">
              <w:rPr>
                <w:sz w:val="22"/>
              </w:rPr>
              <w:t xml:space="preserve">Anykščių r. </w:t>
            </w:r>
          </w:p>
          <w:p w14:paraId="34E5AB93" w14:textId="4D7E4171"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61DB5F92" w14:textId="5FE14A43"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1A069833"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A4D0377" w14:textId="3713D2AA" w:rsidR="00D43088" w:rsidRPr="00AD26F5" w:rsidRDefault="00D43088" w:rsidP="00D43088">
            <w:pPr>
              <w:jc w:val="center"/>
              <w:rPr>
                <w:sz w:val="22"/>
              </w:rPr>
            </w:pPr>
            <w:r w:rsidRPr="00AD26F5">
              <w:rPr>
                <w:sz w:val="22"/>
              </w:rPr>
              <w:lastRenderedPageBreak/>
              <w:t>1</w:t>
            </w:r>
            <w:r w:rsidR="006F52CD">
              <w:rPr>
                <w:sz w:val="22"/>
              </w:rPr>
              <w:t>11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78ABECE" w14:textId="77777777" w:rsidR="00D43088" w:rsidRPr="00AD26F5" w:rsidRDefault="00D43088" w:rsidP="00D43088">
            <w:r w:rsidRPr="00AD26F5">
              <w:t>Gikonių kaimo kapinės (Gikonių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70C69EC1"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EC53B9E" w14:textId="77777777" w:rsidR="00D43088" w:rsidRPr="00AD26F5" w:rsidRDefault="00D43088" w:rsidP="00D43088">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3F8CC649"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69FA69A"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5C731BF" w14:textId="77777777" w:rsidR="00D43088" w:rsidRPr="00AD26F5" w:rsidRDefault="00D43088" w:rsidP="00D43088">
            <w:pPr>
              <w:rPr>
                <w:sz w:val="22"/>
              </w:rPr>
            </w:pPr>
            <w:r w:rsidRPr="00AD26F5">
              <w:rPr>
                <w:sz w:val="22"/>
              </w:rPr>
              <w:t xml:space="preserve">Anykščių  r.  sav. </w:t>
            </w:r>
          </w:p>
          <w:p w14:paraId="45CC3105" w14:textId="77777777" w:rsidR="00D43088" w:rsidRPr="00AD26F5" w:rsidRDefault="00D43088" w:rsidP="00D43088">
            <w:pPr>
              <w:rPr>
                <w:sz w:val="22"/>
              </w:rPr>
            </w:pPr>
            <w:r w:rsidRPr="00AD26F5">
              <w:rPr>
                <w:sz w:val="22"/>
              </w:rPr>
              <w:t xml:space="preserve">Skiemonių seniūnija </w:t>
            </w:r>
          </w:p>
          <w:p w14:paraId="45817557" w14:textId="77777777" w:rsidR="00D43088" w:rsidRPr="00AD26F5" w:rsidRDefault="00D43088" w:rsidP="00D43088">
            <w:pPr>
              <w:rPr>
                <w:sz w:val="22"/>
              </w:rPr>
            </w:pPr>
            <w:r w:rsidRPr="00AD26F5">
              <w:rPr>
                <w:sz w:val="22"/>
              </w:rPr>
              <w:t xml:space="preserve">  Šilo g. 3 </w:t>
            </w:r>
          </w:p>
          <w:p w14:paraId="127F735C" w14:textId="77777777" w:rsidR="00D43088" w:rsidRPr="00AD26F5" w:rsidRDefault="00D43088" w:rsidP="00D43088">
            <w:pPr>
              <w:rPr>
                <w:sz w:val="22"/>
              </w:rPr>
            </w:pPr>
            <w:r w:rsidRPr="00AD26F5">
              <w:rPr>
                <w:sz w:val="22"/>
              </w:rPr>
              <w:t xml:space="preserve">29223 Skiemonys </w:t>
            </w:r>
          </w:p>
          <w:p w14:paraId="3E79415A" w14:textId="77777777" w:rsidR="00D43088" w:rsidRDefault="00D43088" w:rsidP="00D43088">
            <w:pPr>
              <w:rPr>
                <w:sz w:val="22"/>
              </w:rPr>
            </w:pPr>
            <w:r w:rsidRPr="00AD26F5">
              <w:rPr>
                <w:sz w:val="22"/>
              </w:rPr>
              <w:t xml:space="preserve">.Anykščių r. </w:t>
            </w:r>
          </w:p>
          <w:p w14:paraId="6D617269" w14:textId="1986716D"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6B6B9A2D" w14:textId="2F1FAD86"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3597E0A1"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A09AD14" w14:textId="4D6ADD5A" w:rsidR="00D43088" w:rsidRPr="00AD26F5" w:rsidRDefault="00D43088" w:rsidP="00D43088">
            <w:pPr>
              <w:jc w:val="center"/>
              <w:rPr>
                <w:sz w:val="22"/>
              </w:rPr>
            </w:pPr>
            <w:r w:rsidRPr="00AD26F5">
              <w:rPr>
                <w:sz w:val="22"/>
              </w:rPr>
              <w:t>11</w:t>
            </w:r>
            <w:r w:rsidR="006F52CD">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04195DC" w14:textId="77777777" w:rsidR="00D43088" w:rsidRPr="00AD26F5" w:rsidRDefault="00D43088" w:rsidP="00D43088">
            <w:r w:rsidRPr="00AD26F5">
              <w:t>Gudiškių kaimo kapinės (Gudiškių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5F1ED83C"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D5A624B" w14:textId="77777777" w:rsidR="00D43088" w:rsidRPr="00AD26F5" w:rsidRDefault="00D43088" w:rsidP="00D43088">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4F79B1AF"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AA269A2"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3BB2447" w14:textId="77777777" w:rsidR="00D43088" w:rsidRPr="00AD26F5" w:rsidRDefault="00D43088" w:rsidP="00D43088">
            <w:pPr>
              <w:rPr>
                <w:sz w:val="22"/>
              </w:rPr>
            </w:pPr>
            <w:r w:rsidRPr="00AD26F5">
              <w:rPr>
                <w:sz w:val="22"/>
              </w:rPr>
              <w:t xml:space="preserve">Anykščių  r. sav. </w:t>
            </w:r>
          </w:p>
          <w:p w14:paraId="0D6B62A8" w14:textId="77777777" w:rsidR="00D43088" w:rsidRPr="00AD26F5" w:rsidRDefault="00D43088" w:rsidP="00D43088">
            <w:pPr>
              <w:rPr>
                <w:sz w:val="22"/>
              </w:rPr>
            </w:pPr>
            <w:r w:rsidRPr="00AD26F5">
              <w:rPr>
                <w:sz w:val="22"/>
              </w:rPr>
              <w:t xml:space="preserve">Skiemonių seniūnija </w:t>
            </w:r>
          </w:p>
          <w:p w14:paraId="6BB4769C" w14:textId="77777777" w:rsidR="00D43088" w:rsidRPr="00AD26F5" w:rsidRDefault="00D43088" w:rsidP="00D43088">
            <w:pPr>
              <w:rPr>
                <w:sz w:val="22"/>
              </w:rPr>
            </w:pPr>
            <w:r w:rsidRPr="00AD26F5">
              <w:rPr>
                <w:sz w:val="22"/>
              </w:rPr>
              <w:t xml:space="preserve">Šilo g. 3                  </w:t>
            </w:r>
          </w:p>
          <w:p w14:paraId="053725A1" w14:textId="77777777" w:rsidR="00D43088" w:rsidRPr="00AD26F5" w:rsidRDefault="00D43088" w:rsidP="00D43088">
            <w:pPr>
              <w:rPr>
                <w:sz w:val="22"/>
              </w:rPr>
            </w:pPr>
            <w:r w:rsidRPr="00AD26F5">
              <w:rPr>
                <w:sz w:val="22"/>
              </w:rPr>
              <w:t xml:space="preserve">29223 Skiemonys </w:t>
            </w:r>
          </w:p>
          <w:p w14:paraId="2FAB34C8" w14:textId="77777777" w:rsidR="00D43088" w:rsidRDefault="00D43088" w:rsidP="00D43088">
            <w:pPr>
              <w:rPr>
                <w:sz w:val="22"/>
              </w:rPr>
            </w:pPr>
            <w:r w:rsidRPr="00AD26F5">
              <w:rPr>
                <w:sz w:val="22"/>
              </w:rPr>
              <w:t xml:space="preserve">Anykščių r. </w:t>
            </w:r>
          </w:p>
          <w:p w14:paraId="60AB3487" w14:textId="78EC1166"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7117B56C" w14:textId="5D763EE2"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6800142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E9145A6" w14:textId="596BDE2C" w:rsidR="00D43088" w:rsidRPr="00AD26F5" w:rsidRDefault="00D43088" w:rsidP="00D43088">
            <w:pPr>
              <w:jc w:val="center"/>
              <w:rPr>
                <w:sz w:val="22"/>
              </w:rPr>
            </w:pPr>
            <w:r w:rsidRPr="00AD26F5">
              <w:rPr>
                <w:sz w:val="22"/>
              </w:rPr>
              <w:t>11</w:t>
            </w:r>
            <w:r w:rsidR="006F52CD">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629BDE2" w14:textId="77777777" w:rsidR="00D43088" w:rsidRPr="00AD26F5" w:rsidRDefault="00D43088" w:rsidP="00D43088">
            <w:r w:rsidRPr="00AD26F5">
              <w:t>Gurapolio kaimo kapinės (Gurapolio k., Skiemonių sen.)</w:t>
            </w:r>
          </w:p>
        </w:tc>
        <w:tc>
          <w:tcPr>
            <w:tcW w:w="2832" w:type="dxa"/>
            <w:tcBorders>
              <w:top w:val="single" w:sz="4" w:space="0" w:color="auto"/>
              <w:left w:val="single" w:sz="4" w:space="0" w:color="auto"/>
              <w:bottom w:val="single" w:sz="4" w:space="0" w:color="auto"/>
              <w:right w:val="single" w:sz="4" w:space="0" w:color="auto"/>
            </w:tcBorders>
            <w:hideMark/>
          </w:tcPr>
          <w:p w14:paraId="4A665301"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28B2747" w14:textId="77777777" w:rsidR="00D43088" w:rsidRPr="00AD26F5" w:rsidRDefault="00D43088" w:rsidP="00D43088">
            <w:pPr>
              <w:jc w:val="center"/>
            </w:pPr>
            <w:r w:rsidRPr="00AD26F5">
              <w:t>0,40</w:t>
            </w:r>
          </w:p>
        </w:tc>
        <w:tc>
          <w:tcPr>
            <w:tcW w:w="2520" w:type="dxa"/>
            <w:tcBorders>
              <w:top w:val="single" w:sz="4" w:space="0" w:color="auto"/>
              <w:left w:val="single" w:sz="4" w:space="0" w:color="auto"/>
              <w:bottom w:val="single" w:sz="4" w:space="0" w:color="auto"/>
              <w:right w:val="single" w:sz="4" w:space="0" w:color="auto"/>
            </w:tcBorders>
            <w:hideMark/>
          </w:tcPr>
          <w:p w14:paraId="3F6EA76F"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31A2298"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CADEFD1" w14:textId="77777777" w:rsidR="00D43088" w:rsidRPr="00AD26F5" w:rsidRDefault="00D43088" w:rsidP="00D43088">
            <w:pPr>
              <w:rPr>
                <w:sz w:val="22"/>
              </w:rPr>
            </w:pPr>
            <w:r w:rsidRPr="00AD26F5">
              <w:rPr>
                <w:sz w:val="22"/>
              </w:rPr>
              <w:t xml:space="preserve">Anykščių  raj. sav. </w:t>
            </w:r>
          </w:p>
          <w:p w14:paraId="67D61385" w14:textId="77777777" w:rsidR="00D43088" w:rsidRPr="00AD26F5" w:rsidRDefault="00D43088" w:rsidP="00D43088">
            <w:pPr>
              <w:rPr>
                <w:sz w:val="22"/>
              </w:rPr>
            </w:pPr>
            <w:r w:rsidRPr="00AD26F5">
              <w:rPr>
                <w:sz w:val="22"/>
              </w:rPr>
              <w:t xml:space="preserve">Skiemonių seniūnija </w:t>
            </w:r>
          </w:p>
          <w:p w14:paraId="1AB7B30E" w14:textId="77777777" w:rsidR="00D43088" w:rsidRPr="00AD26F5" w:rsidRDefault="00D43088" w:rsidP="00D43088">
            <w:pPr>
              <w:rPr>
                <w:sz w:val="22"/>
              </w:rPr>
            </w:pPr>
            <w:r w:rsidRPr="00AD26F5">
              <w:rPr>
                <w:sz w:val="22"/>
              </w:rPr>
              <w:t xml:space="preserve"> Šilo g. 3 </w:t>
            </w:r>
          </w:p>
          <w:p w14:paraId="145CDC7B" w14:textId="77777777" w:rsidR="00D43088" w:rsidRPr="00AD26F5" w:rsidRDefault="00D43088" w:rsidP="00D43088">
            <w:pPr>
              <w:rPr>
                <w:sz w:val="22"/>
              </w:rPr>
            </w:pPr>
            <w:r w:rsidRPr="00AD26F5">
              <w:rPr>
                <w:sz w:val="22"/>
              </w:rPr>
              <w:t xml:space="preserve">29223 Skiemonys </w:t>
            </w:r>
          </w:p>
          <w:p w14:paraId="49831D98" w14:textId="77777777" w:rsidR="00D43088" w:rsidRDefault="00D43088" w:rsidP="00D43088">
            <w:pPr>
              <w:rPr>
                <w:sz w:val="22"/>
              </w:rPr>
            </w:pPr>
            <w:r w:rsidRPr="00AD26F5">
              <w:rPr>
                <w:sz w:val="22"/>
              </w:rPr>
              <w:t xml:space="preserve">Anykščių r. </w:t>
            </w:r>
          </w:p>
          <w:p w14:paraId="0CACDB3F" w14:textId="328E60D4"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696F258A" w14:textId="7B33247A"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6248E1A9"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612AB2E" w14:textId="6F265DAC" w:rsidR="00D43088" w:rsidRPr="00AD26F5" w:rsidRDefault="00D43088" w:rsidP="00D43088">
            <w:pPr>
              <w:jc w:val="center"/>
              <w:rPr>
                <w:sz w:val="22"/>
              </w:rPr>
            </w:pPr>
            <w:r w:rsidRPr="00AD26F5">
              <w:rPr>
                <w:sz w:val="22"/>
              </w:rPr>
              <w:t>11</w:t>
            </w:r>
            <w:r w:rsidR="006F52CD">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53E03AF" w14:textId="77777777" w:rsidR="00D43088" w:rsidRPr="00AD26F5" w:rsidRDefault="00D43088" w:rsidP="00D43088">
            <w:r w:rsidRPr="00AD26F5">
              <w:t>Jonydžių kaimo kapinės (Jonydžių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67205A11"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F2C2400" w14:textId="77777777" w:rsidR="00D43088" w:rsidRPr="00AD26F5" w:rsidRDefault="00D43088" w:rsidP="00D43088">
            <w:pPr>
              <w:jc w:val="center"/>
            </w:pPr>
            <w:r w:rsidRPr="00AD26F5">
              <w:t>0,38</w:t>
            </w:r>
          </w:p>
        </w:tc>
        <w:tc>
          <w:tcPr>
            <w:tcW w:w="2520" w:type="dxa"/>
            <w:tcBorders>
              <w:top w:val="single" w:sz="4" w:space="0" w:color="auto"/>
              <w:left w:val="single" w:sz="4" w:space="0" w:color="auto"/>
              <w:bottom w:val="single" w:sz="4" w:space="0" w:color="auto"/>
              <w:right w:val="single" w:sz="4" w:space="0" w:color="auto"/>
            </w:tcBorders>
            <w:hideMark/>
          </w:tcPr>
          <w:p w14:paraId="3B6E0E6F"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82C8A86"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FCAF41F" w14:textId="77777777" w:rsidR="00D43088" w:rsidRPr="00AD26F5" w:rsidRDefault="00D43088" w:rsidP="00D43088">
            <w:pPr>
              <w:rPr>
                <w:sz w:val="22"/>
              </w:rPr>
            </w:pPr>
            <w:r w:rsidRPr="00AD26F5">
              <w:rPr>
                <w:sz w:val="22"/>
              </w:rPr>
              <w:t xml:space="preserve">Anykščių raj. sav. </w:t>
            </w:r>
          </w:p>
          <w:p w14:paraId="18042101" w14:textId="77777777" w:rsidR="00D43088" w:rsidRPr="00AD26F5" w:rsidRDefault="00D43088" w:rsidP="00D43088">
            <w:pPr>
              <w:rPr>
                <w:sz w:val="22"/>
              </w:rPr>
            </w:pPr>
            <w:r w:rsidRPr="00AD26F5">
              <w:rPr>
                <w:sz w:val="22"/>
              </w:rPr>
              <w:t xml:space="preserve">Skiemonių seniūnija </w:t>
            </w:r>
          </w:p>
          <w:p w14:paraId="7172F1BC" w14:textId="77777777" w:rsidR="00D43088" w:rsidRPr="00AD26F5" w:rsidRDefault="00D43088" w:rsidP="00D43088">
            <w:pPr>
              <w:rPr>
                <w:sz w:val="22"/>
              </w:rPr>
            </w:pPr>
            <w:r w:rsidRPr="00AD26F5">
              <w:rPr>
                <w:sz w:val="22"/>
              </w:rPr>
              <w:t xml:space="preserve"> Šilo g. 3 </w:t>
            </w:r>
          </w:p>
          <w:p w14:paraId="61B0B959" w14:textId="77777777" w:rsidR="00D43088" w:rsidRPr="00AD26F5" w:rsidRDefault="00D43088" w:rsidP="00D43088">
            <w:pPr>
              <w:rPr>
                <w:sz w:val="22"/>
              </w:rPr>
            </w:pPr>
            <w:r w:rsidRPr="00AD26F5">
              <w:rPr>
                <w:sz w:val="22"/>
              </w:rPr>
              <w:t xml:space="preserve">29223 Skiemonys </w:t>
            </w:r>
          </w:p>
          <w:p w14:paraId="53C37581" w14:textId="77777777" w:rsidR="00D43088" w:rsidRDefault="00D43088" w:rsidP="00D43088">
            <w:pPr>
              <w:rPr>
                <w:sz w:val="22"/>
              </w:rPr>
            </w:pPr>
            <w:r w:rsidRPr="00AD26F5">
              <w:rPr>
                <w:sz w:val="22"/>
              </w:rPr>
              <w:t xml:space="preserve">Anykščių r. </w:t>
            </w:r>
          </w:p>
          <w:p w14:paraId="067DE062" w14:textId="2D28B995"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1BBAA496" w14:textId="1564373F"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2098125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21060210" w14:textId="0F7FA52A" w:rsidR="00D43088" w:rsidRPr="00AD26F5" w:rsidRDefault="00D43088" w:rsidP="00D43088">
            <w:pPr>
              <w:jc w:val="center"/>
              <w:rPr>
                <w:sz w:val="22"/>
              </w:rPr>
            </w:pPr>
            <w:r w:rsidRPr="00AD26F5">
              <w:rPr>
                <w:sz w:val="22"/>
              </w:rPr>
              <w:t>11</w:t>
            </w:r>
            <w:r w:rsidR="006F52CD">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E89E857" w14:textId="77777777" w:rsidR="00D43088" w:rsidRPr="00AD26F5" w:rsidRDefault="00D43088" w:rsidP="00D43088">
            <w:r w:rsidRPr="00AD26F5">
              <w:t>Kalvelių kaimo kapinės (Kalvelių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0BA34B38"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2894F54" w14:textId="77777777" w:rsidR="00D43088" w:rsidRPr="00AD26F5" w:rsidRDefault="00D43088" w:rsidP="00D43088">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38B514E5"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5EF64B1"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BF6A96D" w14:textId="77777777" w:rsidR="00D43088" w:rsidRPr="00AD26F5" w:rsidRDefault="00D43088" w:rsidP="00D43088">
            <w:pPr>
              <w:rPr>
                <w:sz w:val="22"/>
              </w:rPr>
            </w:pPr>
            <w:r w:rsidRPr="00AD26F5">
              <w:rPr>
                <w:sz w:val="22"/>
              </w:rPr>
              <w:t xml:space="preserve">Anykščių raj. sav. </w:t>
            </w:r>
          </w:p>
          <w:p w14:paraId="60CE8D3E" w14:textId="77777777" w:rsidR="00D43088" w:rsidRPr="00AD26F5" w:rsidRDefault="00D43088" w:rsidP="00D43088">
            <w:pPr>
              <w:rPr>
                <w:sz w:val="22"/>
              </w:rPr>
            </w:pPr>
            <w:r w:rsidRPr="00AD26F5">
              <w:rPr>
                <w:sz w:val="22"/>
              </w:rPr>
              <w:t xml:space="preserve">Skiemonių seniūnija </w:t>
            </w:r>
          </w:p>
          <w:p w14:paraId="6F0D6AC6" w14:textId="77777777" w:rsidR="00D43088" w:rsidRPr="00AD26F5" w:rsidRDefault="00D43088" w:rsidP="00D43088">
            <w:pPr>
              <w:rPr>
                <w:sz w:val="22"/>
              </w:rPr>
            </w:pPr>
            <w:r w:rsidRPr="00AD26F5">
              <w:rPr>
                <w:sz w:val="22"/>
              </w:rPr>
              <w:t xml:space="preserve"> Šilo g. 3 </w:t>
            </w:r>
          </w:p>
          <w:p w14:paraId="70C6134E" w14:textId="77777777" w:rsidR="00D43088" w:rsidRPr="00AD26F5" w:rsidRDefault="00D43088" w:rsidP="00D43088">
            <w:pPr>
              <w:rPr>
                <w:sz w:val="22"/>
              </w:rPr>
            </w:pPr>
            <w:r w:rsidRPr="00AD26F5">
              <w:rPr>
                <w:sz w:val="22"/>
              </w:rPr>
              <w:t xml:space="preserve">29223 Skiemonys </w:t>
            </w:r>
          </w:p>
          <w:p w14:paraId="79DF8E65" w14:textId="77777777" w:rsidR="00D43088" w:rsidRDefault="00D43088" w:rsidP="00D43088">
            <w:pPr>
              <w:rPr>
                <w:sz w:val="22"/>
              </w:rPr>
            </w:pPr>
            <w:r w:rsidRPr="00AD26F5">
              <w:rPr>
                <w:sz w:val="22"/>
              </w:rPr>
              <w:lastRenderedPageBreak/>
              <w:t xml:space="preserve">Anykščių r. </w:t>
            </w:r>
          </w:p>
          <w:p w14:paraId="3C947180" w14:textId="2AB34123"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4DADD382" w14:textId="245FEBEC"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D43088" w:rsidRPr="00AD26F5" w14:paraId="6AEE2ED2"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503A371" w14:textId="56A84DB5" w:rsidR="00D43088" w:rsidRPr="00AD26F5" w:rsidRDefault="00D43088" w:rsidP="00D43088">
            <w:pPr>
              <w:jc w:val="center"/>
              <w:rPr>
                <w:sz w:val="22"/>
              </w:rPr>
            </w:pPr>
            <w:r w:rsidRPr="00AD26F5">
              <w:rPr>
                <w:sz w:val="22"/>
              </w:rPr>
              <w:lastRenderedPageBreak/>
              <w:t>11</w:t>
            </w:r>
            <w:r w:rsidR="006F52CD">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7A1DCBF" w14:textId="77777777" w:rsidR="00D43088" w:rsidRPr="00AD26F5" w:rsidRDefault="00D43088" w:rsidP="00D43088">
            <w:r w:rsidRPr="00AD26F5">
              <w:t>Katlėrių kaimo kapinės (Katlėrių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79E7C28" w14:textId="77777777" w:rsidR="00D43088" w:rsidRPr="00AD26F5" w:rsidRDefault="00D43088" w:rsidP="00D43088">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60DCC3F" w14:textId="77777777" w:rsidR="00D43088" w:rsidRPr="00AD26F5" w:rsidRDefault="00D43088" w:rsidP="00D43088">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4A614BD4" w14:textId="77777777" w:rsidR="00D43088" w:rsidRPr="00AD26F5" w:rsidRDefault="00D43088" w:rsidP="00D4308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1A6CDAC" w14:textId="77777777" w:rsidR="00D43088" w:rsidRPr="00AD26F5" w:rsidRDefault="00D43088" w:rsidP="00D4308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72D082A" w14:textId="77777777" w:rsidR="00D43088" w:rsidRPr="00AD26F5" w:rsidRDefault="00D43088" w:rsidP="00D43088">
            <w:pPr>
              <w:rPr>
                <w:sz w:val="22"/>
              </w:rPr>
            </w:pPr>
            <w:r w:rsidRPr="00AD26F5">
              <w:rPr>
                <w:sz w:val="22"/>
              </w:rPr>
              <w:t xml:space="preserve">Anykščių raj. sav. </w:t>
            </w:r>
          </w:p>
          <w:p w14:paraId="259F1471" w14:textId="77777777" w:rsidR="00D43088" w:rsidRPr="00AD26F5" w:rsidRDefault="00D43088" w:rsidP="00D43088">
            <w:pPr>
              <w:rPr>
                <w:sz w:val="22"/>
              </w:rPr>
            </w:pPr>
            <w:r w:rsidRPr="00AD26F5">
              <w:rPr>
                <w:sz w:val="22"/>
              </w:rPr>
              <w:t xml:space="preserve">Skiemonių seniūnija </w:t>
            </w:r>
          </w:p>
          <w:p w14:paraId="62DFFD14" w14:textId="77777777" w:rsidR="00D43088" w:rsidRPr="00AD26F5" w:rsidRDefault="00D43088" w:rsidP="00D43088">
            <w:pPr>
              <w:rPr>
                <w:sz w:val="22"/>
              </w:rPr>
            </w:pPr>
            <w:r w:rsidRPr="00AD26F5">
              <w:rPr>
                <w:sz w:val="22"/>
              </w:rPr>
              <w:t xml:space="preserve">  Šilo g. 3 </w:t>
            </w:r>
          </w:p>
          <w:p w14:paraId="45FCD3CA" w14:textId="77777777" w:rsidR="00D43088" w:rsidRPr="00AD26F5" w:rsidRDefault="00D43088" w:rsidP="00D43088">
            <w:pPr>
              <w:rPr>
                <w:sz w:val="22"/>
              </w:rPr>
            </w:pPr>
            <w:r w:rsidRPr="00AD26F5">
              <w:rPr>
                <w:sz w:val="22"/>
              </w:rPr>
              <w:t xml:space="preserve">29223 Skiemonys </w:t>
            </w:r>
          </w:p>
          <w:p w14:paraId="0F55B8F6" w14:textId="77777777" w:rsidR="00D43088" w:rsidRDefault="00D43088" w:rsidP="00D43088">
            <w:pPr>
              <w:rPr>
                <w:sz w:val="22"/>
              </w:rPr>
            </w:pPr>
            <w:r w:rsidRPr="00AD26F5">
              <w:rPr>
                <w:sz w:val="22"/>
              </w:rPr>
              <w:t xml:space="preserve">Anykščių r. </w:t>
            </w:r>
          </w:p>
          <w:p w14:paraId="7AB85482" w14:textId="63BC1E5C" w:rsidR="00B4177B" w:rsidRPr="00AD26F5" w:rsidRDefault="00B4177B" w:rsidP="00D43088">
            <w:pPr>
              <w:rPr>
                <w:sz w:val="22"/>
              </w:rPr>
            </w:pPr>
            <w:r w:rsidRPr="00AD26F5">
              <w:rPr>
                <w:sz w:val="22"/>
              </w:rPr>
              <w:t>Seniūn</w:t>
            </w:r>
            <w:r>
              <w:rPr>
                <w:sz w:val="22"/>
              </w:rPr>
              <w:t>ė</w:t>
            </w:r>
            <w:r w:rsidRPr="00AD26F5">
              <w:rPr>
                <w:sz w:val="22"/>
              </w:rPr>
              <w:t xml:space="preserve"> </w:t>
            </w:r>
            <w:r>
              <w:rPr>
                <w:sz w:val="22"/>
              </w:rPr>
              <w:t>Birutė Kirkienė</w:t>
            </w:r>
          </w:p>
          <w:p w14:paraId="765D0DFA" w14:textId="0C5B2824" w:rsidR="00D43088" w:rsidRPr="00AD26F5" w:rsidRDefault="00D43088" w:rsidP="00D43088">
            <w:pPr>
              <w:rPr>
                <w:sz w:val="22"/>
              </w:rPr>
            </w:pPr>
            <w:r w:rsidRPr="00AD26F5">
              <w:rPr>
                <w:sz w:val="22"/>
              </w:rPr>
              <w:t>tel. (</w:t>
            </w:r>
            <w:r w:rsidR="006F52CD">
              <w:rPr>
                <w:sz w:val="22"/>
              </w:rPr>
              <w:t>0</w:t>
            </w:r>
            <w:r w:rsidRPr="00AD26F5">
              <w:rPr>
                <w:sz w:val="22"/>
              </w:rPr>
              <w:t xml:space="preserve"> 381) 47 846</w:t>
            </w:r>
          </w:p>
        </w:tc>
      </w:tr>
      <w:tr w:rsidR="006F52CD" w:rsidRPr="00AD26F5" w14:paraId="7DF17EC7" w14:textId="77777777" w:rsidTr="006F52CD">
        <w:trPr>
          <w:trHeight w:val="23"/>
        </w:trPr>
        <w:tc>
          <w:tcPr>
            <w:tcW w:w="704" w:type="dxa"/>
            <w:tcBorders>
              <w:top w:val="single" w:sz="4" w:space="0" w:color="auto"/>
              <w:left w:val="single" w:sz="4" w:space="0" w:color="auto"/>
              <w:bottom w:val="single" w:sz="4" w:space="0" w:color="auto"/>
              <w:right w:val="single" w:sz="4" w:space="0" w:color="auto"/>
            </w:tcBorders>
            <w:hideMark/>
          </w:tcPr>
          <w:p w14:paraId="4E8729FF" w14:textId="7642D191" w:rsidR="006F52CD" w:rsidRPr="00AD26F5" w:rsidRDefault="006F52CD" w:rsidP="006F52CD">
            <w:pPr>
              <w:jc w:val="center"/>
              <w:rPr>
                <w:sz w:val="22"/>
              </w:rPr>
            </w:pPr>
            <w:r w:rsidRPr="00AD26F5">
              <w:rPr>
                <w:sz w:val="22"/>
              </w:rPr>
              <w:t>11</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262F148" w14:textId="77777777" w:rsidR="006F52CD" w:rsidRPr="00AD26F5" w:rsidRDefault="006F52CD" w:rsidP="006F52CD">
            <w:r w:rsidRPr="00AD26F5">
              <w:t>Kilėviškių kaimo kapinės (Kilėviškių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8CF223D"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5D6131C9" w14:textId="7A96DA4E" w:rsidR="006F52CD" w:rsidRPr="006F52CD" w:rsidRDefault="006F52CD" w:rsidP="006F52CD">
            <w:pPr>
              <w:jc w:val="center"/>
            </w:pPr>
            <w:r w:rsidRPr="006F52CD">
              <w:t>0,1167</w:t>
            </w:r>
          </w:p>
        </w:tc>
        <w:tc>
          <w:tcPr>
            <w:tcW w:w="2520" w:type="dxa"/>
            <w:tcBorders>
              <w:top w:val="single" w:sz="4" w:space="0" w:color="auto"/>
              <w:left w:val="single" w:sz="4" w:space="0" w:color="auto"/>
              <w:bottom w:val="single" w:sz="4" w:space="0" w:color="auto"/>
              <w:right w:val="single" w:sz="4" w:space="0" w:color="auto"/>
            </w:tcBorders>
          </w:tcPr>
          <w:p w14:paraId="0841CBFD" w14:textId="77777777" w:rsidR="006F52CD" w:rsidRPr="006F52CD" w:rsidRDefault="006F52CD" w:rsidP="006F52CD">
            <w:pPr>
              <w:jc w:val="center"/>
              <w:rPr>
                <w:sz w:val="22"/>
                <w:szCs w:val="22"/>
              </w:rPr>
            </w:pPr>
            <w:r w:rsidRPr="006F52CD">
              <w:rPr>
                <w:sz w:val="22"/>
                <w:szCs w:val="22"/>
              </w:rPr>
              <w:t xml:space="preserve">Žemės sklypo unikalus </w:t>
            </w:r>
          </w:p>
          <w:p w14:paraId="5F3B60E1" w14:textId="77777777" w:rsidR="006F52CD" w:rsidRPr="006F52CD" w:rsidRDefault="006F52CD" w:rsidP="006F52CD">
            <w:pPr>
              <w:jc w:val="center"/>
              <w:rPr>
                <w:sz w:val="22"/>
                <w:szCs w:val="22"/>
              </w:rPr>
            </w:pPr>
            <w:r w:rsidRPr="006F52CD">
              <w:rPr>
                <w:sz w:val="22"/>
                <w:szCs w:val="22"/>
              </w:rPr>
              <w:t xml:space="preserve">Nr. 4400-6604-3362, </w:t>
            </w:r>
          </w:p>
          <w:p w14:paraId="74BFCBA0" w14:textId="04008BE2" w:rsidR="006F52CD" w:rsidRPr="006F52CD" w:rsidRDefault="006F52CD" w:rsidP="006F52CD">
            <w:pPr>
              <w:jc w:val="center"/>
              <w:rPr>
                <w:sz w:val="22"/>
              </w:rPr>
            </w:pPr>
            <w:r w:rsidRPr="006F52CD">
              <w:rPr>
                <w:sz w:val="22"/>
                <w:szCs w:val="22"/>
              </w:rPr>
              <w:t>2025-08-20 įregistruotas Nekilnojamojo turto registre</w:t>
            </w:r>
          </w:p>
        </w:tc>
        <w:tc>
          <w:tcPr>
            <w:tcW w:w="1701" w:type="dxa"/>
            <w:tcBorders>
              <w:top w:val="single" w:sz="4" w:space="0" w:color="auto"/>
              <w:left w:val="single" w:sz="4" w:space="0" w:color="auto"/>
              <w:bottom w:val="single" w:sz="4" w:space="0" w:color="auto"/>
              <w:right w:val="single" w:sz="4" w:space="0" w:color="auto"/>
            </w:tcBorders>
          </w:tcPr>
          <w:p w14:paraId="7CF3B0A2" w14:textId="2402FF0C" w:rsidR="006F52CD" w:rsidRPr="006F52CD" w:rsidRDefault="006F52CD" w:rsidP="006F52CD">
            <w:pPr>
              <w:jc w:val="center"/>
            </w:pPr>
            <w:r w:rsidRPr="006F52CD">
              <w:t>unikalus kodas 2795</w:t>
            </w:r>
          </w:p>
        </w:tc>
        <w:tc>
          <w:tcPr>
            <w:tcW w:w="3973" w:type="dxa"/>
            <w:tcBorders>
              <w:top w:val="single" w:sz="4" w:space="0" w:color="auto"/>
              <w:left w:val="single" w:sz="4" w:space="0" w:color="auto"/>
              <w:bottom w:val="single" w:sz="4" w:space="0" w:color="auto"/>
              <w:right w:val="single" w:sz="4" w:space="0" w:color="auto"/>
            </w:tcBorders>
            <w:hideMark/>
          </w:tcPr>
          <w:p w14:paraId="2BCC2C44" w14:textId="77777777" w:rsidR="006F52CD" w:rsidRPr="00AD26F5" w:rsidRDefault="006F52CD" w:rsidP="006F52CD">
            <w:pPr>
              <w:rPr>
                <w:sz w:val="22"/>
              </w:rPr>
            </w:pPr>
            <w:r w:rsidRPr="00AD26F5">
              <w:rPr>
                <w:sz w:val="22"/>
              </w:rPr>
              <w:t xml:space="preserve">Anykščių r. sav. </w:t>
            </w:r>
          </w:p>
          <w:p w14:paraId="52CAF874" w14:textId="77777777" w:rsidR="006F52CD" w:rsidRPr="00AD26F5" w:rsidRDefault="006F52CD" w:rsidP="006F52CD">
            <w:pPr>
              <w:rPr>
                <w:sz w:val="22"/>
              </w:rPr>
            </w:pPr>
            <w:r w:rsidRPr="00AD26F5">
              <w:rPr>
                <w:sz w:val="22"/>
              </w:rPr>
              <w:t xml:space="preserve">Skiemonių seniūnija </w:t>
            </w:r>
          </w:p>
          <w:p w14:paraId="4FAA6C7B" w14:textId="77777777" w:rsidR="006F52CD" w:rsidRPr="00AD26F5" w:rsidRDefault="006F52CD" w:rsidP="006F52CD">
            <w:pPr>
              <w:rPr>
                <w:sz w:val="22"/>
              </w:rPr>
            </w:pPr>
            <w:r w:rsidRPr="00AD26F5">
              <w:rPr>
                <w:sz w:val="22"/>
              </w:rPr>
              <w:t xml:space="preserve">Šilo g. 3 </w:t>
            </w:r>
          </w:p>
          <w:p w14:paraId="58108B91" w14:textId="77777777" w:rsidR="006F52CD" w:rsidRPr="00AD26F5" w:rsidRDefault="006F52CD" w:rsidP="006F52CD">
            <w:pPr>
              <w:rPr>
                <w:sz w:val="22"/>
              </w:rPr>
            </w:pPr>
            <w:r w:rsidRPr="00AD26F5">
              <w:rPr>
                <w:sz w:val="22"/>
              </w:rPr>
              <w:t xml:space="preserve">29223 Skiemonys </w:t>
            </w:r>
          </w:p>
          <w:p w14:paraId="0DC70E33" w14:textId="77777777" w:rsidR="006F52CD" w:rsidRDefault="006F52CD" w:rsidP="006F52CD">
            <w:pPr>
              <w:rPr>
                <w:sz w:val="22"/>
              </w:rPr>
            </w:pPr>
            <w:r w:rsidRPr="00AD26F5">
              <w:rPr>
                <w:sz w:val="22"/>
              </w:rPr>
              <w:t>Anykščių r.</w:t>
            </w:r>
          </w:p>
          <w:p w14:paraId="7E70173C" w14:textId="67677366"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2E7FF547" w14:textId="056ADF0C" w:rsidR="006F52CD" w:rsidRPr="00AD26F5" w:rsidRDefault="006F52CD" w:rsidP="006F52CD">
            <w:pPr>
              <w:rPr>
                <w:sz w:val="22"/>
              </w:rPr>
            </w:pPr>
            <w:r w:rsidRPr="00AD26F5">
              <w:rPr>
                <w:sz w:val="22"/>
              </w:rPr>
              <w:t>tel. (</w:t>
            </w:r>
            <w:r>
              <w:rPr>
                <w:sz w:val="22"/>
              </w:rPr>
              <w:t>0</w:t>
            </w:r>
            <w:r w:rsidRPr="00AD26F5">
              <w:rPr>
                <w:sz w:val="22"/>
              </w:rPr>
              <w:t xml:space="preserve"> 381) 47 846</w:t>
            </w:r>
          </w:p>
        </w:tc>
      </w:tr>
      <w:tr w:rsidR="006F52CD" w:rsidRPr="00AD26F5" w14:paraId="23A445D4"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4999E44" w14:textId="1F7DD5EA" w:rsidR="006F52CD" w:rsidRPr="00AD26F5" w:rsidRDefault="006F52CD" w:rsidP="006F52CD">
            <w:pPr>
              <w:jc w:val="center"/>
              <w:rPr>
                <w:sz w:val="22"/>
              </w:rPr>
            </w:pPr>
            <w:r w:rsidRPr="00AD26F5">
              <w:rPr>
                <w:sz w:val="22"/>
              </w:rPr>
              <w:t>11</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45967DB" w14:textId="77777777" w:rsidR="006F52CD" w:rsidRPr="00AD26F5" w:rsidRDefault="006F52CD" w:rsidP="006F52CD">
            <w:r w:rsidRPr="00AD26F5">
              <w:t>Kiškelių kaimo kapinės (Kiškelių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74F1E52B"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EF18DB1" w14:textId="77777777" w:rsidR="006F52CD" w:rsidRPr="00AD26F5" w:rsidRDefault="006F52CD" w:rsidP="006F52CD">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13D5AEDF"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7A26653"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C3C324D" w14:textId="77777777" w:rsidR="006F52CD" w:rsidRPr="00AD26F5" w:rsidRDefault="006F52CD" w:rsidP="006F52CD">
            <w:pPr>
              <w:rPr>
                <w:sz w:val="22"/>
              </w:rPr>
            </w:pPr>
            <w:r w:rsidRPr="00AD26F5">
              <w:rPr>
                <w:sz w:val="22"/>
              </w:rPr>
              <w:t xml:space="preserve">Anykščių r. sav. </w:t>
            </w:r>
          </w:p>
          <w:p w14:paraId="2C629DFF" w14:textId="77777777" w:rsidR="006F52CD" w:rsidRPr="00AD26F5" w:rsidRDefault="006F52CD" w:rsidP="006F52CD">
            <w:pPr>
              <w:rPr>
                <w:sz w:val="22"/>
              </w:rPr>
            </w:pPr>
            <w:r w:rsidRPr="00AD26F5">
              <w:rPr>
                <w:sz w:val="22"/>
              </w:rPr>
              <w:t xml:space="preserve">Skiemonių seniūnija </w:t>
            </w:r>
          </w:p>
          <w:p w14:paraId="5E541A60" w14:textId="77777777" w:rsidR="006F52CD" w:rsidRPr="00AD26F5" w:rsidRDefault="006F52CD" w:rsidP="006F52CD">
            <w:pPr>
              <w:rPr>
                <w:sz w:val="22"/>
              </w:rPr>
            </w:pPr>
            <w:r w:rsidRPr="00AD26F5">
              <w:rPr>
                <w:sz w:val="22"/>
              </w:rPr>
              <w:t xml:space="preserve"> Šilo g. 3 </w:t>
            </w:r>
          </w:p>
          <w:p w14:paraId="5B84AD70" w14:textId="77777777" w:rsidR="006F52CD" w:rsidRPr="00AD26F5" w:rsidRDefault="006F52CD" w:rsidP="006F52CD">
            <w:pPr>
              <w:rPr>
                <w:sz w:val="22"/>
              </w:rPr>
            </w:pPr>
            <w:r w:rsidRPr="00AD26F5">
              <w:rPr>
                <w:sz w:val="22"/>
              </w:rPr>
              <w:t xml:space="preserve">29223 Skiemonys </w:t>
            </w:r>
          </w:p>
          <w:p w14:paraId="0BFE965B" w14:textId="77777777" w:rsidR="006F52CD" w:rsidRDefault="006F52CD" w:rsidP="006F52CD">
            <w:pPr>
              <w:rPr>
                <w:sz w:val="22"/>
              </w:rPr>
            </w:pPr>
            <w:r w:rsidRPr="00AD26F5">
              <w:rPr>
                <w:sz w:val="22"/>
              </w:rPr>
              <w:t xml:space="preserve">Anykščių r. </w:t>
            </w:r>
          </w:p>
          <w:p w14:paraId="0439A6D1" w14:textId="3D674B11"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250749BB" w14:textId="147F04D0" w:rsidR="006F52CD" w:rsidRPr="00AD26F5" w:rsidRDefault="006F52CD" w:rsidP="006F52CD">
            <w:pPr>
              <w:rPr>
                <w:sz w:val="22"/>
              </w:rPr>
            </w:pPr>
            <w:r w:rsidRPr="00AD26F5">
              <w:rPr>
                <w:sz w:val="22"/>
              </w:rPr>
              <w:t>tel. (</w:t>
            </w:r>
            <w:r>
              <w:rPr>
                <w:sz w:val="22"/>
              </w:rPr>
              <w:t>0</w:t>
            </w:r>
            <w:r w:rsidRPr="00AD26F5">
              <w:rPr>
                <w:sz w:val="22"/>
              </w:rPr>
              <w:t xml:space="preserve"> 381) 47 846</w:t>
            </w:r>
          </w:p>
        </w:tc>
      </w:tr>
      <w:tr w:rsidR="006F52CD" w:rsidRPr="00AD26F5" w14:paraId="4072F36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017A703" w14:textId="5992381A" w:rsidR="006F52CD" w:rsidRPr="00AD26F5" w:rsidRDefault="006F52CD" w:rsidP="006F52CD">
            <w:pPr>
              <w:jc w:val="center"/>
              <w:rPr>
                <w:sz w:val="22"/>
              </w:rPr>
            </w:pPr>
            <w:r w:rsidRPr="00AD26F5">
              <w:rPr>
                <w:sz w:val="22"/>
              </w:rPr>
              <w:t>11</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66F057D" w14:textId="77777777" w:rsidR="006F52CD" w:rsidRPr="00AD26F5" w:rsidRDefault="006F52CD" w:rsidP="006F52CD">
            <w:r w:rsidRPr="00AD26F5">
              <w:t>Zapijuvkos kaimo kapinės (Zapijuvkos k., Skiemonių sen.)</w:t>
            </w:r>
          </w:p>
        </w:tc>
        <w:tc>
          <w:tcPr>
            <w:tcW w:w="2832" w:type="dxa"/>
            <w:tcBorders>
              <w:top w:val="single" w:sz="4" w:space="0" w:color="auto"/>
              <w:left w:val="single" w:sz="4" w:space="0" w:color="auto"/>
              <w:bottom w:val="single" w:sz="4" w:space="0" w:color="auto"/>
              <w:right w:val="single" w:sz="4" w:space="0" w:color="auto"/>
            </w:tcBorders>
            <w:hideMark/>
          </w:tcPr>
          <w:p w14:paraId="7C327FB9"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85ACAF4" w14:textId="77777777" w:rsidR="006F52CD" w:rsidRPr="00AD26F5" w:rsidRDefault="006F52CD" w:rsidP="006F52CD">
            <w:pPr>
              <w:jc w:val="center"/>
            </w:pPr>
            <w:r w:rsidRPr="00AD26F5">
              <w:t>0,60</w:t>
            </w:r>
          </w:p>
        </w:tc>
        <w:tc>
          <w:tcPr>
            <w:tcW w:w="2520" w:type="dxa"/>
            <w:tcBorders>
              <w:top w:val="single" w:sz="4" w:space="0" w:color="auto"/>
              <w:left w:val="single" w:sz="4" w:space="0" w:color="auto"/>
              <w:bottom w:val="single" w:sz="4" w:space="0" w:color="auto"/>
              <w:right w:val="single" w:sz="4" w:space="0" w:color="auto"/>
            </w:tcBorders>
            <w:hideMark/>
          </w:tcPr>
          <w:p w14:paraId="0E28B81A"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B2B7F88"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EC86630" w14:textId="77777777" w:rsidR="006F52CD" w:rsidRPr="00AD26F5" w:rsidRDefault="006F52CD" w:rsidP="006F52CD">
            <w:pPr>
              <w:rPr>
                <w:sz w:val="22"/>
              </w:rPr>
            </w:pPr>
            <w:r w:rsidRPr="00AD26F5">
              <w:rPr>
                <w:sz w:val="22"/>
              </w:rPr>
              <w:t xml:space="preserve">Anykščių r. sav. </w:t>
            </w:r>
          </w:p>
          <w:p w14:paraId="49051ADA" w14:textId="77777777" w:rsidR="006F52CD" w:rsidRPr="00AD26F5" w:rsidRDefault="006F52CD" w:rsidP="006F52CD">
            <w:pPr>
              <w:rPr>
                <w:sz w:val="22"/>
              </w:rPr>
            </w:pPr>
            <w:r w:rsidRPr="00AD26F5">
              <w:rPr>
                <w:sz w:val="22"/>
              </w:rPr>
              <w:t xml:space="preserve">Skiemonių seniūnija </w:t>
            </w:r>
          </w:p>
          <w:p w14:paraId="63E3E7BF" w14:textId="77777777" w:rsidR="006F52CD" w:rsidRPr="00AD26F5" w:rsidRDefault="006F52CD" w:rsidP="006F52CD">
            <w:pPr>
              <w:rPr>
                <w:sz w:val="22"/>
              </w:rPr>
            </w:pPr>
            <w:r w:rsidRPr="00AD26F5">
              <w:rPr>
                <w:sz w:val="22"/>
              </w:rPr>
              <w:t xml:space="preserve">  Šilo g. 3 </w:t>
            </w:r>
          </w:p>
          <w:p w14:paraId="393E8053" w14:textId="77777777" w:rsidR="006F52CD" w:rsidRPr="00AD26F5" w:rsidRDefault="006F52CD" w:rsidP="006F52CD">
            <w:pPr>
              <w:rPr>
                <w:sz w:val="22"/>
              </w:rPr>
            </w:pPr>
            <w:r w:rsidRPr="00AD26F5">
              <w:rPr>
                <w:sz w:val="22"/>
              </w:rPr>
              <w:t xml:space="preserve">29223 Skiemonys </w:t>
            </w:r>
          </w:p>
          <w:p w14:paraId="2DCDC63F" w14:textId="77777777" w:rsidR="006F52CD" w:rsidRDefault="006F52CD" w:rsidP="006F52CD">
            <w:pPr>
              <w:rPr>
                <w:sz w:val="22"/>
              </w:rPr>
            </w:pPr>
            <w:r w:rsidRPr="00AD26F5">
              <w:rPr>
                <w:sz w:val="22"/>
              </w:rPr>
              <w:t xml:space="preserve">Anykščių r. </w:t>
            </w:r>
          </w:p>
          <w:p w14:paraId="23261FF3" w14:textId="2967CC83"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5B49FCC5" w14:textId="371A9ABE" w:rsidR="006F52CD" w:rsidRPr="00AD26F5" w:rsidRDefault="006F52CD" w:rsidP="006F52CD">
            <w:pPr>
              <w:rPr>
                <w:sz w:val="22"/>
              </w:rPr>
            </w:pPr>
            <w:r w:rsidRPr="00AD26F5">
              <w:rPr>
                <w:sz w:val="22"/>
              </w:rPr>
              <w:t>tel. (</w:t>
            </w:r>
            <w:r>
              <w:rPr>
                <w:sz w:val="22"/>
              </w:rPr>
              <w:t>0</w:t>
            </w:r>
            <w:r w:rsidRPr="00AD26F5">
              <w:rPr>
                <w:sz w:val="22"/>
              </w:rPr>
              <w:t xml:space="preserve"> 381) 47 846</w:t>
            </w:r>
          </w:p>
        </w:tc>
      </w:tr>
      <w:tr w:rsidR="006F52CD" w:rsidRPr="00AD26F5" w14:paraId="353F09D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14F1589E" w14:textId="140CF160" w:rsidR="006F52CD" w:rsidRPr="00AD26F5" w:rsidRDefault="006F52CD" w:rsidP="006F52CD">
            <w:pPr>
              <w:jc w:val="center"/>
              <w:rPr>
                <w:sz w:val="22"/>
              </w:rPr>
            </w:pPr>
            <w:r w:rsidRPr="00AD26F5">
              <w:rPr>
                <w:sz w:val="22"/>
              </w:rPr>
              <w:t>1</w:t>
            </w:r>
            <w:r>
              <w:rPr>
                <w:sz w:val="22"/>
              </w:rPr>
              <w:t>20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9E16BD6" w14:textId="77777777" w:rsidR="006F52CD" w:rsidRPr="00AD26F5" w:rsidRDefault="006F52CD" w:rsidP="006F52CD">
            <w:r w:rsidRPr="00AD26F5">
              <w:t>Mačionių kaimo kapinės (Mačionių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27F29A54"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1175B17" w14:textId="77777777" w:rsidR="006F52CD" w:rsidRPr="00AD26F5" w:rsidRDefault="006F52CD" w:rsidP="006F52CD">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180E3B47"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504D5ED"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58FDBB5" w14:textId="77777777" w:rsidR="006F52CD" w:rsidRPr="00AD26F5" w:rsidRDefault="006F52CD" w:rsidP="006F52CD">
            <w:pPr>
              <w:rPr>
                <w:sz w:val="22"/>
              </w:rPr>
            </w:pPr>
            <w:r w:rsidRPr="00AD26F5">
              <w:rPr>
                <w:sz w:val="22"/>
              </w:rPr>
              <w:t xml:space="preserve">Anykščių raj. sav. </w:t>
            </w:r>
          </w:p>
          <w:p w14:paraId="0AEC9D47" w14:textId="77777777" w:rsidR="006F52CD" w:rsidRPr="00AD26F5" w:rsidRDefault="006F52CD" w:rsidP="006F52CD">
            <w:pPr>
              <w:rPr>
                <w:sz w:val="22"/>
              </w:rPr>
            </w:pPr>
            <w:r w:rsidRPr="00AD26F5">
              <w:rPr>
                <w:sz w:val="22"/>
              </w:rPr>
              <w:t xml:space="preserve">Skiemonių seniūnija </w:t>
            </w:r>
          </w:p>
          <w:p w14:paraId="325A5D33" w14:textId="77777777" w:rsidR="006F52CD" w:rsidRPr="00AD26F5" w:rsidRDefault="006F52CD" w:rsidP="006F52CD">
            <w:pPr>
              <w:rPr>
                <w:sz w:val="22"/>
              </w:rPr>
            </w:pPr>
            <w:r w:rsidRPr="00AD26F5">
              <w:rPr>
                <w:sz w:val="22"/>
              </w:rPr>
              <w:t xml:space="preserve"> Šilo g. 3 </w:t>
            </w:r>
          </w:p>
          <w:p w14:paraId="4FB62E0A" w14:textId="77777777" w:rsidR="006F52CD" w:rsidRPr="00AD26F5" w:rsidRDefault="006F52CD" w:rsidP="006F52CD">
            <w:pPr>
              <w:rPr>
                <w:sz w:val="22"/>
              </w:rPr>
            </w:pPr>
            <w:r w:rsidRPr="00AD26F5">
              <w:rPr>
                <w:sz w:val="22"/>
              </w:rPr>
              <w:t xml:space="preserve">29223 Skiemonys </w:t>
            </w:r>
          </w:p>
          <w:p w14:paraId="1B111E89" w14:textId="77777777" w:rsidR="006F52CD" w:rsidRDefault="006F52CD" w:rsidP="006F52CD">
            <w:pPr>
              <w:rPr>
                <w:sz w:val="22"/>
              </w:rPr>
            </w:pPr>
            <w:r w:rsidRPr="00AD26F5">
              <w:rPr>
                <w:sz w:val="22"/>
              </w:rPr>
              <w:t xml:space="preserve">Anykščių r. </w:t>
            </w:r>
          </w:p>
          <w:p w14:paraId="20A044A0" w14:textId="18F6D709"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2C362BE7" w14:textId="497E49CC" w:rsidR="006F52CD" w:rsidRPr="00AD26F5" w:rsidRDefault="006F52CD" w:rsidP="006F52CD">
            <w:pPr>
              <w:rPr>
                <w:sz w:val="22"/>
              </w:rPr>
            </w:pPr>
            <w:r w:rsidRPr="00AD26F5">
              <w:rPr>
                <w:sz w:val="22"/>
              </w:rPr>
              <w:lastRenderedPageBreak/>
              <w:t>tel. (</w:t>
            </w:r>
            <w:r>
              <w:rPr>
                <w:sz w:val="22"/>
              </w:rPr>
              <w:t>0</w:t>
            </w:r>
            <w:r w:rsidRPr="00AD26F5">
              <w:rPr>
                <w:sz w:val="22"/>
              </w:rPr>
              <w:t xml:space="preserve"> 381) 47 846</w:t>
            </w:r>
          </w:p>
        </w:tc>
      </w:tr>
      <w:tr w:rsidR="006F52CD" w:rsidRPr="00AD26F5" w14:paraId="7D340FA7"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E6A7864" w14:textId="4CAE3C29" w:rsidR="006F52CD" w:rsidRPr="00AD26F5" w:rsidRDefault="006F52CD" w:rsidP="006F52CD">
            <w:pPr>
              <w:jc w:val="center"/>
              <w:rPr>
                <w:sz w:val="22"/>
              </w:rPr>
            </w:pPr>
            <w:r w:rsidRPr="00AD26F5">
              <w:rPr>
                <w:sz w:val="22"/>
              </w:rPr>
              <w:lastRenderedPageBreak/>
              <w:t>1</w:t>
            </w:r>
            <w:r>
              <w:rPr>
                <w:sz w:val="22"/>
              </w:rPr>
              <w:t>21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5998000" w14:textId="77777777" w:rsidR="006F52CD" w:rsidRPr="00AD26F5" w:rsidRDefault="006F52CD" w:rsidP="006F52CD">
            <w:r w:rsidRPr="00AD26F5">
              <w:t>Melėnų kaimo kapinės (Melėnų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CD05A83"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02D3D9C" w14:textId="77777777" w:rsidR="006F52CD" w:rsidRPr="00AD26F5" w:rsidRDefault="006F52CD" w:rsidP="006F52CD">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12A18AB4"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A52C6C6"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4A07A4A" w14:textId="77777777" w:rsidR="006F52CD" w:rsidRPr="00AD26F5" w:rsidRDefault="006F52CD" w:rsidP="006F52CD">
            <w:pPr>
              <w:rPr>
                <w:sz w:val="22"/>
              </w:rPr>
            </w:pPr>
            <w:r w:rsidRPr="00AD26F5">
              <w:rPr>
                <w:sz w:val="22"/>
              </w:rPr>
              <w:t xml:space="preserve">Anykščių r. sav. </w:t>
            </w:r>
          </w:p>
          <w:p w14:paraId="0B8032FE" w14:textId="77777777" w:rsidR="006F52CD" w:rsidRPr="00AD26F5" w:rsidRDefault="006F52CD" w:rsidP="006F52CD">
            <w:pPr>
              <w:rPr>
                <w:sz w:val="22"/>
              </w:rPr>
            </w:pPr>
            <w:r w:rsidRPr="00AD26F5">
              <w:rPr>
                <w:sz w:val="22"/>
              </w:rPr>
              <w:t xml:space="preserve">Skiemonių seniūnija </w:t>
            </w:r>
          </w:p>
          <w:p w14:paraId="5030E009" w14:textId="77777777" w:rsidR="006F52CD" w:rsidRPr="00AD26F5" w:rsidRDefault="006F52CD" w:rsidP="006F52CD">
            <w:pPr>
              <w:rPr>
                <w:sz w:val="22"/>
              </w:rPr>
            </w:pPr>
            <w:r w:rsidRPr="00AD26F5">
              <w:rPr>
                <w:sz w:val="22"/>
              </w:rPr>
              <w:t xml:space="preserve"> Šilo g. 3 </w:t>
            </w:r>
          </w:p>
          <w:p w14:paraId="7E0FA816" w14:textId="77777777" w:rsidR="006F52CD" w:rsidRPr="00AD26F5" w:rsidRDefault="006F52CD" w:rsidP="006F52CD">
            <w:pPr>
              <w:rPr>
                <w:sz w:val="22"/>
              </w:rPr>
            </w:pPr>
            <w:r w:rsidRPr="00AD26F5">
              <w:rPr>
                <w:sz w:val="22"/>
              </w:rPr>
              <w:t xml:space="preserve">29223 Skiemonys </w:t>
            </w:r>
          </w:p>
          <w:p w14:paraId="39B046A2" w14:textId="77777777" w:rsidR="006F52CD" w:rsidRDefault="006F52CD" w:rsidP="006F52CD">
            <w:pPr>
              <w:rPr>
                <w:sz w:val="22"/>
              </w:rPr>
            </w:pPr>
            <w:r w:rsidRPr="00AD26F5">
              <w:rPr>
                <w:sz w:val="22"/>
              </w:rPr>
              <w:t xml:space="preserve">Anykščių r. </w:t>
            </w:r>
          </w:p>
          <w:p w14:paraId="491C07F1" w14:textId="0FFE7C0C"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22FA73AA" w14:textId="7FA3AA81" w:rsidR="006F52CD" w:rsidRPr="00AD26F5" w:rsidRDefault="006F52CD" w:rsidP="006F52CD">
            <w:pPr>
              <w:rPr>
                <w:sz w:val="22"/>
              </w:rPr>
            </w:pPr>
            <w:r w:rsidRPr="00AD26F5">
              <w:rPr>
                <w:sz w:val="22"/>
              </w:rPr>
              <w:t xml:space="preserve">tel. </w:t>
            </w:r>
            <w:r>
              <w:rPr>
                <w:sz w:val="22"/>
              </w:rPr>
              <w:t>0</w:t>
            </w:r>
            <w:r w:rsidRPr="00AD26F5">
              <w:rPr>
                <w:sz w:val="22"/>
              </w:rPr>
              <w:t xml:space="preserve"> 381 47 846</w:t>
            </w:r>
          </w:p>
        </w:tc>
      </w:tr>
      <w:tr w:rsidR="006F52CD" w:rsidRPr="00AD26F5" w14:paraId="0DF9BFA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1498422" w14:textId="165ACC07" w:rsidR="006F52CD" w:rsidRPr="00AD26F5" w:rsidRDefault="006F52CD" w:rsidP="006F52CD">
            <w:pPr>
              <w:jc w:val="center"/>
              <w:rPr>
                <w:sz w:val="22"/>
              </w:rPr>
            </w:pPr>
            <w:r w:rsidRPr="00AD26F5">
              <w:rPr>
                <w:sz w:val="22"/>
              </w:rPr>
              <w:t>12</w:t>
            </w:r>
            <w:r w:rsidR="004D4A85">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C5EFFF8" w14:textId="77777777" w:rsidR="006F52CD" w:rsidRPr="00AD26F5" w:rsidRDefault="006F52CD" w:rsidP="006F52CD">
            <w:r w:rsidRPr="00AD26F5">
              <w:t xml:space="preserve">Miškiniškių kaimo kapinės (Miškiniškių k., Skiemonių sen.) </w:t>
            </w:r>
          </w:p>
        </w:tc>
        <w:tc>
          <w:tcPr>
            <w:tcW w:w="2832" w:type="dxa"/>
            <w:tcBorders>
              <w:top w:val="single" w:sz="4" w:space="0" w:color="auto"/>
              <w:left w:val="single" w:sz="4" w:space="0" w:color="auto"/>
              <w:bottom w:val="single" w:sz="4" w:space="0" w:color="auto"/>
              <w:right w:val="single" w:sz="4" w:space="0" w:color="auto"/>
            </w:tcBorders>
            <w:hideMark/>
          </w:tcPr>
          <w:p w14:paraId="338E8AFC"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E76C0BB" w14:textId="77777777" w:rsidR="006F52CD" w:rsidRPr="00AD26F5" w:rsidRDefault="006F52CD" w:rsidP="006F52CD">
            <w:pPr>
              <w:jc w:val="center"/>
            </w:pPr>
            <w:r w:rsidRPr="00AD26F5">
              <w:t>0,22</w:t>
            </w:r>
          </w:p>
        </w:tc>
        <w:tc>
          <w:tcPr>
            <w:tcW w:w="2520" w:type="dxa"/>
            <w:tcBorders>
              <w:top w:val="single" w:sz="4" w:space="0" w:color="auto"/>
              <w:left w:val="single" w:sz="4" w:space="0" w:color="auto"/>
              <w:bottom w:val="single" w:sz="4" w:space="0" w:color="auto"/>
              <w:right w:val="single" w:sz="4" w:space="0" w:color="auto"/>
            </w:tcBorders>
            <w:hideMark/>
          </w:tcPr>
          <w:p w14:paraId="2CCCC84F"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72D5AA3"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1FAF42F" w14:textId="77777777" w:rsidR="006F52CD" w:rsidRPr="00AD26F5" w:rsidRDefault="006F52CD" w:rsidP="006F52CD">
            <w:pPr>
              <w:rPr>
                <w:sz w:val="22"/>
              </w:rPr>
            </w:pPr>
            <w:r w:rsidRPr="00AD26F5">
              <w:rPr>
                <w:sz w:val="22"/>
              </w:rPr>
              <w:t xml:space="preserve">Anykščių r. sav. </w:t>
            </w:r>
          </w:p>
          <w:p w14:paraId="0376882B" w14:textId="77777777" w:rsidR="006F52CD" w:rsidRPr="00AD26F5" w:rsidRDefault="006F52CD" w:rsidP="006F52CD">
            <w:pPr>
              <w:rPr>
                <w:sz w:val="22"/>
              </w:rPr>
            </w:pPr>
            <w:r w:rsidRPr="00AD26F5">
              <w:rPr>
                <w:sz w:val="22"/>
              </w:rPr>
              <w:t xml:space="preserve">Skiemonių seniūnija </w:t>
            </w:r>
          </w:p>
          <w:p w14:paraId="75528BF8" w14:textId="77777777" w:rsidR="006F52CD" w:rsidRPr="00AD26F5" w:rsidRDefault="006F52CD" w:rsidP="006F52CD">
            <w:pPr>
              <w:rPr>
                <w:sz w:val="22"/>
              </w:rPr>
            </w:pPr>
            <w:r w:rsidRPr="00AD26F5">
              <w:rPr>
                <w:sz w:val="22"/>
              </w:rPr>
              <w:t xml:space="preserve">Šilo g. 3 </w:t>
            </w:r>
          </w:p>
          <w:p w14:paraId="7AD0ABB1" w14:textId="77777777" w:rsidR="006F52CD" w:rsidRPr="00AD26F5" w:rsidRDefault="006F52CD" w:rsidP="006F52CD">
            <w:pPr>
              <w:rPr>
                <w:sz w:val="22"/>
              </w:rPr>
            </w:pPr>
            <w:r w:rsidRPr="00AD26F5">
              <w:rPr>
                <w:sz w:val="22"/>
              </w:rPr>
              <w:t xml:space="preserve">29223 Skiemonys </w:t>
            </w:r>
          </w:p>
          <w:p w14:paraId="32579638" w14:textId="77777777" w:rsidR="006F52CD" w:rsidRDefault="006F52CD" w:rsidP="006F52CD">
            <w:pPr>
              <w:rPr>
                <w:sz w:val="22"/>
              </w:rPr>
            </w:pPr>
            <w:r w:rsidRPr="00AD26F5">
              <w:rPr>
                <w:sz w:val="22"/>
              </w:rPr>
              <w:t xml:space="preserve">Anykščių r. </w:t>
            </w:r>
          </w:p>
          <w:p w14:paraId="0E525821" w14:textId="3FD89916"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31FB3A56" w14:textId="27B4575B" w:rsidR="006F52CD" w:rsidRPr="00AD26F5" w:rsidRDefault="006F52CD" w:rsidP="006F52CD">
            <w:pPr>
              <w:rPr>
                <w:sz w:val="22"/>
              </w:rPr>
            </w:pPr>
            <w:r w:rsidRPr="00AD26F5">
              <w:rPr>
                <w:sz w:val="22"/>
              </w:rPr>
              <w:t>tel. (</w:t>
            </w:r>
            <w:r w:rsidR="004D4A85">
              <w:rPr>
                <w:sz w:val="22"/>
              </w:rPr>
              <w:t>0</w:t>
            </w:r>
            <w:r w:rsidRPr="00AD26F5">
              <w:rPr>
                <w:sz w:val="22"/>
              </w:rPr>
              <w:t xml:space="preserve"> 381) 47 846</w:t>
            </w:r>
          </w:p>
        </w:tc>
      </w:tr>
      <w:tr w:rsidR="006F52CD" w:rsidRPr="00AD26F5" w14:paraId="2F4A798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413A04F1" w14:textId="194C43C9" w:rsidR="006F52CD" w:rsidRPr="00AD26F5" w:rsidRDefault="006F52CD" w:rsidP="006F52CD">
            <w:pPr>
              <w:jc w:val="center"/>
              <w:rPr>
                <w:sz w:val="22"/>
              </w:rPr>
            </w:pPr>
            <w:r w:rsidRPr="00AD26F5">
              <w:rPr>
                <w:sz w:val="22"/>
              </w:rPr>
              <w:t>12</w:t>
            </w:r>
            <w:r w:rsidR="004D4A85">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9DC6FE2" w14:textId="77777777" w:rsidR="006F52CD" w:rsidRPr="00AD26F5" w:rsidRDefault="006F52CD" w:rsidP="006F52CD">
            <w:r w:rsidRPr="00AD26F5">
              <w:t>Nagurkiškio kaimo kapinės (Nagurkiškio k., Skiemonių sen.)</w:t>
            </w:r>
          </w:p>
        </w:tc>
        <w:tc>
          <w:tcPr>
            <w:tcW w:w="2832" w:type="dxa"/>
            <w:tcBorders>
              <w:top w:val="single" w:sz="4" w:space="0" w:color="auto"/>
              <w:left w:val="single" w:sz="4" w:space="0" w:color="auto"/>
              <w:bottom w:val="single" w:sz="4" w:space="0" w:color="auto"/>
              <w:right w:val="single" w:sz="4" w:space="0" w:color="auto"/>
            </w:tcBorders>
            <w:hideMark/>
          </w:tcPr>
          <w:p w14:paraId="48BD253D"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B4A83D5" w14:textId="77777777" w:rsidR="006F52CD" w:rsidRPr="00AD26F5" w:rsidRDefault="006F52CD" w:rsidP="006F52CD">
            <w:pPr>
              <w:jc w:val="center"/>
            </w:pPr>
            <w:r w:rsidRPr="00AD26F5">
              <w:t>0,16</w:t>
            </w:r>
          </w:p>
        </w:tc>
        <w:tc>
          <w:tcPr>
            <w:tcW w:w="2520" w:type="dxa"/>
            <w:tcBorders>
              <w:top w:val="single" w:sz="4" w:space="0" w:color="auto"/>
              <w:left w:val="single" w:sz="4" w:space="0" w:color="auto"/>
              <w:bottom w:val="single" w:sz="4" w:space="0" w:color="auto"/>
              <w:right w:val="single" w:sz="4" w:space="0" w:color="auto"/>
            </w:tcBorders>
            <w:hideMark/>
          </w:tcPr>
          <w:p w14:paraId="14B040B9"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8AFB17A"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7387EF9" w14:textId="77777777" w:rsidR="006F52CD" w:rsidRPr="00AD26F5" w:rsidRDefault="006F52CD" w:rsidP="006F52CD">
            <w:pPr>
              <w:rPr>
                <w:sz w:val="22"/>
              </w:rPr>
            </w:pPr>
            <w:r w:rsidRPr="00AD26F5">
              <w:rPr>
                <w:sz w:val="22"/>
              </w:rPr>
              <w:t xml:space="preserve">Anykščių r. sav. </w:t>
            </w:r>
          </w:p>
          <w:p w14:paraId="6D6BCE47" w14:textId="77777777" w:rsidR="006F52CD" w:rsidRPr="00AD26F5" w:rsidRDefault="006F52CD" w:rsidP="006F52CD">
            <w:pPr>
              <w:rPr>
                <w:sz w:val="22"/>
              </w:rPr>
            </w:pPr>
            <w:r w:rsidRPr="00AD26F5">
              <w:rPr>
                <w:sz w:val="22"/>
              </w:rPr>
              <w:t xml:space="preserve">Skiemonių seniūnija </w:t>
            </w:r>
          </w:p>
          <w:p w14:paraId="5BD55FFE" w14:textId="77777777" w:rsidR="006F52CD" w:rsidRPr="00AD26F5" w:rsidRDefault="006F52CD" w:rsidP="006F52CD">
            <w:pPr>
              <w:rPr>
                <w:sz w:val="22"/>
              </w:rPr>
            </w:pPr>
            <w:r w:rsidRPr="00AD26F5">
              <w:rPr>
                <w:sz w:val="22"/>
              </w:rPr>
              <w:t xml:space="preserve"> Šilo g. 3 </w:t>
            </w:r>
          </w:p>
          <w:p w14:paraId="23D08A30" w14:textId="77777777" w:rsidR="006F52CD" w:rsidRPr="00AD26F5" w:rsidRDefault="006F52CD" w:rsidP="006F52CD">
            <w:pPr>
              <w:rPr>
                <w:sz w:val="22"/>
              </w:rPr>
            </w:pPr>
            <w:r w:rsidRPr="00AD26F5">
              <w:rPr>
                <w:sz w:val="22"/>
              </w:rPr>
              <w:t xml:space="preserve">29223 Skiemonys </w:t>
            </w:r>
          </w:p>
          <w:p w14:paraId="12521108" w14:textId="77777777" w:rsidR="006F52CD" w:rsidRDefault="006F52CD" w:rsidP="006F52CD">
            <w:pPr>
              <w:rPr>
                <w:sz w:val="22"/>
              </w:rPr>
            </w:pPr>
            <w:r w:rsidRPr="00AD26F5">
              <w:rPr>
                <w:sz w:val="22"/>
              </w:rPr>
              <w:t xml:space="preserve">Anykščių r. </w:t>
            </w:r>
          </w:p>
          <w:p w14:paraId="04570888" w14:textId="014871B1"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290E93D7" w14:textId="0B801571" w:rsidR="006F52CD" w:rsidRPr="00AD26F5" w:rsidRDefault="006F52CD" w:rsidP="006F52CD">
            <w:pPr>
              <w:rPr>
                <w:sz w:val="22"/>
              </w:rPr>
            </w:pPr>
            <w:r w:rsidRPr="00AD26F5">
              <w:rPr>
                <w:sz w:val="22"/>
              </w:rPr>
              <w:t>tel. (</w:t>
            </w:r>
            <w:r w:rsidR="004D4A85">
              <w:rPr>
                <w:sz w:val="22"/>
              </w:rPr>
              <w:t>0</w:t>
            </w:r>
            <w:r w:rsidRPr="00AD26F5">
              <w:rPr>
                <w:sz w:val="22"/>
              </w:rPr>
              <w:t xml:space="preserve"> 381) 47 846</w:t>
            </w:r>
          </w:p>
        </w:tc>
      </w:tr>
      <w:tr w:rsidR="006F52CD" w:rsidRPr="00AD26F5" w14:paraId="5A168DF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725AC8D" w14:textId="1B41F7E4" w:rsidR="006F52CD" w:rsidRPr="00AD26F5" w:rsidRDefault="006F52CD" w:rsidP="006F52CD">
            <w:pPr>
              <w:jc w:val="center"/>
              <w:rPr>
                <w:sz w:val="22"/>
              </w:rPr>
            </w:pPr>
            <w:r w:rsidRPr="00AD26F5">
              <w:rPr>
                <w:sz w:val="22"/>
              </w:rPr>
              <w:t>12</w:t>
            </w:r>
            <w:r w:rsidR="004D4A85">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B597C01" w14:textId="77777777" w:rsidR="006F52CD" w:rsidRPr="00AD26F5" w:rsidRDefault="006F52CD" w:rsidP="006F52CD">
            <w:r w:rsidRPr="00AD26F5">
              <w:t xml:space="preserve">Narkiškio kaimo kapinės (Narkiškio k., Skiemonių sen.)  </w:t>
            </w:r>
          </w:p>
        </w:tc>
        <w:tc>
          <w:tcPr>
            <w:tcW w:w="2832" w:type="dxa"/>
            <w:tcBorders>
              <w:top w:val="single" w:sz="4" w:space="0" w:color="auto"/>
              <w:left w:val="single" w:sz="4" w:space="0" w:color="auto"/>
              <w:bottom w:val="single" w:sz="4" w:space="0" w:color="auto"/>
              <w:right w:val="single" w:sz="4" w:space="0" w:color="auto"/>
            </w:tcBorders>
            <w:hideMark/>
          </w:tcPr>
          <w:p w14:paraId="12F729F4" w14:textId="77777777" w:rsidR="006F52CD" w:rsidRPr="00AD26F5" w:rsidRDefault="006F52CD" w:rsidP="006F52C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F112539" w14:textId="77777777" w:rsidR="006F52CD" w:rsidRPr="00AD26F5" w:rsidRDefault="006F52CD" w:rsidP="006F52CD">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3FCDBC4C" w14:textId="77777777" w:rsidR="006F52CD" w:rsidRPr="00AD26F5" w:rsidRDefault="006F52CD" w:rsidP="006F52C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2BD791D" w14:textId="77777777" w:rsidR="006F52CD" w:rsidRPr="00AD26F5" w:rsidRDefault="006F52CD" w:rsidP="006F52C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9DC2EA4" w14:textId="77777777" w:rsidR="006F52CD" w:rsidRPr="00AD26F5" w:rsidRDefault="006F52CD" w:rsidP="006F52CD">
            <w:pPr>
              <w:rPr>
                <w:sz w:val="22"/>
              </w:rPr>
            </w:pPr>
            <w:r w:rsidRPr="00AD26F5">
              <w:rPr>
                <w:sz w:val="22"/>
              </w:rPr>
              <w:t xml:space="preserve">Anykščių r. sav. </w:t>
            </w:r>
          </w:p>
          <w:p w14:paraId="1EF63301" w14:textId="77777777" w:rsidR="006F52CD" w:rsidRPr="00AD26F5" w:rsidRDefault="006F52CD" w:rsidP="006F52CD">
            <w:pPr>
              <w:rPr>
                <w:sz w:val="22"/>
              </w:rPr>
            </w:pPr>
            <w:r w:rsidRPr="00AD26F5">
              <w:rPr>
                <w:sz w:val="22"/>
              </w:rPr>
              <w:t xml:space="preserve">Skiemonių seniūnija </w:t>
            </w:r>
          </w:p>
          <w:p w14:paraId="660F76A4" w14:textId="77777777" w:rsidR="006F52CD" w:rsidRPr="00AD26F5" w:rsidRDefault="006F52CD" w:rsidP="006F52CD">
            <w:pPr>
              <w:rPr>
                <w:sz w:val="22"/>
              </w:rPr>
            </w:pPr>
            <w:r w:rsidRPr="00AD26F5">
              <w:rPr>
                <w:sz w:val="22"/>
              </w:rPr>
              <w:t xml:space="preserve">  Šilo g. 3 </w:t>
            </w:r>
          </w:p>
          <w:p w14:paraId="7A476424" w14:textId="77777777" w:rsidR="006F52CD" w:rsidRPr="00AD26F5" w:rsidRDefault="006F52CD" w:rsidP="006F52CD">
            <w:pPr>
              <w:rPr>
                <w:sz w:val="22"/>
              </w:rPr>
            </w:pPr>
            <w:r w:rsidRPr="00AD26F5">
              <w:rPr>
                <w:sz w:val="22"/>
              </w:rPr>
              <w:t xml:space="preserve">29223 Skiemonys </w:t>
            </w:r>
          </w:p>
          <w:p w14:paraId="1FD9AEDE" w14:textId="77777777" w:rsidR="006F52CD" w:rsidRDefault="006F52CD" w:rsidP="006F52CD">
            <w:pPr>
              <w:rPr>
                <w:sz w:val="22"/>
              </w:rPr>
            </w:pPr>
            <w:r w:rsidRPr="00AD26F5">
              <w:rPr>
                <w:sz w:val="22"/>
              </w:rPr>
              <w:t xml:space="preserve">Anykščių r. </w:t>
            </w:r>
          </w:p>
          <w:p w14:paraId="14EF2BD6" w14:textId="35CE3926" w:rsidR="00B4177B" w:rsidRPr="00AD26F5" w:rsidRDefault="00B4177B" w:rsidP="006F52CD">
            <w:pPr>
              <w:rPr>
                <w:sz w:val="22"/>
              </w:rPr>
            </w:pPr>
            <w:r w:rsidRPr="00AD26F5">
              <w:rPr>
                <w:sz w:val="22"/>
              </w:rPr>
              <w:t>Seniūn</w:t>
            </w:r>
            <w:r>
              <w:rPr>
                <w:sz w:val="22"/>
              </w:rPr>
              <w:t>ė</w:t>
            </w:r>
            <w:r w:rsidRPr="00AD26F5">
              <w:rPr>
                <w:sz w:val="22"/>
              </w:rPr>
              <w:t xml:space="preserve"> </w:t>
            </w:r>
            <w:r>
              <w:rPr>
                <w:sz w:val="22"/>
              </w:rPr>
              <w:t>Birutė Kirkienė</w:t>
            </w:r>
          </w:p>
          <w:p w14:paraId="5A0DAF9A" w14:textId="5D468359" w:rsidR="006F52CD" w:rsidRPr="00AD26F5" w:rsidRDefault="006F52CD" w:rsidP="006F52CD">
            <w:pPr>
              <w:rPr>
                <w:sz w:val="22"/>
              </w:rPr>
            </w:pPr>
            <w:r w:rsidRPr="00AD26F5">
              <w:rPr>
                <w:sz w:val="22"/>
              </w:rPr>
              <w:t>tel. (</w:t>
            </w:r>
            <w:r w:rsidR="004D4A85">
              <w:rPr>
                <w:sz w:val="22"/>
              </w:rPr>
              <w:t>0</w:t>
            </w:r>
            <w:r w:rsidRPr="00AD26F5">
              <w:rPr>
                <w:sz w:val="22"/>
              </w:rPr>
              <w:t xml:space="preserve"> 381) 47 846</w:t>
            </w:r>
          </w:p>
        </w:tc>
      </w:tr>
      <w:tr w:rsidR="004D4A85" w:rsidRPr="00AD26F5" w14:paraId="200138CC" w14:textId="77777777" w:rsidTr="004D4A85">
        <w:trPr>
          <w:trHeight w:val="23"/>
        </w:trPr>
        <w:tc>
          <w:tcPr>
            <w:tcW w:w="704" w:type="dxa"/>
            <w:tcBorders>
              <w:top w:val="single" w:sz="4" w:space="0" w:color="auto"/>
              <w:left w:val="single" w:sz="4" w:space="0" w:color="auto"/>
              <w:bottom w:val="single" w:sz="4" w:space="0" w:color="auto"/>
              <w:right w:val="single" w:sz="4" w:space="0" w:color="auto"/>
            </w:tcBorders>
            <w:hideMark/>
          </w:tcPr>
          <w:p w14:paraId="2E5159EE" w14:textId="61403855" w:rsidR="004D4A85" w:rsidRPr="00AD26F5" w:rsidRDefault="004D4A85" w:rsidP="004D4A85">
            <w:pPr>
              <w:jc w:val="center"/>
              <w:rPr>
                <w:sz w:val="22"/>
              </w:rPr>
            </w:pPr>
            <w:r w:rsidRPr="00AD26F5">
              <w:rPr>
                <w:sz w:val="22"/>
              </w:rPr>
              <w:t>12</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1F3DC73" w14:textId="77777777" w:rsidR="004D4A85" w:rsidRPr="00AD26F5" w:rsidRDefault="004D4A85" w:rsidP="004D4A85">
            <w:r w:rsidRPr="00AD26F5">
              <w:t xml:space="preserve">Ožionių kaimo kapinės (Ožionių k., Skiemonių sen.) </w:t>
            </w:r>
          </w:p>
        </w:tc>
        <w:tc>
          <w:tcPr>
            <w:tcW w:w="2832" w:type="dxa"/>
            <w:tcBorders>
              <w:top w:val="single" w:sz="4" w:space="0" w:color="auto"/>
              <w:left w:val="single" w:sz="4" w:space="0" w:color="auto"/>
              <w:bottom w:val="single" w:sz="4" w:space="0" w:color="auto"/>
              <w:right w:val="single" w:sz="4" w:space="0" w:color="auto"/>
            </w:tcBorders>
            <w:hideMark/>
          </w:tcPr>
          <w:p w14:paraId="035CEB38"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1EB862BE" w14:textId="2843F0A6" w:rsidR="004D4A85" w:rsidRPr="004D4A85" w:rsidRDefault="004D4A85" w:rsidP="004D4A85">
            <w:pPr>
              <w:jc w:val="center"/>
            </w:pPr>
            <w:r w:rsidRPr="004D4A85">
              <w:t>0,0871</w:t>
            </w:r>
          </w:p>
        </w:tc>
        <w:tc>
          <w:tcPr>
            <w:tcW w:w="2520" w:type="dxa"/>
            <w:tcBorders>
              <w:top w:val="single" w:sz="4" w:space="0" w:color="auto"/>
              <w:left w:val="single" w:sz="4" w:space="0" w:color="auto"/>
              <w:bottom w:val="single" w:sz="4" w:space="0" w:color="auto"/>
              <w:right w:val="single" w:sz="4" w:space="0" w:color="auto"/>
            </w:tcBorders>
          </w:tcPr>
          <w:p w14:paraId="5173D65D" w14:textId="77777777" w:rsidR="004D4A85" w:rsidRPr="004D4A85" w:rsidRDefault="004D4A85" w:rsidP="004D4A85">
            <w:pPr>
              <w:jc w:val="center"/>
              <w:rPr>
                <w:sz w:val="22"/>
                <w:szCs w:val="22"/>
              </w:rPr>
            </w:pPr>
            <w:r w:rsidRPr="004D4A85">
              <w:rPr>
                <w:sz w:val="22"/>
                <w:szCs w:val="22"/>
              </w:rPr>
              <w:t xml:space="preserve">Žemės sklypo unikalus </w:t>
            </w:r>
          </w:p>
          <w:p w14:paraId="63F38141" w14:textId="77777777" w:rsidR="004D4A85" w:rsidRPr="004D4A85" w:rsidRDefault="004D4A85" w:rsidP="004D4A85">
            <w:pPr>
              <w:jc w:val="center"/>
              <w:rPr>
                <w:sz w:val="22"/>
                <w:szCs w:val="22"/>
              </w:rPr>
            </w:pPr>
            <w:r w:rsidRPr="004D4A85">
              <w:rPr>
                <w:sz w:val="22"/>
                <w:szCs w:val="22"/>
              </w:rPr>
              <w:t xml:space="preserve">Nr. 4400-6723-6662, </w:t>
            </w:r>
          </w:p>
          <w:p w14:paraId="22B0E19E" w14:textId="0FB281CB" w:rsidR="004D4A85" w:rsidRPr="004D4A85" w:rsidRDefault="004D4A85" w:rsidP="004D4A85">
            <w:pPr>
              <w:jc w:val="center"/>
              <w:rPr>
                <w:sz w:val="22"/>
              </w:rPr>
            </w:pPr>
            <w:r w:rsidRPr="004D4A85">
              <w:rPr>
                <w:sz w:val="22"/>
                <w:szCs w:val="22"/>
              </w:rPr>
              <w:t>2025-12-18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6CC2361"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076328B" w14:textId="77777777" w:rsidR="004D4A85" w:rsidRPr="00AD26F5" w:rsidRDefault="004D4A85" w:rsidP="004D4A85">
            <w:pPr>
              <w:rPr>
                <w:sz w:val="22"/>
              </w:rPr>
            </w:pPr>
            <w:r w:rsidRPr="00AD26F5">
              <w:rPr>
                <w:sz w:val="22"/>
              </w:rPr>
              <w:t xml:space="preserve">Anykščių r. sav. </w:t>
            </w:r>
          </w:p>
          <w:p w14:paraId="217DC8C1" w14:textId="77777777" w:rsidR="004D4A85" w:rsidRPr="00AD26F5" w:rsidRDefault="004D4A85" w:rsidP="004D4A85">
            <w:pPr>
              <w:rPr>
                <w:sz w:val="22"/>
              </w:rPr>
            </w:pPr>
            <w:r w:rsidRPr="00AD26F5">
              <w:rPr>
                <w:sz w:val="22"/>
              </w:rPr>
              <w:t xml:space="preserve">Skiemonių seniūnija </w:t>
            </w:r>
          </w:p>
          <w:p w14:paraId="718B47D0" w14:textId="77777777" w:rsidR="004D4A85" w:rsidRPr="00AD26F5" w:rsidRDefault="004D4A85" w:rsidP="004D4A85">
            <w:pPr>
              <w:rPr>
                <w:sz w:val="22"/>
              </w:rPr>
            </w:pPr>
            <w:r w:rsidRPr="00AD26F5">
              <w:rPr>
                <w:sz w:val="22"/>
              </w:rPr>
              <w:t xml:space="preserve"> Šilo g. 3 </w:t>
            </w:r>
          </w:p>
          <w:p w14:paraId="074EDD25" w14:textId="77777777" w:rsidR="004D4A85" w:rsidRPr="00AD26F5" w:rsidRDefault="004D4A85" w:rsidP="004D4A85">
            <w:pPr>
              <w:rPr>
                <w:sz w:val="22"/>
              </w:rPr>
            </w:pPr>
            <w:r w:rsidRPr="00AD26F5">
              <w:rPr>
                <w:sz w:val="22"/>
              </w:rPr>
              <w:t xml:space="preserve">29223 Skiemonys </w:t>
            </w:r>
          </w:p>
          <w:p w14:paraId="77867B2D" w14:textId="77777777" w:rsidR="004D4A85" w:rsidRDefault="004D4A85" w:rsidP="004D4A85">
            <w:pPr>
              <w:rPr>
                <w:sz w:val="22"/>
              </w:rPr>
            </w:pPr>
            <w:r w:rsidRPr="00AD26F5">
              <w:rPr>
                <w:sz w:val="22"/>
              </w:rPr>
              <w:t xml:space="preserve">Anykščių r. </w:t>
            </w:r>
          </w:p>
          <w:p w14:paraId="34F748F9" w14:textId="494248CB" w:rsidR="00B4177B" w:rsidRPr="00AD26F5" w:rsidRDefault="00B4177B" w:rsidP="004D4A85">
            <w:pPr>
              <w:rPr>
                <w:sz w:val="22"/>
              </w:rPr>
            </w:pPr>
            <w:r w:rsidRPr="00AD26F5">
              <w:rPr>
                <w:sz w:val="22"/>
              </w:rPr>
              <w:t>Seniūn</w:t>
            </w:r>
            <w:r>
              <w:rPr>
                <w:sz w:val="22"/>
              </w:rPr>
              <w:t>ė</w:t>
            </w:r>
            <w:r w:rsidRPr="00AD26F5">
              <w:rPr>
                <w:sz w:val="22"/>
              </w:rPr>
              <w:t xml:space="preserve"> </w:t>
            </w:r>
            <w:r>
              <w:rPr>
                <w:sz w:val="22"/>
              </w:rPr>
              <w:t>Birutė Kirkienė</w:t>
            </w:r>
          </w:p>
          <w:p w14:paraId="456071F9" w14:textId="464FE5F5"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349327F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9ECADB1" w14:textId="650979BD" w:rsidR="004D4A85" w:rsidRPr="00AD26F5" w:rsidRDefault="004D4A85" w:rsidP="004D4A85">
            <w:pPr>
              <w:jc w:val="center"/>
              <w:rPr>
                <w:sz w:val="22"/>
              </w:rPr>
            </w:pPr>
            <w:r w:rsidRPr="00AD26F5">
              <w:rPr>
                <w:sz w:val="22"/>
              </w:rPr>
              <w:lastRenderedPageBreak/>
              <w:t>12</w:t>
            </w:r>
            <w:r>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7D0595C" w14:textId="77777777" w:rsidR="004D4A85" w:rsidRPr="00AD26F5" w:rsidRDefault="004D4A85" w:rsidP="004D4A85">
            <w:r w:rsidRPr="00AD26F5">
              <w:t>Paberėžių kaimo kapinės (Paberėžių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F00F424"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2A2DB1F" w14:textId="77777777" w:rsidR="004D4A85" w:rsidRPr="00AD26F5" w:rsidRDefault="004D4A85" w:rsidP="004D4A85">
            <w:pPr>
              <w:jc w:val="center"/>
            </w:pPr>
            <w:r w:rsidRPr="00AD26F5">
              <w:t>0,24</w:t>
            </w:r>
          </w:p>
        </w:tc>
        <w:tc>
          <w:tcPr>
            <w:tcW w:w="2520" w:type="dxa"/>
            <w:tcBorders>
              <w:top w:val="single" w:sz="4" w:space="0" w:color="auto"/>
              <w:left w:val="single" w:sz="4" w:space="0" w:color="auto"/>
              <w:bottom w:val="single" w:sz="4" w:space="0" w:color="auto"/>
              <w:right w:val="single" w:sz="4" w:space="0" w:color="auto"/>
            </w:tcBorders>
            <w:hideMark/>
          </w:tcPr>
          <w:p w14:paraId="6CBD307E"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0FA31E8"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9596CEC" w14:textId="77777777" w:rsidR="004D4A85" w:rsidRPr="00AD26F5" w:rsidRDefault="004D4A85" w:rsidP="004D4A85">
            <w:pPr>
              <w:rPr>
                <w:sz w:val="22"/>
              </w:rPr>
            </w:pPr>
            <w:r w:rsidRPr="00AD26F5">
              <w:rPr>
                <w:sz w:val="22"/>
              </w:rPr>
              <w:t xml:space="preserve">Anykščių r. sav. </w:t>
            </w:r>
          </w:p>
          <w:p w14:paraId="46B452D4" w14:textId="77777777" w:rsidR="004D4A85" w:rsidRPr="00AD26F5" w:rsidRDefault="004D4A85" w:rsidP="004D4A85">
            <w:pPr>
              <w:rPr>
                <w:sz w:val="22"/>
              </w:rPr>
            </w:pPr>
            <w:r w:rsidRPr="00AD26F5">
              <w:rPr>
                <w:sz w:val="22"/>
              </w:rPr>
              <w:t xml:space="preserve">Skiemonių seniūnija </w:t>
            </w:r>
          </w:p>
          <w:p w14:paraId="0EDA7898" w14:textId="77777777" w:rsidR="004D4A85" w:rsidRPr="00AD26F5" w:rsidRDefault="004D4A85" w:rsidP="004D4A85">
            <w:pPr>
              <w:rPr>
                <w:sz w:val="22"/>
              </w:rPr>
            </w:pPr>
            <w:r w:rsidRPr="00AD26F5">
              <w:rPr>
                <w:sz w:val="22"/>
              </w:rPr>
              <w:t xml:space="preserve">  Šilo g. 3 </w:t>
            </w:r>
          </w:p>
          <w:p w14:paraId="6E511012" w14:textId="77777777" w:rsidR="004D4A85" w:rsidRPr="00AD26F5" w:rsidRDefault="004D4A85" w:rsidP="004D4A85">
            <w:pPr>
              <w:rPr>
                <w:sz w:val="22"/>
              </w:rPr>
            </w:pPr>
            <w:r w:rsidRPr="00AD26F5">
              <w:rPr>
                <w:sz w:val="22"/>
              </w:rPr>
              <w:t xml:space="preserve">29223 Skiemonys </w:t>
            </w:r>
          </w:p>
          <w:p w14:paraId="36E26CDD" w14:textId="77777777" w:rsidR="004D4A85" w:rsidRDefault="004D4A85" w:rsidP="004D4A85">
            <w:pPr>
              <w:rPr>
                <w:sz w:val="22"/>
              </w:rPr>
            </w:pPr>
            <w:r w:rsidRPr="00AD26F5">
              <w:rPr>
                <w:sz w:val="22"/>
              </w:rPr>
              <w:t xml:space="preserve">Anykščių r. </w:t>
            </w:r>
          </w:p>
          <w:p w14:paraId="1500A600" w14:textId="23F11066" w:rsidR="00B4177B" w:rsidRPr="00AD26F5" w:rsidRDefault="00B4177B" w:rsidP="004D4A85">
            <w:pPr>
              <w:rPr>
                <w:sz w:val="22"/>
              </w:rPr>
            </w:pPr>
            <w:r w:rsidRPr="00AD26F5">
              <w:rPr>
                <w:sz w:val="22"/>
              </w:rPr>
              <w:t>Seniūn</w:t>
            </w:r>
            <w:r>
              <w:rPr>
                <w:sz w:val="22"/>
              </w:rPr>
              <w:t>ė</w:t>
            </w:r>
            <w:r w:rsidRPr="00AD26F5">
              <w:rPr>
                <w:sz w:val="22"/>
              </w:rPr>
              <w:t xml:space="preserve"> </w:t>
            </w:r>
            <w:r>
              <w:rPr>
                <w:sz w:val="22"/>
              </w:rPr>
              <w:t>Birutė Kirkienė</w:t>
            </w:r>
          </w:p>
          <w:p w14:paraId="21A791DA" w14:textId="5BE621B0"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52CE5836"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C722646" w14:textId="78773BC1" w:rsidR="004D4A85" w:rsidRPr="00AD26F5" w:rsidRDefault="004D4A85" w:rsidP="004D4A85">
            <w:pPr>
              <w:jc w:val="center"/>
              <w:rPr>
                <w:sz w:val="22"/>
              </w:rPr>
            </w:pPr>
            <w:r w:rsidRPr="00AD26F5">
              <w:rPr>
                <w:sz w:val="22"/>
              </w:rPr>
              <w:t>12</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2330D98" w14:textId="77777777" w:rsidR="004D4A85" w:rsidRPr="00AD26F5" w:rsidRDefault="004D4A85" w:rsidP="004D4A85">
            <w:r w:rsidRPr="00AD26F5">
              <w:t>Paežerių kaimo kapinės (Paežerių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B9D429B"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B110B99" w14:textId="77777777" w:rsidR="004D4A85" w:rsidRPr="00AD26F5" w:rsidRDefault="004D4A85" w:rsidP="004D4A85">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07F6DDE1"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4AAA66E"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1BF8B73" w14:textId="77777777" w:rsidR="004D4A85" w:rsidRPr="00AD26F5" w:rsidRDefault="004D4A85" w:rsidP="004D4A85">
            <w:pPr>
              <w:rPr>
                <w:sz w:val="22"/>
              </w:rPr>
            </w:pPr>
            <w:r w:rsidRPr="00AD26F5">
              <w:rPr>
                <w:sz w:val="22"/>
              </w:rPr>
              <w:t xml:space="preserve">Anykščių r. sav. </w:t>
            </w:r>
          </w:p>
          <w:p w14:paraId="6C558B2C" w14:textId="77777777" w:rsidR="004D4A85" w:rsidRPr="00AD26F5" w:rsidRDefault="004D4A85" w:rsidP="004D4A85">
            <w:pPr>
              <w:rPr>
                <w:sz w:val="22"/>
              </w:rPr>
            </w:pPr>
            <w:r w:rsidRPr="00AD26F5">
              <w:rPr>
                <w:sz w:val="22"/>
              </w:rPr>
              <w:t xml:space="preserve">Skiemonių seniūnija </w:t>
            </w:r>
          </w:p>
          <w:p w14:paraId="28C9135E" w14:textId="77777777" w:rsidR="004D4A85" w:rsidRPr="00AD26F5" w:rsidRDefault="004D4A85" w:rsidP="004D4A85">
            <w:pPr>
              <w:rPr>
                <w:sz w:val="22"/>
              </w:rPr>
            </w:pPr>
            <w:r w:rsidRPr="00AD26F5">
              <w:rPr>
                <w:sz w:val="22"/>
              </w:rPr>
              <w:t xml:space="preserve"> Šilo g. 3 </w:t>
            </w:r>
          </w:p>
          <w:p w14:paraId="44F8C4B4" w14:textId="77777777" w:rsidR="004D4A85" w:rsidRPr="00AD26F5" w:rsidRDefault="004D4A85" w:rsidP="004D4A85">
            <w:pPr>
              <w:rPr>
                <w:sz w:val="22"/>
              </w:rPr>
            </w:pPr>
            <w:r w:rsidRPr="00AD26F5">
              <w:rPr>
                <w:sz w:val="22"/>
              </w:rPr>
              <w:t xml:space="preserve">29223 Skiemonys </w:t>
            </w:r>
          </w:p>
          <w:p w14:paraId="169F1924" w14:textId="77777777" w:rsidR="004D4A85" w:rsidRDefault="004D4A85" w:rsidP="004D4A85">
            <w:pPr>
              <w:rPr>
                <w:sz w:val="22"/>
              </w:rPr>
            </w:pPr>
            <w:r w:rsidRPr="00AD26F5">
              <w:rPr>
                <w:sz w:val="22"/>
              </w:rPr>
              <w:t xml:space="preserve">Anykščių r. </w:t>
            </w:r>
          </w:p>
          <w:p w14:paraId="638E0EB0" w14:textId="4C7F4042"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00C9A512" w14:textId="186D59BF"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447AC3A8"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511B040E" w14:textId="6F3C694B" w:rsidR="004D4A85" w:rsidRPr="00AD26F5" w:rsidRDefault="004D4A85" w:rsidP="004D4A85">
            <w:pPr>
              <w:jc w:val="center"/>
              <w:rPr>
                <w:sz w:val="22"/>
              </w:rPr>
            </w:pPr>
            <w:r w:rsidRPr="00AD26F5">
              <w:rPr>
                <w:sz w:val="22"/>
              </w:rPr>
              <w:t>12</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4777CBB" w14:textId="77777777" w:rsidR="004D4A85" w:rsidRPr="00AD26F5" w:rsidRDefault="004D4A85" w:rsidP="004D4A85">
            <w:r w:rsidRPr="00AD26F5">
              <w:t>Voversių kaimo kapinės (Voversių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6F8DE23"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46EB423" w14:textId="77777777" w:rsidR="004D4A85" w:rsidRPr="00AD26F5" w:rsidRDefault="004D4A85" w:rsidP="004D4A85">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3601913C"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52D8190"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DD05830" w14:textId="77777777" w:rsidR="004D4A85" w:rsidRPr="00AD26F5" w:rsidRDefault="004D4A85" w:rsidP="004D4A85">
            <w:pPr>
              <w:rPr>
                <w:sz w:val="22"/>
              </w:rPr>
            </w:pPr>
            <w:r w:rsidRPr="00AD26F5">
              <w:rPr>
                <w:sz w:val="22"/>
              </w:rPr>
              <w:t xml:space="preserve">Anykščių r. sav. </w:t>
            </w:r>
          </w:p>
          <w:p w14:paraId="6CD41269" w14:textId="77777777" w:rsidR="004D4A85" w:rsidRPr="00AD26F5" w:rsidRDefault="004D4A85" w:rsidP="004D4A85">
            <w:pPr>
              <w:rPr>
                <w:sz w:val="22"/>
              </w:rPr>
            </w:pPr>
            <w:r w:rsidRPr="00AD26F5">
              <w:rPr>
                <w:sz w:val="22"/>
              </w:rPr>
              <w:t xml:space="preserve">Skiemonių seniūnija </w:t>
            </w:r>
          </w:p>
          <w:p w14:paraId="1ED3326B" w14:textId="77777777" w:rsidR="004D4A85" w:rsidRPr="00AD26F5" w:rsidRDefault="004D4A85" w:rsidP="004D4A85">
            <w:pPr>
              <w:rPr>
                <w:sz w:val="22"/>
              </w:rPr>
            </w:pPr>
            <w:r w:rsidRPr="00AD26F5">
              <w:rPr>
                <w:sz w:val="22"/>
              </w:rPr>
              <w:t xml:space="preserve"> Šilo g. 3 </w:t>
            </w:r>
          </w:p>
          <w:p w14:paraId="2741F87B" w14:textId="77777777" w:rsidR="004D4A85" w:rsidRPr="00AD26F5" w:rsidRDefault="004D4A85" w:rsidP="004D4A85">
            <w:pPr>
              <w:rPr>
                <w:sz w:val="22"/>
              </w:rPr>
            </w:pPr>
            <w:r w:rsidRPr="00AD26F5">
              <w:rPr>
                <w:sz w:val="22"/>
              </w:rPr>
              <w:t xml:space="preserve">29223 Skiemonys </w:t>
            </w:r>
          </w:p>
          <w:p w14:paraId="28E656B5" w14:textId="77777777" w:rsidR="004D4A85" w:rsidRPr="00AD26F5" w:rsidRDefault="004D4A85" w:rsidP="004D4A85">
            <w:pPr>
              <w:rPr>
                <w:sz w:val="22"/>
              </w:rPr>
            </w:pPr>
            <w:r w:rsidRPr="00AD26F5">
              <w:rPr>
                <w:sz w:val="22"/>
              </w:rPr>
              <w:t xml:space="preserve">Anykščių r. </w:t>
            </w:r>
          </w:p>
          <w:p w14:paraId="3BEB1469" w14:textId="496532C3"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578AC89C"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4B0D0C2" w14:textId="5F22F23B" w:rsidR="004D4A85" w:rsidRPr="00AD26F5" w:rsidRDefault="004D4A85" w:rsidP="004D4A85">
            <w:pPr>
              <w:jc w:val="center"/>
              <w:rPr>
                <w:sz w:val="22"/>
              </w:rPr>
            </w:pPr>
            <w:r w:rsidRPr="00AD26F5">
              <w:rPr>
                <w:sz w:val="22"/>
              </w:rPr>
              <w:t>12</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E457C50" w14:textId="77777777" w:rsidR="004D4A85" w:rsidRPr="00AD26F5" w:rsidRDefault="004D4A85" w:rsidP="004D4A85">
            <w:r w:rsidRPr="00AD26F5">
              <w:t>Remeikių kaimo kapinės (Remeikių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ABF0119"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C99F5A0" w14:textId="77777777" w:rsidR="004D4A85" w:rsidRPr="00AD26F5" w:rsidRDefault="004D4A85" w:rsidP="004D4A85">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5970B0EC"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340379B"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1A22866" w14:textId="77777777" w:rsidR="004D4A85" w:rsidRPr="00AD26F5" w:rsidRDefault="004D4A85" w:rsidP="004D4A85">
            <w:pPr>
              <w:rPr>
                <w:sz w:val="22"/>
              </w:rPr>
            </w:pPr>
            <w:r w:rsidRPr="00AD26F5">
              <w:rPr>
                <w:sz w:val="22"/>
              </w:rPr>
              <w:t xml:space="preserve">Anykščių r. sav. </w:t>
            </w:r>
          </w:p>
          <w:p w14:paraId="24F4AAE5" w14:textId="77777777" w:rsidR="004D4A85" w:rsidRPr="00AD26F5" w:rsidRDefault="004D4A85" w:rsidP="004D4A85">
            <w:pPr>
              <w:rPr>
                <w:sz w:val="22"/>
              </w:rPr>
            </w:pPr>
            <w:r w:rsidRPr="00AD26F5">
              <w:rPr>
                <w:sz w:val="22"/>
              </w:rPr>
              <w:t xml:space="preserve">Skiemonių seniūnija </w:t>
            </w:r>
          </w:p>
          <w:p w14:paraId="594CE4DD" w14:textId="77777777" w:rsidR="004D4A85" w:rsidRPr="00AD26F5" w:rsidRDefault="004D4A85" w:rsidP="004D4A85">
            <w:pPr>
              <w:rPr>
                <w:sz w:val="22"/>
              </w:rPr>
            </w:pPr>
            <w:r w:rsidRPr="00AD26F5">
              <w:rPr>
                <w:sz w:val="22"/>
              </w:rPr>
              <w:t xml:space="preserve"> Šilo g. 3 </w:t>
            </w:r>
          </w:p>
          <w:p w14:paraId="75F4CBAC" w14:textId="77777777" w:rsidR="004D4A85" w:rsidRPr="00AD26F5" w:rsidRDefault="004D4A85" w:rsidP="004D4A85">
            <w:pPr>
              <w:rPr>
                <w:sz w:val="22"/>
              </w:rPr>
            </w:pPr>
            <w:r w:rsidRPr="00AD26F5">
              <w:rPr>
                <w:sz w:val="22"/>
              </w:rPr>
              <w:t xml:space="preserve">29223 Skiemonys </w:t>
            </w:r>
          </w:p>
          <w:p w14:paraId="4B367A13" w14:textId="77777777" w:rsidR="004D4A85" w:rsidRDefault="004D4A85" w:rsidP="004D4A85">
            <w:pPr>
              <w:rPr>
                <w:sz w:val="22"/>
              </w:rPr>
            </w:pPr>
            <w:r w:rsidRPr="00AD26F5">
              <w:rPr>
                <w:sz w:val="22"/>
              </w:rPr>
              <w:t xml:space="preserve">Anykščių r. </w:t>
            </w:r>
          </w:p>
          <w:p w14:paraId="17CDC843" w14:textId="269481A9"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0E045703" w14:textId="1A403D35"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74F84C33"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023EDD32" w14:textId="33DB7BF1" w:rsidR="004D4A85" w:rsidRPr="00AD26F5" w:rsidRDefault="004D4A85" w:rsidP="004D4A85">
            <w:pPr>
              <w:jc w:val="center"/>
              <w:rPr>
                <w:sz w:val="22"/>
              </w:rPr>
            </w:pPr>
            <w:r w:rsidRPr="00AD26F5">
              <w:rPr>
                <w:sz w:val="22"/>
              </w:rPr>
              <w:t>1</w:t>
            </w:r>
            <w:r>
              <w:rPr>
                <w:sz w:val="22"/>
              </w:rPr>
              <w:t>30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0B87672" w14:textId="77777777" w:rsidR="004D4A85" w:rsidRPr="00AD26F5" w:rsidRDefault="004D4A85" w:rsidP="004D4A85">
            <w:r w:rsidRPr="00AD26F5">
              <w:t>Žiogų kaimo kapinės (Žiogų k., Skiemonių sen.)</w:t>
            </w:r>
          </w:p>
        </w:tc>
        <w:tc>
          <w:tcPr>
            <w:tcW w:w="2832" w:type="dxa"/>
            <w:tcBorders>
              <w:top w:val="single" w:sz="4" w:space="0" w:color="auto"/>
              <w:left w:val="single" w:sz="4" w:space="0" w:color="auto"/>
              <w:bottom w:val="single" w:sz="4" w:space="0" w:color="auto"/>
              <w:right w:val="single" w:sz="4" w:space="0" w:color="auto"/>
            </w:tcBorders>
            <w:hideMark/>
          </w:tcPr>
          <w:p w14:paraId="7FA4BE7E"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E2CD8C3" w14:textId="77777777" w:rsidR="004D4A85" w:rsidRPr="00AD26F5" w:rsidRDefault="004D4A85" w:rsidP="004D4A85">
            <w:pPr>
              <w:jc w:val="center"/>
            </w:pPr>
            <w:r w:rsidRPr="00AD26F5">
              <w:t>0,27</w:t>
            </w:r>
          </w:p>
        </w:tc>
        <w:tc>
          <w:tcPr>
            <w:tcW w:w="2520" w:type="dxa"/>
            <w:tcBorders>
              <w:top w:val="single" w:sz="4" w:space="0" w:color="auto"/>
              <w:left w:val="single" w:sz="4" w:space="0" w:color="auto"/>
              <w:bottom w:val="single" w:sz="4" w:space="0" w:color="auto"/>
              <w:right w:val="single" w:sz="4" w:space="0" w:color="auto"/>
            </w:tcBorders>
            <w:hideMark/>
          </w:tcPr>
          <w:p w14:paraId="4984ADBF"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20A4A70"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FD65A31" w14:textId="77777777" w:rsidR="004D4A85" w:rsidRPr="00AD26F5" w:rsidRDefault="004D4A85" w:rsidP="004D4A85">
            <w:pPr>
              <w:rPr>
                <w:sz w:val="22"/>
              </w:rPr>
            </w:pPr>
            <w:r w:rsidRPr="00AD26F5">
              <w:rPr>
                <w:sz w:val="22"/>
              </w:rPr>
              <w:t xml:space="preserve">Anykščių r. sav. </w:t>
            </w:r>
          </w:p>
          <w:p w14:paraId="3D4EE9C9" w14:textId="77777777" w:rsidR="004D4A85" w:rsidRPr="00AD26F5" w:rsidRDefault="004D4A85" w:rsidP="004D4A85">
            <w:pPr>
              <w:rPr>
                <w:sz w:val="22"/>
              </w:rPr>
            </w:pPr>
            <w:r w:rsidRPr="00AD26F5">
              <w:rPr>
                <w:sz w:val="22"/>
              </w:rPr>
              <w:t>Skiemonių seniūnija</w:t>
            </w:r>
          </w:p>
          <w:p w14:paraId="176BA8A7" w14:textId="77777777" w:rsidR="004D4A85" w:rsidRPr="00AD26F5" w:rsidRDefault="004D4A85" w:rsidP="004D4A85">
            <w:pPr>
              <w:rPr>
                <w:sz w:val="22"/>
              </w:rPr>
            </w:pPr>
            <w:r w:rsidRPr="00AD26F5">
              <w:rPr>
                <w:sz w:val="22"/>
              </w:rPr>
              <w:t xml:space="preserve"> Šilo g. 3 </w:t>
            </w:r>
          </w:p>
          <w:p w14:paraId="1831BFF9" w14:textId="77777777" w:rsidR="004D4A85" w:rsidRPr="00AD26F5" w:rsidRDefault="004D4A85" w:rsidP="004D4A85">
            <w:pPr>
              <w:rPr>
                <w:sz w:val="22"/>
              </w:rPr>
            </w:pPr>
            <w:r w:rsidRPr="00AD26F5">
              <w:rPr>
                <w:sz w:val="22"/>
              </w:rPr>
              <w:t xml:space="preserve">29223 Skiemonys </w:t>
            </w:r>
          </w:p>
          <w:p w14:paraId="479E7ADD" w14:textId="77777777" w:rsidR="004D4A85" w:rsidRDefault="004D4A85" w:rsidP="004D4A85">
            <w:pPr>
              <w:rPr>
                <w:sz w:val="22"/>
              </w:rPr>
            </w:pPr>
            <w:r w:rsidRPr="00AD26F5">
              <w:rPr>
                <w:sz w:val="22"/>
              </w:rPr>
              <w:t xml:space="preserve">Anykščių r. </w:t>
            </w:r>
          </w:p>
          <w:p w14:paraId="4E89DC34" w14:textId="171D4DF2"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0FACD872" w14:textId="48322AB1"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48E3F67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749048F8" w14:textId="75CD5E9D" w:rsidR="004D4A85" w:rsidRPr="00AD26F5" w:rsidRDefault="004D4A85" w:rsidP="004D4A85">
            <w:pPr>
              <w:jc w:val="center"/>
              <w:rPr>
                <w:sz w:val="22"/>
              </w:rPr>
            </w:pPr>
            <w:r w:rsidRPr="00AD26F5">
              <w:rPr>
                <w:sz w:val="22"/>
              </w:rPr>
              <w:t>1</w:t>
            </w:r>
            <w:r>
              <w:rPr>
                <w:sz w:val="22"/>
              </w:rPr>
              <w:t>31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E4C4974" w14:textId="77777777" w:rsidR="004D4A85" w:rsidRPr="00AD26F5" w:rsidRDefault="004D4A85" w:rsidP="004D4A85">
            <w:r w:rsidRPr="00AD26F5">
              <w:t>Valandiškių kaimo kapinės (Velykūnų k., Skiemonių sen.)</w:t>
            </w:r>
          </w:p>
        </w:tc>
        <w:tc>
          <w:tcPr>
            <w:tcW w:w="2832" w:type="dxa"/>
            <w:tcBorders>
              <w:top w:val="single" w:sz="4" w:space="0" w:color="auto"/>
              <w:left w:val="single" w:sz="4" w:space="0" w:color="auto"/>
              <w:bottom w:val="single" w:sz="4" w:space="0" w:color="auto"/>
              <w:right w:val="single" w:sz="4" w:space="0" w:color="auto"/>
            </w:tcBorders>
            <w:hideMark/>
          </w:tcPr>
          <w:p w14:paraId="2FAACE9E" w14:textId="77777777" w:rsidR="004D4A85" w:rsidRPr="00AD26F5" w:rsidRDefault="004D4A85" w:rsidP="004D4A85">
            <w:pPr>
              <w:rPr>
                <w:sz w:val="22"/>
              </w:rPr>
            </w:pPr>
            <w:r w:rsidRPr="00AD26F5">
              <w:rPr>
                <w:sz w:val="22"/>
              </w:rPr>
              <w:t xml:space="preserve">Neveikiančios Anykščių r. sav. tarybos 2013 m. gegužės </w:t>
            </w:r>
            <w:r w:rsidRPr="00AD26F5">
              <w:rPr>
                <w:sz w:val="22"/>
              </w:rPr>
              <w:lastRenderedPageBreak/>
              <w:t xml:space="preserve">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6C55751" w14:textId="77777777" w:rsidR="004D4A85" w:rsidRPr="00AD26F5" w:rsidRDefault="004D4A85" w:rsidP="004D4A85">
            <w:pPr>
              <w:jc w:val="center"/>
            </w:pPr>
            <w:r w:rsidRPr="00AD26F5">
              <w:lastRenderedPageBreak/>
              <w:t>0,1988</w:t>
            </w:r>
          </w:p>
        </w:tc>
        <w:tc>
          <w:tcPr>
            <w:tcW w:w="2520" w:type="dxa"/>
            <w:tcBorders>
              <w:top w:val="single" w:sz="4" w:space="0" w:color="auto"/>
              <w:left w:val="single" w:sz="4" w:space="0" w:color="auto"/>
              <w:bottom w:val="single" w:sz="4" w:space="0" w:color="auto"/>
              <w:right w:val="single" w:sz="4" w:space="0" w:color="auto"/>
            </w:tcBorders>
            <w:hideMark/>
          </w:tcPr>
          <w:p w14:paraId="1BB3A90D" w14:textId="77777777" w:rsidR="004D4A85" w:rsidRPr="00AD26F5" w:rsidRDefault="004D4A85" w:rsidP="004D4A85">
            <w:pPr>
              <w:jc w:val="center"/>
              <w:rPr>
                <w:sz w:val="22"/>
              </w:rPr>
            </w:pPr>
            <w:r w:rsidRPr="00AD26F5">
              <w:rPr>
                <w:sz w:val="22"/>
              </w:rPr>
              <w:t>Žemės sklypo unikalus</w:t>
            </w:r>
          </w:p>
          <w:p w14:paraId="56691D68" w14:textId="77777777" w:rsidR="004D4A85" w:rsidRPr="00AD26F5" w:rsidRDefault="004D4A85" w:rsidP="004D4A85">
            <w:pPr>
              <w:jc w:val="center"/>
              <w:rPr>
                <w:sz w:val="22"/>
              </w:rPr>
            </w:pPr>
            <w:r w:rsidRPr="00AD26F5">
              <w:rPr>
                <w:sz w:val="22"/>
              </w:rPr>
              <w:t xml:space="preserve"> Nr. 4400-5387-7935,</w:t>
            </w:r>
          </w:p>
          <w:p w14:paraId="1999F5C7" w14:textId="77777777" w:rsidR="004D4A85" w:rsidRPr="00AD26F5" w:rsidRDefault="004D4A85" w:rsidP="004D4A85">
            <w:pPr>
              <w:jc w:val="center"/>
              <w:rPr>
                <w:sz w:val="22"/>
              </w:rPr>
            </w:pPr>
            <w:r w:rsidRPr="00AD26F5">
              <w:rPr>
                <w:sz w:val="22"/>
              </w:rPr>
              <w:lastRenderedPageBreak/>
              <w:t>2020-02-27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2768259" w14:textId="77777777" w:rsidR="004D4A85" w:rsidRPr="00AD26F5" w:rsidRDefault="004D4A85" w:rsidP="004D4A85">
            <w:pPr>
              <w:jc w:val="center"/>
            </w:pPr>
            <w:r w:rsidRPr="00AD26F5">
              <w:rPr>
                <w:sz w:val="22"/>
              </w:rPr>
              <w:lastRenderedPageBreak/>
              <w:t>unikalus kodas</w:t>
            </w:r>
            <w:r w:rsidRPr="00AD26F5">
              <w:t xml:space="preserve"> 11619</w:t>
            </w:r>
          </w:p>
        </w:tc>
        <w:tc>
          <w:tcPr>
            <w:tcW w:w="3973" w:type="dxa"/>
            <w:tcBorders>
              <w:top w:val="single" w:sz="4" w:space="0" w:color="auto"/>
              <w:left w:val="single" w:sz="4" w:space="0" w:color="auto"/>
              <w:bottom w:val="single" w:sz="4" w:space="0" w:color="auto"/>
              <w:right w:val="single" w:sz="4" w:space="0" w:color="auto"/>
            </w:tcBorders>
            <w:hideMark/>
          </w:tcPr>
          <w:p w14:paraId="57736CDE" w14:textId="77777777" w:rsidR="004D4A85" w:rsidRPr="00AD26F5" w:rsidRDefault="004D4A85" w:rsidP="004D4A85">
            <w:pPr>
              <w:rPr>
                <w:sz w:val="22"/>
              </w:rPr>
            </w:pPr>
            <w:r w:rsidRPr="00AD26F5">
              <w:rPr>
                <w:sz w:val="22"/>
              </w:rPr>
              <w:t xml:space="preserve">Anykščių r. sav. </w:t>
            </w:r>
          </w:p>
          <w:p w14:paraId="02246701" w14:textId="77777777" w:rsidR="004D4A85" w:rsidRPr="00AD26F5" w:rsidRDefault="004D4A85" w:rsidP="004D4A85">
            <w:pPr>
              <w:rPr>
                <w:sz w:val="22"/>
              </w:rPr>
            </w:pPr>
            <w:r w:rsidRPr="00AD26F5">
              <w:rPr>
                <w:sz w:val="22"/>
              </w:rPr>
              <w:t xml:space="preserve">Skiemonių seniūnija </w:t>
            </w:r>
          </w:p>
          <w:p w14:paraId="4990497C" w14:textId="77777777" w:rsidR="004D4A85" w:rsidRPr="00AD26F5" w:rsidRDefault="004D4A85" w:rsidP="004D4A85">
            <w:pPr>
              <w:rPr>
                <w:sz w:val="22"/>
              </w:rPr>
            </w:pPr>
            <w:r w:rsidRPr="00AD26F5">
              <w:rPr>
                <w:sz w:val="22"/>
              </w:rPr>
              <w:t xml:space="preserve"> Šilo g. 3 </w:t>
            </w:r>
          </w:p>
          <w:p w14:paraId="3F5FF5C3" w14:textId="77777777" w:rsidR="004D4A85" w:rsidRPr="00AD26F5" w:rsidRDefault="004D4A85" w:rsidP="004D4A85">
            <w:pPr>
              <w:rPr>
                <w:sz w:val="22"/>
              </w:rPr>
            </w:pPr>
            <w:r w:rsidRPr="00AD26F5">
              <w:rPr>
                <w:sz w:val="22"/>
              </w:rPr>
              <w:lastRenderedPageBreak/>
              <w:t xml:space="preserve">29223 Skiemonys </w:t>
            </w:r>
          </w:p>
          <w:p w14:paraId="5F6410E8" w14:textId="77777777" w:rsidR="004D4A85" w:rsidRDefault="004D4A85" w:rsidP="004D4A85">
            <w:pPr>
              <w:rPr>
                <w:sz w:val="22"/>
              </w:rPr>
            </w:pPr>
            <w:r w:rsidRPr="00AD26F5">
              <w:rPr>
                <w:sz w:val="22"/>
              </w:rPr>
              <w:t xml:space="preserve">Anykščių r. </w:t>
            </w:r>
          </w:p>
          <w:p w14:paraId="7CDCCD50" w14:textId="292F77DD"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42942889" w14:textId="10E2E419"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286B5EC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6C744119" w14:textId="41BFEAC7" w:rsidR="004D4A85" w:rsidRPr="00AD26F5" w:rsidRDefault="004D4A85" w:rsidP="004D4A85">
            <w:pPr>
              <w:jc w:val="center"/>
              <w:rPr>
                <w:sz w:val="22"/>
              </w:rPr>
            </w:pPr>
            <w:r w:rsidRPr="00AD26F5">
              <w:rPr>
                <w:sz w:val="22"/>
              </w:rPr>
              <w:lastRenderedPageBreak/>
              <w:t>13</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2F2498D" w14:textId="77777777" w:rsidR="004D4A85" w:rsidRPr="00AD26F5" w:rsidRDefault="004D4A85" w:rsidP="004D4A85">
            <w:r w:rsidRPr="00AD26F5">
              <w:t>Vaitutiškių kaimo kapinės (Vaitutiškių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63FC8E99"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AF75E65" w14:textId="77777777" w:rsidR="004D4A85" w:rsidRPr="00AD26F5" w:rsidRDefault="004D4A85" w:rsidP="004D4A85">
            <w:pPr>
              <w:jc w:val="center"/>
            </w:pPr>
            <w:r w:rsidRPr="00AD26F5">
              <w:t>0,21</w:t>
            </w:r>
          </w:p>
        </w:tc>
        <w:tc>
          <w:tcPr>
            <w:tcW w:w="2520" w:type="dxa"/>
            <w:tcBorders>
              <w:top w:val="single" w:sz="4" w:space="0" w:color="auto"/>
              <w:left w:val="single" w:sz="4" w:space="0" w:color="auto"/>
              <w:bottom w:val="single" w:sz="4" w:space="0" w:color="auto"/>
              <w:right w:val="single" w:sz="4" w:space="0" w:color="auto"/>
            </w:tcBorders>
            <w:hideMark/>
          </w:tcPr>
          <w:p w14:paraId="2EED283A"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B2D0353"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8E56137" w14:textId="77777777" w:rsidR="004D4A85" w:rsidRPr="00AD26F5" w:rsidRDefault="004D4A85" w:rsidP="004D4A85">
            <w:pPr>
              <w:rPr>
                <w:sz w:val="22"/>
              </w:rPr>
            </w:pPr>
            <w:r w:rsidRPr="00AD26F5">
              <w:rPr>
                <w:sz w:val="22"/>
              </w:rPr>
              <w:t xml:space="preserve">Anykščių  r. sav. </w:t>
            </w:r>
          </w:p>
          <w:p w14:paraId="42CF618F" w14:textId="77777777" w:rsidR="004D4A85" w:rsidRPr="00AD26F5" w:rsidRDefault="004D4A85" w:rsidP="004D4A85">
            <w:pPr>
              <w:rPr>
                <w:sz w:val="22"/>
              </w:rPr>
            </w:pPr>
            <w:r w:rsidRPr="00AD26F5">
              <w:rPr>
                <w:sz w:val="22"/>
              </w:rPr>
              <w:t xml:space="preserve">Skiemonių seniūnija </w:t>
            </w:r>
          </w:p>
          <w:p w14:paraId="28DE77FA" w14:textId="77777777" w:rsidR="004D4A85" w:rsidRPr="00AD26F5" w:rsidRDefault="004D4A85" w:rsidP="004D4A85">
            <w:pPr>
              <w:rPr>
                <w:sz w:val="22"/>
              </w:rPr>
            </w:pPr>
            <w:r w:rsidRPr="00AD26F5">
              <w:rPr>
                <w:sz w:val="22"/>
              </w:rPr>
              <w:t xml:space="preserve"> Šilo g. 3 </w:t>
            </w:r>
          </w:p>
          <w:p w14:paraId="79AD812B" w14:textId="77777777" w:rsidR="004D4A85" w:rsidRPr="00AD26F5" w:rsidRDefault="004D4A85" w:rsidP="004D4A85">
            <w:pPr>
              <w:rPr>
                <w:sz w:val="22"/>
              </w:rPr>
            </w:pPr>
            <w:r w:rsidRPr="00AD26F5">
              <w:rPr>
                <w:sz w:val="22"/>
              </w:rPr>
              <w:t xml:space="preserve">29223 Skiemonys </w:t>
            </w:r>
          </w:p>
          <w:p w14:paraId="1041362D" w14:textId="77777777" w:rsidR="004D4A85" w:rsidRDefault="004D4A85" w:rsidP="004D4A85">
            <w:pPr>
              <w:rPr>
                <w:sz w:val="22"/>
              </w:rPr>
            </w:pPr>
            <w:r w:rsidRPr="00AD26F5">
              <w:rPr>
                <w:sz w:val="22"/>
              </w:rPr>
              <w:t xml:space="preserve">Anykščių r. </w:t>
            </w:r>
          </w:p>
          <w:p w14:paraId="72D77C4B" w14:textId="4ED9936D"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0641E142" w14:textId="7D1B7363" w:rsidR="004D4A85" w:rsidRPr="00AD26F5" w:rsidRDefault="004D4A85" w:rsidP="004D4A85">
            <w:pPr>
              <w:rPr>
                <w:sz w:val="22"/>
              </w:rPr>
            </w:pPr>
            <w:r w:rsidRPr="00AD26F5">
              <w:rPr>
                <w:sz w:val="22"/>
              </w:rPr>
              <w:t xml:space="preserve">tel. </w:t>
            </w:r>
            <w:r>
              <w:rPr>
                <w:sz w:val="22"/>
              </w:rPr>
              <w:t>(0</w:t>
            </w:r>
            <w:r w:rsidRPr="00AD26F5">
              <w:rPr>
                <w:sz w:val="22"/>
              </w:rPr>
              <w:t xml:space="preserve"> 381) 47 846</w:t>
            </w:r>
          </w:p>
        </w:tc>
      </w:tr>
      <w:tr w:rsidR="004D4A85" w:rsidRPr="00AD26F5" w14:paraId="35C061DF"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A2065F7" w14:textId="60293AA5" w:rsidR="004D4A85" w:rsidRPr="00AD26F5" w:rsidRDefault="004D4A85" w:rsidP="004D4A85">
            <w:pPr>
              <w:jc w:val="center"/>
              <w:rPr>
                <w:sz w:val="22"/>
              </w:rPr>
            </w:pPr>
            <w:r w:rsidRPr="00AD26F5">
              <w:rPr>
                <w:sz w:val="22"/>
              </w:rPr>
              <w:t>13</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7F494DE" w14:textId="77777777" w:rsidR="004D4A85" w:rsidRPr="00AD26F5" w:rsidRDefault="004D4A85" w:rsidP="004D4A85">
            <w:r w:rsidRPr="00AD26F5">
              <w:t>Katlėrių kaimo kapinės (Katlėrių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CFFBDD9"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A230653" w14:textId="77777777" w:rsidR="004D4A85" w:rsidRPr="00AD26F5" w:rsidRDefault="004D4A85" w:rsidP="004D4A85">
            <w:pPr>
              <w:jc w:val="center"/>
            </w:pPr>
            <w:r w:rsidRPr="00AD26F5">
              <w:t>0,40</w:t>
            </w:r>
          </w:p>
        </w:tc>
        <w:tc>
          <w:tcPr>
            <w:tcW w:w="2520" w:type="dxa"/>
            <w:tcBorders>
              <w:top w:val="single" w:sz="4" w:space="0" w:color="auto"/>
              <w:left w:val="single" w:sz="4" w:space="0" w:color="auto"/>
              <w:bottom w:val="single" w:sz="4" w:space="0" w:color="auto"/>
              <w:right w:val="single" w:sz="4" w:space="0" w:color="auto"/>
            </w:tcBorders>
            <w:hideMark/>
          </w:tcPr>
          <w:p w14:paraId="7CB6657B"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C601CE3"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E411E63" w14:textId="77777777" w:rsidR="004D4A85" w:rsidRPr="00AD26F5" w:rsidRDefault="004D4A85" w:rsidP="004D4A85">
            <w:pPr>
              <w:rPr>
                <w:sz w:val="22"/>
              </w:rPr>
            </w:pPr>
            <w:r w:rsidRPr="00AD26F5">
              <w:rPr>
                <w:sz w:val="22"/>
              </w:rPr>
              <w:t xml:space="preserve">Anykščių r. sav. </w:t>
            </w:r>
          </w:p>
          <w:p w14:paraId="7337816C" w14:textId="77777777" w:rsidR="004D4A85" w:rsidRPr="00AD26F5" w:rsidRDefault="004D4A85" w:rsidP="004D4A85">
            <w:pPr>
              <w:rPr>
                <w:sz w:val="22"/>
              </w:rPr>
            </w:pPr>
            <w:r w:rsidRPr="00AD26F5">
              <w:rPr>
                <w:sz w:val="22"/>
              </w:rPr>
              <w:t xml:space="preserve">Skiemonių seniūnija </w:t>
            </w:r>
          </w:p>
          <w:p w14:paraId="336CF4AF" w14:textId="77777777" w:rsidR="004D4A85" w:rsidRPr="00AD26F5" w:rsidRDefault="004D4A85" w:rsidP="004D4A85">
            <w:pPr>
              <w:rPr>
                <w:sz w:val="22"/>
              </w:rPr>
            </w:pPr>
            <w:r w:rsidRPr="00AD26F5">
              <w:rPr>
                <w:sz w:val="22"/>
              </w:rPr>
              <w:t xml:space="preserve"> Šilo g. 3 </w:t>
            </w:r>
          </w:p>
          <w:p w14:paraId="75F3BF81" w14:textId="77777777" w:rsidR="004D4A85" w:rsidRPr="00AD26F5" w:rsidRDefault="004D4A85" w:rsidP="004D4A85">
            <w:pPr>
              <w:rPr>
                <w:sz w:val="22"/>
              </w:rPr>
            </w:pPr>
            <w:r w:rsidRPr="00AD26F5">
              <w:rPr>
                <w:sz w:val="22"/>
              </w:rPr>
              <w:t xml:space="preserve">29223 Skiemonys </w:t>
            </w:r>
          </w:p>
          <w:p w14:paraId="2306A137" w14:textId="77777777" w:rsidR="004D4A85" w:rsidRDefault="004D4A85" w:rsidP="004D4A85">
            <w:pPr>
              <w:rPr>
                <w:sz w:val="22"/>
              </w:rPr>
            </w:pPr>
            <w:r w:rsidRPr="00AD26F5">
              <w:rPr>
                <w:sz w:val="22"/>
              </w:rPr>
              <w:t xml:space="preserve">Anykščių r. </w:t>
            </w:r>
          </w:p>
          <w:p w14:paraId="033D9F25" w14:textId="5105C354"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13D03650" w14:textId="1D3989D9"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5D1D536B" w14:textId="77777777" w:rsidTr="00C57BDA">
        <w:trPr>
          <w:trHeight w:val="23"/>
        </w:trPr>
        <w:tc>
          <w:tcPr>
            <w:tcW w:w="704" w:type="dxa"/>
            <w:tcBorders>
              <w:top w:val="single" w:sz="4" w:space="0" w:color="auto"/>
              <w:left w:val="single" w:sz="4" w:space="0" w:color="auto"/>
              <w:bottom w:val="single" w:sz="4" w:space="0" w:color="auto"/>
              <w:right w:val="single" w:sz="4" w:space="0" w:color="auto"/>
            </w:tcBorders>
            <w:hideMark/>
          </w:tcPr>
          <w:p w14:paraId="30777471" w14:textId="55A3004D" w:rsidR="004D4A85" w:rsidRPr="00AD26F5" w:rsidRDefault="004D4A85" w:rsidP="004D4A85">
            <w:pPr>
              <w:jc w:val="center"/>
              <w:rPr>
                <w:sz w:val="22"/>
              </w:rPr>
            </w:pPr>
            <w:r w:rsidRPr="00AD26F5">
              <w:rPr>
                <w:sz w:val="22"/>
              </w:rPr>
              <w:t>13</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1BAD104" w14:textId="77777777" w:rsidR="004D4A85" w:rsidRPr="00AD26F5" w:rsidRDefault="004D4A85" w:rsidP="004D4A85">
            <w:r w:rsidRPr="00AD26F5">
              <w:t>Vaišviliškių kaimo kapinės (Vaišviliškių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26F1689C"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64700B7" w14:textId="77777777" w:rsidR="004D4A85" w:rsidRPr="00AD26F5" w:rsidRDefault="004D4A85" w:rsidP="004D4A85">
            <w:pPr>
              <w:jc w:val="center"/>
            </w:pPr>
            <w:r w:rsidRPr="00AD26F5">
              <w:t>0,50</w:t>
            </w:r>
          </w:p>
        </w:tc>
        <w:tc>
          <w:tcPr>
            <w:tcW w:w="2520" w:type="dxa"/>
            <w:tcBorders>
              <w:top w:val="single" w:sz="4" w:space="0" w:color="auto"/>
              <w:left w:val="single" w:sz="4" w:space="0" w:color="auto"/>
              <w:bottom w:val="single" w:sz="4" w:space="0" w:color="auto"/>
              <w:right w:val="single" w:sz="4" w:space="0" w:color="auto"/>
            </w:tcBorders>
            <w:hideMark/>
          </w:tcPr>
          <w:p w14:paraId="3CF3305E"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8934F5A"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6581B4B" w14:textId="77777777" w:rsidR="004D4A85" w:rsidRPr="00AD26F5" w:rsidRDefault="004D4A85" w:rsidP="004D4A85">
            <w:pPr>
              <w:rPr>
                <w:sz w:val="22"/>
              </w:rPr>
            </w:pPr>
            <w:r w:rsidRPr="00AD26F5">
              <w:rPr>
                <w:sz w:val="22"/>
              </w:rPr>
              <w:t xml:space="preserve">Anykščių r. sav. </w:t>
            </w:r>
          </w:p>
          <w:p w14:paraId="1D1BDFCB" w14:textId="77777777" w:rsidR="004D4A85" w:rsidRPr="00AD26F5" w:rsidRDefault="004D4A85" w:rsidP="004D4A85">
            <w:pPr>
              <w:rPr>
                <w:sz w:val="22"/>
              </w:rPr>
            </w:pPr>
            <w:r w:rsidRPr="00AD26F5">
              <w:rPr>
                <w:sz w:val="22"/>
              </w:rPr>
              <w:t xml:space="preserve">Skiemonių seniūnija </w:t>
            </w:r>
          </w:p>
          <w:p w14:paraId="51653687" w14:textId="77777777" w:rsidR="004D4A85" w:rsidRPr="00AD26F5" w:rsidRDefault="004D4A85" w:rsidP="004D4A85">
            <w:pPr>
              <w:rPr>
                <w:sz w:val="22"/>
              </w:rPr>
            </w:pPr>
            <w:r w:rsidRPr="00AD26F5">
              <w:rPr>
                <w:sz w:val="22"/>
              </w:rPr>
              <w:t xml:space="preserve">Šilo g. 3 </w:t>
            </w:r>
          </w:p>
          <w:p w14:paraId="32E9B355" w14:textId="77777777" w:rsidR="004D4A85" w:rsidRPr="00AD26F5" w:rsidRDefault="004D4A85" w:rsidP="004D4A85">
            <w:pPr>
              <w:rPr>
                <w:sz w:val="22"/>
              </w:rPr>
            </w:pPr>
            <w:r w:rsidRPr="00AD26F5">
              <w:rPr>
                <w:sz w:val="22"/>
              </w:rPr>
              <w:t xml:space="preserve">29223 Skiemonys </w:t>
            </w:r>
          </w:p>
          <w:p w14:paraId="4A9198FF" w14:textId="77777777" w:rsidR="004D4A85" w:rsidRDefault="004D4A85" w:rsidP="004D4A85">
            <w:pPr>
              <w:rPr>
                <w:sz w:val="22"/>
              </w:rPr>
            </w:pPr>
            <w:r w:rsidRPr="00AD26F5">
              <w:rPr>
                <w:sz w:val="22"/>
              </w:rPr>
              <w:t xml:space="preserve">Anykščių r. </w:t>
            </w:r>
          </w:p>
          <w:p w14:paraId="175DE9BF" w14:textId="244AFADA"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048E2B3C" w14:textId="7315F1E6"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16222742"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91619AB" w14:textId="63BB097F" w:rsidR="004D4A85" w:rsidRPr="00AD26F5" w:rsidRDefault="004D4A85" w:rsidP="004D4A85">
            <w:pPr>
              <w:jc w:val="center"/>
              <w:rPr>
                <w:sz w:val="22"/>
              </w:rPr>
            </w:pPr>
            <w:r w:rsidRPr="00AD26F5">
              <w:rPr>
                <w:sz w:val="22"/>
              </w:rPr>
              <w:t>13</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FE3A13D" w14:textId="77777777" w:rsidR="004D4A85" w:rsidRPr="00AD26F5" w:rsidRDefault="004D4A85" w:rsidP="004D4A85">
            <w:r w:rsidRPr="00AD26F5">
              <w:t>Velykūnų kaimo kapinės (Velykūnų k., Skiemonių sen.)</w:t>
            </w:r>
          </w:p>
        </w:tc>
        <w:tc>
          <w:tcPr>
            <w:tcW w:w="2832" w:type="dxa"/>
            <w:tcBorders>
              <w:top w:val="single" w:sz="4" w:space="0" w:color="auto"/>
              <w:left w:val="single" w:sz="4" w:space="0" w:color="auto"/>
              <w:bottom w:val="single" w:sz="4" w:space="0" w:color="auto"/>
              <w:right w:val="single" w:sz="4" w:space="0" w:color="auto"/>
            </w:tcBorders>
            <w:hideMark/>
          </w:tcPr>
          <w:p w14:paraId="0AADA57D"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2B2577E" w14:textId="77777777" w:rsidR="004D4A85" w:rsidRPr="00AD26F5" w:rsidRDefault="004D4A85" w:rsidP="004D4A85">
            <w:pPr>
              <w:jc w:val="center"/>
            </w:pPr>
            <w:r w:rsidRPr="00AD26F5">
              <w:t>0,11</w:t>
            </w:r>
          </w:p>
        </w:tc>
        <w:tc>
          <w:tcPr>
            <w:tcW w:w="2520" w:type="dxa"/>
            <w:tcBorders>
              <w:top w:val="single" w:sz="4" w:space="0" w:color="auto"/>
              <w:left w:val="single" w:sz="4" w:space="0" w:color="auto"/>
              <w:bottom w:val="single" w:sz="4" w:space="0" w:color="auto"/>
              <w:right w:val="single" w:sz="4" w:space="0" w:color="auto"/>
            </w:tcBorders>
            <w:hideMark/>
          </w:tcPr>
          <w:p w14:paraId="4ED3679F"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F3B195A"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9485C53" w14:textId="77777777" w:rsidR="004D4A85" w:rsidRPr="00AD26F5" w:rsidRDefault="004D4A85" w:rsidP="004D4A85">
            <w:pPr>
              <w:rPr>
                <w:sz w:val="22"/>
              </w:rPr>
            </w:pPr>
            <w:r w:rsidRPr="00AD26F5">
              <w:rPr>
                <w:sz w:val="22"/>
              </w:rPr>
              <w:t xml:space="preserve">Anykščių r. sav. </w:t>
            </w:r>
          </w:p>
          <w:p w14:paraId="280AB2B2" w14:textId="77777777" w:rsidR="004D4A85" w:rsidRPr="00AD26F5" w:rsidRDefault="004D4A85" w:rsidP="004D4A85">
            <w:pPr>
              <w:rPr>
                <w:sz w:val="22"/>
              </w:rPr>
            </w:pPr>
            <w:r w:rsidRPr="00AD26F5">
              <w:rPr>
                <w:sz w:val="22"/>
              </w:rPr>
              <w:t xml:space="preserve">Skiemonių seniūnija </w:t>
            </w:r>
          </w:p>
          <w:p w14:paraId="3D7628A3" w14:textId="77777777" w:rsidR="004D4A85" w:rsidRPr="00AD26F5" w:rsidRDefault="004D4A85" w:rsidP="004D4A85">
            <w:pPr>
              <w:rPr>
                <w:sz w:val="22"/>
              </w:rPr>
            </w:pPr>
            <w:r w:rsidRPr="00AD26F5">
              <w:rPr>
                <w:sz w:val="22"/>
              </w:rPr>
              <w:t xml:space="preserve"> Šilo g. 3 </w:t>
            </w:r>
          </w:p>
          <w:p w14:paraId="7901C41C" w14:textId="77777777" w:rsidR="004D4A85" w:rsidRPr="00AD26F5" w:rsidRDefault="004D4A85" w:rsidP="004D4A85">
            <w:pPr>
              <w:rPr>
                <w:sz w:val="22"/>
              </w:rPr>
            </w:pPr>
            <w:r w:rsidRPr="00AD26F5">
              <w:rPr>
                <w:sz w:val="22"/>
              </w:rPr>
              <w:t xml:space="preserve">29223 Skiemonys </w:t>
            </w:r>
          </w:p>
          <w:p w14:paraId="53CD70A3" w14:textId="6B8631B8" w:rsidR="004D4A85" w:rsidRDefault="004D4A85" w:rsidP="004D4A85">
            <w:pPr>
              <w:rPr>
                <w:sz w:val="22"/>
              </w:rPr>
            </w:pPr>
            <w:r w:rsidRPr="00AD26F5">
              <w:rPr>
                <w:sz w:val="22"/>
              </w:rPr>
              <w:t>Anykščių r.</w:t>
            </w:r>
          </w:p>
          <w:p w14:paraId="084D8A65" w14:textId="4EC30649" w:rsidR="0013703E" w:rsidRPr="00AD26F5" w:rsidRDefault="0013703E" w:rsidP="004D4A85">
            <w:pPr>
              <w:rPr>
                <w:sz w:val="22"/>
              </w:rPr>
            </w:pPr>
            <w:r w:rsidRPr="00AD26F5">
              <w:rPr>
                <w:sz w:val="22"/>
              </w:rPr>
              <w:t>Seniūn</w:t>
            </w:r>
            <w:r>
              <w:rPr>
                <w:sz w:val="22"/>
              </w:rPr>
              <w:t>ė</w:t>
            </w:r>
            <w:r w:rsidRPr="00AD26F5">
              <w:rPr>
                <w:sz w:val="22"/>
              </w:rPr>
              <w:t xml:space="preserve"> </w:t>
            </w:r>
            <w:r>
              <w:rPr>
                <w:sz w:val="22"/>
              </w:rPr>
              <w:t>Birutė Kirkienė</w:t>
            </w:r>
          </w:p>
          <w:p w14:paraId="0BFD7946" w14:textId="7FD8FB68" w:rsidR="004D4A85" w:rsidRPr="00AD26F5" w:rsidRDefault="004D4A85" w:rsidP="004D4A85">
            <w:pPr>
              <w:rPr>
                <w:sz w:val="22"/>
              </w:rPr>
            </w:pPr>
            <w:r w:rsidRPr="00AD26F5">
              <w:rPr>
                <w:sz w:val="22"/>
              </w:rPr>
              <w:t>tel. (</w:t>
            </w:r>
            <w:r>
              <w:rPr>
                <w:sz w:val="22"/>
              </w:rPr>
              <w:t>0</w:t>
            </w:r>
            <w:r w:rsidRPr="00AD26F5">
              <w:rPr>
                <w:sz w:val="22"/>
              </w:rPr>
              <w:t xml:space="preserve"> 381) 47 846</w:t>
            </w:r>
          </w:p>
        </w:tc>
      </w:tr>
      <w:tr w:rsidR="004D4A85" w:rsidRPr="00AD26F5" w14:paraId="22860816" w14:textId="77777777" w:rsidTr="004D4A85">
        <w:trPr>
          <w:trHeight w:val="116"/>
        </w:trPr>
        <w:tc>
          <w:tcPr>
            <w:tcW w:w="704" w:type="dxa"/>
            <w:tcBorders>
              <w:top w:val="single" w:sz="4" w:space="0" w:color="auto"/>
              <w:left w:val="single" w:sz="4" w:space="0" w:color="auto"/>
              <w:bottom w:val="single" w:sz="4" w:space="0" w:color="auto"/>
              <w:right w:val="single" w:sz="4" w:space="0" w:color="auto"/>
            </w:tcBorders>
            <w:hideMark/>
          </w:tcPr>
          <w:p w14:paraId="3748C4A0" w14:textId="09BDD08A" w:rsidR="004D4A85" w:rsidRPr="00AD26F5" w:rsidRDefault="004D4A85" w:rsidP="004D4A85">
            <w:pPr>
              <w:jc w:val="center"/>
              <w:rPr>
                <w:sz w:val="22"/>
              </w:rPr>
            </w:pPr>
            <w:r w:rsidRPr="00AD26F5">
              <w:rPr>
                <w:sz w:val="22"/>
              </w:rPr>
              <w:t>13</w:t>
            </w:r>
            <w:r>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DAC0A0F" w14:textId="77777777" w:rsidR="004D4A85" w:rsidRPr="00AD26F5" w:rsidRDefault="004D4A85" w:rsidP="004D4A85">
            <w:r w:rsidRPr="00AD26F5">
              <w:t>Svėdasų miestelio kapinės (J.Tumo- Vaižganto g., Svėdasų m.,</w:t>
            </w:r>
          </w:p>
          <w:p w14:paraId="4C0ADCC8" w14:textId="77777777" w:rsidR="004D4A85" w:rsidRPr="00AD26F5" w:rsidRDefault="004D4A85" w:rsidP="004D4A85">
            <w:r w:rsidRPr="00AD26F5">
              <w:t>Svėdasų sen.)</w:t>
            </w:r>
          </w:p>
        </w:tc>
        <w:tc>
          <w:tcPr>
            <w:tcW w:w="2832" w:type="dxa"/>
            <w:tcBorders>
              <w:top w:val="single" w:sz="4" w:space="0" w:color="auto"/>
              <w:left w:val="single" w:sz="4" w:space="0" w:color="auto"/>
              <w:bottom w:val="single" w:sz="4" w:space="0" w:color="auto"/>
              <w:right w:val="single" w:sz="4" w:space="0" w:color="auto"/>
            </w:tcBorders>
            <w:hideMark/>
          </w:tcPr>
          <w:p w14:paraId="57C4BDE5" w14:textId="77777777" w:rsidR="004D4A85" w:rsidRPr="00AD26F5" w:rsidRDefault="004D4A85" w:rsidP="004D4A85">
            <w:pPr>
              <w:rPr>
                <w:sz w:val="22"/>
              </w:rPr>
            </w:pPr>
            <w:r w:rsidRPr="00AD26F5">
              <w:rPr>
                <w:sz w:val="22"/>
              </w:rPr>
              <w:t xml:space="preserve">Veikiančios </w:t>
            </w:r>
          </w:p>
          <w:p w14:paraId="31B5E0D8" w14:textId="77777777" w:rsidR="004D4A85" w:rsidRPr="00AD26F5" w:rsidRDefault="004D4A85" w:rsidP="004D4A8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297F9277" w14:textId="40A8AD59" w:rsidR="004D4A85" w:rsidRPr="00AD26F5" w:rsidRDefault="004D4A85" w:rsidP="004D4A85">
            <w:pPr>
              <w:jc w:val="center"/>
            </w:pPr>
            <w:r w:rsidRPr="00D54474">
              <w:t>3</w:t>
            </w:r>
            <w:r>
              <w:t>,3750</w:t>
            </w:r>
          </w:p>
        </w:tc>
        <w:tc>
          <w:tcPr>
            <w:tcW w:w="2520" w:type="dxa"/>
            <w:tcBorders>
              <w:top w:val="single" w:sz="4" w:space="0" w:color="auto"/>
              <w:left w:val="single" w:sz="4" w:space="0" w:color="auto"/>
              <w:bottom w:val="single" w:sz="4" w:space="0" w:color="auto"/>
              <w:right w:val="single" w:sz="4" w:space="0" w:color="auto"/>
            </w:tcBorders>
          </w:tcPr>
          <w:p w14:paraId="220EFA30" w14:textId="77777777" w:rsidR="004D4A85" w:rsidRPr="00286BA0" w:rsidRDefault="004D4A85" w:rsidP="004D4A85">
            <w:pPr>
              <w:jc w:val="center"/>
              <w:rPr>
                <w:sz w:val="22"/>
                <w:szCs w:val="22"/>
              </w:rPr>
            </w:pPr>
            <w:r w:rsidRPr="00286BA0">
              <w:rPr>
                <w:sz w:val="22"/>
                <w:szCs w:val="22"/>
              </w:rPr>
              <w:t>Žemės sklypo unikalus</w:t>
            </w:r>
          </w:p>
          <w:p w14:paraId="33A0C886" w14:textId="77777777" w:rsidR="004D4A85" w:rsidRPr="00286BA0" w:rsidRDefault="004D4A85" w:rsidP="004D4A85">
            <w:pPr>
              <w:jc w:val="center"/>
              <w:rPr>
                <w:sz w:val="22"/>
                <w:szCs w:val="22"/>
              </w:rPr>
            </w:pPr>
            <w:r w:rsidRPr="00286BA0">
              <w:rPr>
                <w:sz w:val="22"/>
                <w:szCs w:val="22"/>
              </w:rPr>
              <w:t xml:space="preserve"> Nr. 4400-</w:t>
            </w:r>
            <w:r>
              <w:rPr>
                <w:sz w:val="22"/>
                <w:szCs w:val="22"/>
              </w:rPr>
              <w:t>5760-0190</w:t>
            </w:r>
            <w:r w:rsidRPr="00286BA0">
              <w:rPr>
                <w:sz w:val="22"/>
                <w:szCs w:val="22"/>
              </w:rPr>
              <w:t>,</w:t>
            </w:r>
          </w:p>
          <w:p w14:paraId="1E22AA76" w14:textId="3A39824A" w:rsidR="004D4A85" w:rsidRPr="00AD26F5" w:rsidRDefault="004D4A85" w:rsidP="004D4A85">
            <w:pPr>
              <w:jc w:val="center"/>
              <w:rPr>
                <w:sz w:val="22"/>
              </w:rPr>
            </w:pPr>
            <w:r w:rsidRPr="00286BA0">
              <w:rPr>
                <w:sz w:val="22"/>
                <w:szCs w:val="22"/>
              </w:rPr>
              <w:t>202</w:t>
            </w:r>
            <w:r>
              <w:rPr>
                <w:sz w:val="22"/>
                <w:szCs w:val="22"/>
              </w:rPr>
              <w:t>1-12-01</w:t>
            </w:r>
            <w:r w:rsidRPr="00286BA0">
              <w:rPr>
                <w:sz w:val="22"/>
                <w:szCs w:val="22"/>
              </w:rPr>
              <w:t xml:space="preserve"> įregistruotas </w:t>
            </w:r>
            <w:r>
              <w:rPr>
                <w:sz w:val="22"/>
                <w:szCs w:val="22"/>
              </w:rPr>
              <w:t>N</w:t>
            </w:r>
            <w:r w:rsidRPr="00286BA0">
              <w:rPr>
                <w:sz w:val="22"/>
                <w:szCs w:val="22"/>
              </w:rPr>
              <w:t>ekilnojamo</w:t>
            </w:r>
            <w:r>
              <w:rPr>
                <w:sz w:val="22"/>
                <w:szCs w:val="22"/>
              </w:rPr>
              <w:t>jo</w:t>
            </w:r>
            <w:r w:rsidRPr="00286BA0">
              <w:rPr>
                <w:sz w:val="22"/>
                <w:szCs w:val="22"/>
              </w:rPr>
              <w:t xml:space="preserve"> turto registre</w:t>
            </w:r>
          </w:p>
        </w:tc>
        <w:tc>
          <w:tcPr>
            <w:tcW w:w="1701" w:type="dxa"/>
            <w:tcBorders>
              <w:top w:val="single" w:sz="4" w:space="0" w:color="auto"/>
              <w:left w:val="single" w:sz="4" w:space="0" w:color="auto"/>
              <w:bottom w:val="single" w:sz="4" w:space="0" w:color="auto"/>
              <w:right w:val="single" w:sz="4" w:space="0" w:color="auto"/>
            </w:tcBorders>
            <w:hideMark/>
          </w:tcPr>
          <w:p w14:paraId="32F2326E"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0857D55" w14:textId="77777777" w:rsidR="004D4A85" w:rsidRPr="00AD26F5" w:rsidRDefault="004D4A85" w:rsidP="004D4A85">
            <w:pPr>
              <w:rPr>
                <w:sz w:val="22"/>
              </w:rPr>
            </w:pPr>
            <w:r w:rsidRPr="00AD26F5">
              <w:rPr>
                <w:sz w:val="22"/>
              </w:rPr>
              <w:t xml:space="preserve">UAB Anykščių </w:t>
            </w:r>
          </w:p>
          <w:p w14:paraId="6C25D169" w14:textId="77777777" w:rsidR="004D4A85" w:rsidRPr="00AD26F5" w:rsidRDefault="004D4A85" w:rsidP="004D4A85">
            <w:pPr>
              <w:rPr>
                <w:sz w:val="22"/>
              </w:rPr>
            </w:pPr>
            <w:r w:rsidRPr="00AD26F5">
              <w:rPr>
                <w:sz w:val="22"/>
              </w:rPr>
              <w:t>komunalinis ūkis</w:t>
            </w:r>
          </w:p>
          <w:p w14:paraId="01DF9771" w14:textId="77777777" w:rsidR="004D4A85" w:rsidRPr="00AD26F5" w:rsidRDefault="004D4A85" w:rsidP="004D4A85">
            <w:pPr>
              <w:rPr>
                <w:sz w:val="22"/>
              </w:rPr>
            </w:pPr>
            <w:r w:rsidRPr="00AD26F5">
              <w:rPr>
                <w:sz w:val="22"/>
              </w:rPr>
              <w:t>Gegužės g. 47</w:t>
            </w:r>
          </w:p>
          <w:p w14:paraId="79C18BE9" w14:textId="77777777" w:rsidR="004D4A85" w:rsidRDefault="004D4A85" w:rsidP="004D4A85">
            <w:pPr>
              <w:rPr>
                <w:sz w:val="22"/>
              </w:rPr>
            </w:pPr>
            <w:r w:rsidRPr="00AD26F5">
              <w:rPr>
                <w:sz w:val="22"/>
              </w:rPr>
              <w:t>29107 Anykščiai</w:t>
            </w:r>
          </w:p>
          <w:p w14:paraId="11D2B471" w14:textId="04B9B7A0" w:rsidR="0013703E" w:rsidRPr="00AD26F5" w:rsidRDefault="0013703E" w:rsidP="004D4A85">
            <w:pPr>
              <w:rPr>
                <w:sz w:val="22"/>
              </w:rPr>
            </w:pPr>
            <w:r w:rsidRPr="00AD26F5">
              <w:rPr>
                <w:sz w:val="22"/>
              </w:rPr>
              <w:t>Padalinio vadovas Kęstutis Šermukšnis</w:t>
            </w:r>
          </w:p>
          <w:p w14:paraId="47F548F4" w14:textId="48077D73" w:rsidR="004D4A85" w:rsidRPr="00AD26F5" w:rsidRDefault="004D4A85" w:rsidP="004D4A85">
            <w:pPr>
              <w:rPr>
                <w:sz w:val="22"/>
              </w:rPr>
            </w:pPr>
            <w:r w:rsidRPr="00AD26F5">
              <w:rPr>
                <w:sz w:val="22"/>
              </w:rPr>
              <w:lastRenderedPageBreak/>
              <w:t>tel. (</w:t>
            </w:r>
            <w:r>
              <w:rPr>
                <w:sz w:val="22"/>
              </w:rPr>
              <w:t>0</w:t>
            </w:r>
            <w:r w:rsidRPr="00AD26F5">
              <w:rPr>
                <w:sz w:val="22"/>
              </w:rPr>
              <w:t xml:space="preserve"> 381) 42687</w:t>
            </w:r>
          </w:p>
          <w:p w14:paraId="27FCA656" w14:textId="77777777" w:rsidR="004D4A85" w:rsidRPr="00AD26F5" w:rsidRDefault="004D4A85" w:rsidP="004D4A85">
            <w:pPr>
              <w:rPr>
                <w:sz w:val="22"/>
              </w:rPr>
            </w:pPr>
            <w:r w:rsidRPr="00AD26F5">
              <w:rPr>
                <w:sz w:val="22"/>
              </w:rPr>
              <w:t xml:space="preserve">el. p. </w:t>
            </w:r>
            <w:hyperlink r:id="rId30" w:history="1">
              <w:r w:rsidRPr="00AD26F5">
                <w:rPr>
                  <w:rStyle w:val="Hipersaitas"/>
                  <w:color w:val="auto"/>
                  <w:szCs w:val="24"/>
                </w:rPr>
                <w:t>info@anykom.lt</w:t>
              </w:r>
            </w:hyperlink>
          </w:p>
        </w:tc>
      </w:tr>
      <w:tr w:rsidR="004D4A85" w:rsidRPr="00AD26F5" w14:paraId="542C6496"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0AF0FB7A" w14:textId="46C16965" w:rsidR="004D4A85" w:rsidRPr="00AD26F5" w:rsidRDefault="004D4A85" w:rsidP="004D4A85">
            <w:pPr>
              <w:jc w:val="center"/>
              <w:rPr>
                <w:sz w:val="22"/>
              </w:rPr>
            </w:pPr>
            <w:r w:rsidRPr="00AD26F5">
              <w:rPr>
                <w:sz w:val="22"/>
              </w:rPr>
              <w:lastRenderedPageBreak/>
              <w:t>13</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9EC35BC" w14:textId="4B143014" w:rsidR="004D4A85" w:rsidRPr="00AD26F5" w:rsidRDefault="004D4A85" w:rsidP="004D4A85">
            <w:r w:rsidRPr="00AD26F5">
              <w:t>Kunigiškių</w:t>
            </w:r>
            <w:r>
              <w:t xml:space="preserve"> I</w:t>
            </w:r>
            <w:r w:rsidRPr="00AD26F5">
              <w:t xml:space="preserve"> kaimo kapinės (Kunigiškių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55D652E6" w14:textId="77777777" w:rsidR="004D4A85" w:rsidRPr="00AD26F5" w:rsidRDefault="004D4A85" w:rsidP="004D4A85">
            <w:pPr>
              <w:rPr>
                <w:sz w:val="22"/>
              </w:rPr>
            </w:pPr>
            <w:r w:rsidRPr="00AD26F5">
              <w:rPr>
                <w:sz w:val="22"/>
              </w:rPr>
              <w:t xml:space="preserve">Veikiančios </w:t>
            </w:r>
          </w:p>
          <w:p w14:paraId="1A372716" w14:textId="77777777" w:rsidR="004D4A85" w:rsidRPr="00AD26F5" w:rsidRDefault="004D4A85" w:rsidP="004D4A8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0E32F30" w14:textId="77777777" w:rsidR="004D4A85" w:rsidRPr="00AD26F5" w:rsidRDefault="004D4A85" w:rsidP="004D4A85">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3696271E"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9678C35"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47A8CB8" w14:textId="77777777" w:rsidR="004D4A85" w:rsidRPr="00AD26F5" w:rsidRDefault="004D4A85" w:rsidP="004D4A85">
            <w:pPr>
              <w:rPr>
                <w:sz w:val="22"/>
              </w:rPr>
            </w:pPr>
            <w:r w:rsidRPr="00AD26F5">
              <w:rPr>
                <w:sz w:val="22"/>
              </w:rPr>
              <w:t xml:space="preserve">Anykščių r. sav. </w:t>
            </w:r>
          </w:p>
          <w:p w14:paraId="7C7542E9" w14:textId="77777777" w:rsidR="004D4A85" w:rsidRPr="00AD26F5" w:rsidRDefault="004D4A85" w:rsidP="004D4A85">
            <w:pPr>
              <w:rPr>
                <w:sz w:val="22"/>
              </w:rPr>
            </w:pPr>
            <w:r w:rsidRPr="00AD26F5">
              <w:rPr>
                <w:sz w:val="22"/>
              </w:rPr>
              <w:t>Svėdasų seniūnija</w:t>
            </w:r>
          </w:p>
          <w:p w14:paraId="3994DD34" w14:textId="77777777" w:rsidR="004D4A85" w:rsidRPr="00AD26F5" w:rsidRDefault="004D4A85" w:rsidP="004D4A85">
            <w:pPr>
              <w:rPr>
                <w:sz w:val="22"/>
              </w:rPr>
            </w:pPr>
            <w:r w:rsidRPr="00AD26F5">
              <w:rPr>
                <w:sz w:val="22"/>
              </w:rPr>
              <w:t>J. Tumo-Vaižganto g. 16,</w:t>
            </w:r>
          </w:p>
          <w:p w14:paraId="1EF6F7C6" w14:textId="77777777" w:rsidR="004D4A85" w:rsidRPr="00AD26F5" w:rsidRDefault="004D4A85" w:rsidP="004D4A85">
            <w:pPr>
              <w:rPr>
                <w:sz w:val="22"/>
              </w:rPr>
            </w:pPr>
            <w:r w:rsidRPr="00AD26F5">
              <w:rPr>
                <w:sz w:val="22"/>
              </w:rPr>
              <w:t>29351 Svėdasai</w:t>
            </w:r>
          </w:p>
          <w:p w14:paraId="038C1F48" w14:textId="77777777" w:rsidR="004D4A85" w:rsidRDefault="004D4A85" w:rsidP="004D4A85">
            <w:pPr>
              <w:rPr>
                <w:sz w:val="22"/>
              </w:rPr>
            </w:pPr>
            <w:r w:rsidRPr="00AD26F5">
              <w:rPr>
                <w:sz w:val="22"/>
              </w:rPr>
              <w:t>Anykščių r.</w:t>
            </w:r>
          </w:p>
          <w:p w14:paraId="72BC34C0" w14:textId="26C2F9EB" w:rsidR="0013703E" w:rsidRPr="00AD26F5" w:rsidRDefault="0013703E" w:rsidP="004D4A85">
            <w:pPr>
              <w:rPr>
                <w:sz w:val="22"/>
              </w:rPr>
            </w:pPr>
            <w:r w:rsidRPr="00AD26F5">
              <w:rPr>
                <w:sz w:val="22"/>
              </w:rPr>
              <w:t>Seniūnas Saulius Rasalas</w:t>
            </w:r>
          </w:p>
          <w:p w14:paraId="49CCF36C" w14:textId="01F266BC" w:rsidR="004D4A85" w:rsidRPr="00AD26F5" w:rsidRDefault="004D4A85" w:rsidP="004D4A85">
            <w:pPr>
              <w:rPr>
                <w:sz w:val="22"/>
              </w:rPr>
            </w:pPr>
            <w:r w:rsidRPr="00AD26F5">
              <w:rPr>
                <w:sz w:val="22"/>
              </w:rPr>
              <w:t>tel. (</w:t>
            </w:r>
            <w:r>
              <w:rPr>
                <w:sz w:val="22"/>
              </w:rPr>
              <w:t>0</w:t>
            </w:r>
            <w:r w:rsidRPr="00AD26F5">
              <w:rPr>
                <w:sz w:val="22"/>
              </w:rPr>
              <w:t xml:space="preserve"> 381) 57672</w:t>
            </w:r>
          </w:p>
          <w:p w14:paraId="56A35CCF" w14:textId="77777777" w:rsidR="004D4A85" w:rsidRPr="00AD26F5" w:rsidRDefault="004D4A85" w:rsidP="004D4A85">
            <w:pPr>
              <w:jc w:val="center"/>
              <w:rPr>
                <w:sz w:val="22"/>
              </w:rPr>
            </w:pPr>
          </w:p>
        </w:tc>
      </w:tr>
      <w:tr w:rsidR="004D4A85" w:rsidRPr="00AD26F5" w14:paraId="18ED011A"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61BC434" w14:textId="128D7D5C" w:rsidR="004D4A85" w:rsidRPr="00AD26F5" w:rsidRDefault="004D4A85" w:rsidP="004D4A85">
            <w:pPr>
              <w:jc w:val="center"/>
              <w:rPr>
                <w:sz w:val="22"/>
              </w:rPr>
            </w:pPr>
            <w:r w:rsidRPr="00AD26F5">
              <w:rPr>
                <w:sz w:val="22"/>
              </w:rPr>
              <w:t>13</w:t>
            </w:r>
            <w:r w:rsidR="008C5C33">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242E671" w14:textId="77777777" w:rsidR="004D4A85" w:rsidRPr="00AD26F5" w:rsidRDefault="004D4A85" w:rsidP="004D4A85">
            <w:r w:rsidRPr="00AD26F5">
              <w:t>Butėnų kaimo kapinės (Butėnų k., Svėdasų sen.)</w:t>
            </w:r>
          </w:p>
        </w:tc>
        <w:tc>
          <w:tcPr>
            <w:tcW w:w="2832" w:type="dxa"/>
            <w:tcBorders>
              <w:top w:val="single" w:sz="4" w:space="0" w:color="auto"/>
              <w:left w:val="single" w:sz="4" w:space="0" w:color="auto"/>
              <w:bottom w:val="single" w:sz="4" w:space="0" w:color="auto"/>
              <w:right w:val="single" w:sz="4" w:space="0" w:color="auto"/>
            </w:tcBorders>
            <w:hideMark/>
          </w:tcPr>
          <w:p w14:paraId="4B8F57F0" w14:textId="77777777" w:rsidR="004D4A85" w:rsidRPr="00AD26F5" w:rsidRDefault="004D4A85" w:rsidP="004D4A85">
            <w:pPr>
              <w:rPr>
                <w:sz w:val="22"/>
              </w:rPr>
            </w:pPr>
            <w:r w:rsidRPr="00AD26F5">
              <w:rPr>
                <w:sz w:val="22"/>
              </w:rPr>
              <w:t xml:space="preserve">Veikiančios </w:t>
            </w:r>
          </w:p>
          <w:p w14:paraId="552D78B0" w14:textId="77777777" w:rsidR="004D4A85" w:rsidRPr="00AD26F5" w:rsidRDefault="004D4A85" w:rsidP="004D4A8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C7BE45C" w14:textId="77777777" w:rsidR="004D4A85" w:rsidRPr="00AD26F5" w:rsidRDefault="004D4A85" w:rsidP="004D4A85">
            <w:pPr>
              <w:jc w:val="center"/>
            </w:pPr>
            <w:r w:rsidRPr="00AD26F5">
              <w:t>0,21</w:t>
            </w:r>
          </w:p>
        </w:tc>
        <w:tc>
          <w:tcPr>
            <w:tcW w:w="2520" w:type="dxa"/>
            <w:tcBorders>
              <w:top w:val="single" w:sz="4" w:space="0" w:color="auto"/>
              <w:left w:val="single" w:sz="4" w:space="0" w:color="auto"/>
              <w:bottom w:val="single" w:sz="4" w:space="0" w:color="auto"/>
              <w:right w:val="single" w:sz="4" w:space="0" w:color="auto"/>
            </w:tcBorders>
            <w:hideMark/>
          </w:tcPr>
          <w:p w14:paraId="47F470E4"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79BC202"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D6E7EC5" w14:textId="77777777" w:rsidR="004D4A85" w:rsidRPr="00AD26F5" w:rsidRDefault="004D4A85" w:rsidP="004D4A85">
            <w:pPr>
              <w:rPr>
                <w:sz w:val="22"/>
              </w:rPr>
            </w:pPr>
            <w:r w:rsidRPr="00AD26F5">
              <w:rPr>
                <w:sz w:val="22"/>
              </w:rPr>
              <w:t xml:space="preserve">Anykščių r. sav. </w:t>
            </w:r>
          </w:p>
          <w:p w14:paraId="130246AD" w14:textId="77777777" w:rsidR="004D4A85" w:rsidRPr="00AD26F5" w:rsidRDefault="004D4A85" w:rsidP="004D4A85">
            <w:pPr>
              <w:rPr>
                <w:sz w:val="22"/>
              </w:rPr>
            </w:pPr>
            <w:r w:rsidRPr="00AD26F5">
              <w:rPr>
                <w:sz w:val="22"/>
              </w:rPr>
              <w:t>Svėdasų seniūnija</w:t>
            </w:r>
          </w:p>
          <w:p w14:paraId="595E1F1B" w14:textId="77777777" w:rsidR="004D4A85" w:rsidRPr="00AD26F5" w:rsidRDefault="004D4A85" w:rsidP="004D4A85">
            <w:pPr>
              <w:rPr>
                <w:sz w:val="22"/>
              </w:rPr>
            </w:pPr>
            <w:r w:rsidRPr="00AD26F5">
              <w:rPr>
                <w:sz w:val="22"/>
              </w:rPr>
              <w:t>J. Tumo-Vaižganto g. 16,</w:t>
            </w:r>
          </w:p>
          <w:p w14:paraId="0ADC3ADC" w14:textId="77777777" w:rsidR="004D4A85" w:rsidRPr="00AD26F5" w:rsidRDefault="004D4A85" w:rsidP="004D4A85">
            <w:pPr>
              <w:rPr>
                <w:sz w:val="22"/>
              </w:rPr>
            </w:pPr>
            <w:r w:rsidRPr="00AD26F5">
              <w:rPr>
                <w:sz w:val="22"/>
              </w:rPr>
              <w:t>29351 Svėdasai</w:t>
            </w:r>
          </w:p>
          <w:p w14:paraId="3DCABA8D" w14:textId="77777777" w:rsidR="004D4A85" w:rsidRDefault="004D4A85" w:rsidP="004D4A85">
            <w:pPr>
              <w:rPr>
                <w:sz w:val="22"/>
              </w:rPr>
            </w:pPr>
            <w:r w:rsidRPr="00AD26F5">
              <w:rPr>
                <w:sz w:val="22"/>
              </w:rPr>
              <w:t>Anykščių r.</w:t>
            </w:r>
          </w:p>
          <w:p w14:paraId="41023095" w14:textId="524A6465" w:rsidR="0013703E" w:rsidRPr="00AD26F5" w:rsidRDefault="0013703E" w:rsidP="004D4A85">
            <w:pPr>
              <w:rPr>
                <w:sz w:val="22"/>
              </w:rPr>
            </w:pPr>
            <w:r w:rsidRPr="00AD26F5">
              <w:rPr>
                <w:sz w:val="22"/>
              </w:rPr>
              <w:t>Seniūnas Saulius Rasalas</w:t>
            </w:r>
          </w:p>
          <w:p w14:paraId="767DD81D" w14:textId="28DF2238" w:rsidR="004D4A85" w:rsidRPr="00AD26F5" w:rsidRDefault="004D4A85" w:rsidP="004D4A85">
            <w:pPr>
              <w:rPr>
                <w:sz w:val="22"/>
              </w:rPr>
            </w:pPr>
            <w:r w:rsidRPr="00AD26F5">
              <w:rPr>
                <w:sz w:val="22"/>
              </w:rPr>
              <w:t>tel. (</w:t>
            </w:r>
            <w:r w:rsidR="008C5C33">
              <w:rPr>
                <w:sz w:val="22"/>
              </w:rPr>
              <w:t>0</w:t>
            </w:r>
            <w:r w:rsidRPr="00AD26F5">
              <w:rPr>
                <w:sz w:val="22"/>
              </w:rPr>
              <w:t xml:space="preserve"> 381) 57672</w:t>
            </w:r>
          </w:p>
          <w:p w14:paraId="54D8B6E3" w14:textId="77777777" w:rsidR="004D4A85" w:rsidRPr="00AD26F5" w:rsidRDefault="004D4A85" w:rsidP="004D4A85">
            <w:pPr>
              <w:jc w:val="center"/>
              <w:rPr>
                <w:sz w:val="22"/>
              </w:rPr>
            </w:pPr>
          </w:p>
        </w:tc>
      </w:tr>
      <w:tr w:rsidR="004D4A85" w:rsidRPr="00AD26F5" w14:paraId="7824ABAD"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75005BB" w14:textId="4A877208" w:rsidR="004D4A85" w:rsidRPr="00AD26F5" w:rsidRDefault="004D4A85" w:rsidP="004D4A85">
            <w:pPr>
              <w:jc w:val="center"/>
              <w:rPr>
                <w:sz w:val="22"/>
              </w:rPr>
            </w:pPr>
            <w:r w:rsidRPr="00AD26F5">
              <w:rPr>
                <w:sz w:val="22"/>
              </w:rPr>
              <w:t>13</w:t>
            </w:r>
            <w:r w:rsidR="008C5C33">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3F8B51F" w14:textId="77777777" w:rsidR="004D4A85" w:rsidRPr="00AD26F5" w:rsidRDefault="004D4A85" w:rsidP="004D4A85">
            <w:r w:rsidRPr="00AD26F5">
              <w:t>Šaltinių kaimo kapinės (Šaltinių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67492619" w14:textId="77777777" w:rsidR="004D4A85" w:rsidRPr="00AD26F5" w:rsidRDefault="004D4A85" w:rsidP="004D4A85">
            <w:pPr>
              <w:rPr>
                <w:sz w:val="22"/>
              </w:rPr>
            </w:pPr>
            <w:r w:rsidRPr="00AD26F5">
              <w:rPr>
                <w:sz w:val="22"/>
              </w:rPr>
              <w:t xml:space="preserve">Riboto naudojimo </w:t>
            </w:r>
          </w:p>
          <w:p w14:paraId="7C4783FD" w14:textId="77777777" w:rsidR="004D4A85" w:rsidRPr="00AD26F5" w:rsidRDefault="004D4A85" w:rsidP="004D4A8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E9F8B3A" w14:textId="77777777" w:rsidR="004D4A85" w:rsidRPr="00AD26F5" w:rsidRDefault="004D4A85" w:rsidP="004D4A85">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29AD15E6"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02DEC9F"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CDB8853" w14:textId="77777777" w:rsidR="004D4A85" w:rsidRPr="00AD26F5" w:rsidRDefault="004D4A85" w:rsidP="004D4A85">
            <w:pPr>
              <w:rPr>
                <w:sz w:val="22"/>
              </w:rPr>
            </w:pPr>
            <w:r w:rsidRPr="00AD26F5">
              <w:rPr>
                <w:sz w:val="22"/>
              </w:rPr>
              <w:t xml:space="preserve">Anykščių r. sav. </w:t>
            </w:r>
          </w:p>
          <w:p w14:paraId="7D0995AA" w14:textId="77777777" w:rsidR="004D4A85" w:rsidRPr="00AD26F5" w:rsidRDefault="004D4A85" w:rsidP="004D4A85">
            <w:pPr>
              <w:rPr>
                <w:sz w:val="22"/>
              </w:rPr>
            </w:pPr>
            <w:r w:rsidRPr="00AD26F5">
              <w:rPr>
                <w:sz w:val="22"/>
              </w:rPr>
              <w:t>Svėdasų seniūnija</w:t>
            </w:r>
          </w:p>
          <w:p w14:paraId="73BF9FD4" w14:textId="77777777" w:rsidR="004D4A85" w:rsidRPr="00AD26F5" w:rsidRDefault="004D4A85" w:rsidP="004D4A85">
            <w:pPr>
              <w:rPr>
                <w:sz w:val="22"/>
              </w:rPr>
            </w:pPr>
            <w:r w:rsidRPr="00AD26F5">
              <w:rPr>
                <w:sz w:val="22"/>
              </w:rPr>
              <w:t>J. Tumo-Vaižganto g. 16,</w:t>
            </w:r>
          </w:p>
          <w:p w14:paraId="196378A3" w14:textId="77777777" w:rsidR="004D4A85" w:rsidRPr="00AD26F5" w:rsidRDefault="004D4A85" w:rsidP="004D4A85">
            <w:pPr>
              <w:rPr>
                <w:sz w:val="22"/>
              </w:rPr>
            </w:pPr>
            <w:r w:rsidRPr="00AD26F5">
              <w:rPr>
                <w:sz w:val="22"/>
              </w:rPr>
              <w:t>29351 Svėdasai</w:t>
            </w:r>
          </w:p>
          <w:p w14:paraId="1817B8FE" w14:textId="77777777" w:rsidR="004D4A85" w:rsidRDefault="004D4A85" w:rsidP="004D4A85">
            <w:pPr>
              <w:rPr>
                <w:sz w:val="22"/>
              </w:rPr>
            </w:pPr>
            <w:r w:rsidRPr="00AD26F5">
              <w:rPr>
                <w:sz w:val="22"/>
              </w:rPr>
              <w:t>Anykščių r.</w:t>
            </w:r>
          </w:p>
          <w:p w14:paraId="40775D00" w14:textId="0B4E1E76" w:rsidR="0013703E" w:rsidRPr="00AD26F5" w:rsidRDefault="0013703E" w:rsidP="004D4A85">
            <w:pPr>
              <w:rPr>
                <w:sz w:val="22"/>
              </w:rPr>
            </w:pPr>
            <w:r w:rsidRPr="00AD26F5">
              <w:rPr>
                <w:sz w:val="22"/>
              </w:rPr>
              <w:t>Seniūnas Saulius Rasalas</w:t>
            </w:r>
          </w:p>
          <w:p w14:paraId="3DF7E469" w14:textId="32AC59A6" w:rsidR="004D4A85" w:rsidRPr="00AD26F5" w:rsidRDefault="004D4A85" w:rsidP="004D4A85">
            <w:pPr>
              <w:rPr>
                <w:sz w:val="22"/>
              </w:rPr>
            </w:pPr>
            <w:r w:rsidRPr="00AD26F5">
              <w:rPr>
                <w:sz w:val="22"/>
              </w:rPr>
              <w:t>tel.</w:t>
            </w:r>
            <w:r w:rsidR="008C5C33">
              <w:rPr>
                <w:sz w:val="22"/>
              </w:rPr>
              <w:t xml:space="preserve"> (0</w:t>
            </w:r>
            <w:r w:rsidRPr="00AD26F5">
              <w:rPr>
                <w:sz w:val="22"/>
              </w:rPr>
              <w:t xml:space="preserve"> 381</w:t>
            </w:r>
            <w:r w:rsidR="008C5C33">
              <w:rPr>
                <w:sz w:val="22"/>
              </w:rPr>
              <w:t>)</w:t>
            </w:r>
            <w:r w:rsidRPr="00AD26F5">
              <w:rPr>
                <w:sz w:val="22"/>
              </w:rPr>
              <w:t xml:space="preserve"> 57672</w:t>
            </w:r>
          </w:p>
          <w:p w14:paraId="6A025FDE" w14:textId="77777777" w:rsidR="004D4A85" w:rsidRPr="00AD26F5" w:rsidRDefault="004D4A85" w:rsidP="004D4A85">
            <w:pPr>
              <w:jc w:val="center"/>
              <w:rPr>
                <w:sz w:val="22"/>
              </w:rPr>
            </w:pPr>
          </w:p>
        </w:tc>
      </w:tr>
      <w:tr w:rsidR="004D4A85" w:rsidRPr="00AD26F5" w14:paraId="0C40978B"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31DAF87F" w14:textId="00244AF6" w:rsidR="004D4A85" w:rsidRPr="00AD26F5" w:rsidRDefault="004D4A85" w:rsidP="004D4A85">
            <w:pPr>
              <w:jc w:val="center"/>
              <w:rPr>
                <w:sz w:val="22"/>
              </w:rPr>
            </w:pPr>
            <w:r w:rsidRPr="00AD26F5">
              <w:rPr>
                <w:sz w:val="22"/>
              </w:rPr>
              <w:t>1</w:t>
            </w:r>
            <w:r w:rsidR="008C5C33">
              <w:rPr>
                <w:sz w:val="22"/>
              </w:rPr>
              <w:t>40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87BE24D" w14:textId="77777777" w:rsidR="004D4A85" w:rsidRPr="00AD26F5" w:rsidRDefault="004D4A85" w:rsidP="004D4A85">
            <w:r w:rsidRPr="00AD26F5">
              <w:t>Narbučių kaimo kapinės (Narbučių k., Svėdasų sen.)</w:t>
            </w:r>
          </w:p>
        </w:tc>
        <w:tc>
          <w:tcPr>
            <w:tcW w:w="2832" w:type="dxa"/>
            <w:tcBorders>
              <w:top w:val="single" w:sz="4" w:space="0" w:color="auto"/>
              <w:left w:val="single" w:sz="4" w:space="0" w:color="auto"/>
              <w:bottom w:val="single" w:sz="4" w:space="0" w:color="auto"/>
              <w:right w:val="single" w:sz="4" w:space="0" w:color="auto"/>
            </w:tcBorders>
            <w:hideMark/>
          </w:tcPr>
          <w:p w14:paraId="03A5665D" w14:textId="77777777" w:rsidR="004D4A85" w:rsidRPr="00AD26F5" w:rsidRDefault="004D4A85" w:rsidP="004D4A85">
            <w:pPr>
              <w:rPr>
                <w:sz w:val="22"/>
              </w:rPr>
            </w:pPr>
            <w:r w:rsidRPr="00AD26F5">
              <w:rPr>
                <w:sz w:val="22"/>
              </w:rPr>
              <w:t xml:space="preserve">Riboto naudojimo </w:t>
            </w:r>
          </w:p>
          <w:p w14:paraId="7B54AEB6" w14:textId="77777777" w:rsidR="004D4A85" w:rsidRPr="00AD26F5" w:rsidRDefault="004D4A85" w:rsidP="004D4A8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ABF6D68" w14:textId="77777777" w:rsidR="004D4A85" w:rsidRPr="00AD26F5" w:rsidRDefault="004D4A85" w:rsidP="004D4A85">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1CD52133"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7676317" w14:textId="77777777" w:rsidR="004D4A85" w:rsidRPr="00AD26F5" w:rsidRDefault="004D4A85" w:rsidP="004D4A85">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45140BA" w14:textId="77777777" w:rsidR="004D4A85" w:rsidRPr="00AD26F5" w:rsidRDefault="004D4A85" w:rsidP="004D4A85">
            <w:pPr>
              <w:rPr>
                <w:sz w:val="22"/>
              </w:rPr>
            </w:pPr>
            <w:r w:rsidRPr="00AD26F5">
              <w:rPr>
                <w:sz w:val="22"/>
              </w:rPr>
              <w:t xml:space="preserve">Anykščių r. sav. </w:t>
            </w:r>
          </w:p>
          <w:p w14:paraId="0C2CCB1B" w14:textId="77777777" w:rsidR="004D4A85" w:rsidRPr="00AD26F5" w:rsidRDefault="004D4A85" w:rsidP="004D4A85">
            <w:pPr>
              <w:rPr>
                <w:sz w:val="22"/>
              </w:rPr>
            </w:pPr>
            <w:r w:rsidRPr="00AD26F5">
              <w:rPr>
                <w:sz w:val="22"/>
              </w:rPr>
              <w:t>Svėdasų seniūnija</w:t>
            </w:r>
          </w:p>
          <w:p w14:paraId="2D7892BE" w14:textId="77777777" w:rsidR="004D4A85" w:rsidRPr="00AD26F5" w:rsidRDefault="004D4A85" w:rsidP="004D4A85">
            <w:pPr>
              <w:rPr>
                <w:sz w:val="22"/>
              </w:rPr>
            </w:pPr>
            <w:r w:rsidRPr="00AD26F5">
              <w:rPr>
                <w:sz w:val="22"/>
              </w:rPr>
              <w:t>J. Tumo-Vaižganto g. 16,</w:t>
            </w:r>
          </w:p>
          <w:p w14:paraId="05A244E4" w14:textId="77777777" w:rsidR="004D4A85" w:rsidRPr="00AD26F5" w:rsidRDefault="004D4A85" w:rsidP="004D4A85">
            <w:pPr>
              <w:rPr>
                <w:sz w:val="22"/>
              </w:rPr>
            </w:pPr>
            <w:r w:rsidRPr="00AD26F5">
              <w:rPr>
                <w:sz w:val="22"/>
              </w:rPr>
              <w:t>29351 Svėdasai</w:t>
            </w:r>
          </w:p>
          <w:p w14:paraId="3D398557" w14:textId="77777777" w:rsidR="004D4A85" w:rsidRDefault="004D4A85" w:rsidP="004D4A85">
            <w:pPr>
              <w:rPr>
                <w:sz w:val="22"/>
              </w:rPr>
            </w:pPr>
            <w:r w:rsidRPr="00AD26F5">
              <w:rPr>
                <w:sz w:val="22"/>
              </w:rPr>
              <w:t>Anykščių r.</w:t>
            </w:r>
          </w:p>
          <w:p w14:paraId="68223302" w14:textId="1AE149D1" w:rsidR="0013703E" w:rsidRPr="00AD26F5" w:rsidRDefault="0013703E" w:rsidP="004D4A85">
            <w:pPr>
              <w:rPr>
                <w:sz w:val="22"/>
              </w:rPr>
            </w:pPr>
            <w:r w:rsidRPr="00AD26F5">
              <w:rPr>
                <w:sz w:val="22"/>
              </w:rPr>
              <w:t>Seniūnas Saulius Rasalas</w:t>
            </w:r>
          </w:p>
          <w:p w14:paraId="11A87309" w14:textId="735E4945" w:rsidR="004D4A85" w:rsidRPr="00AD26F5" w:rsidRDefault="004D4A85" w:rsidP="004D4A85">
            <w:pPr>
              <w:rPr>
                <w:sz w:val="22"/>
              </w:rPr>
            </w:pPr>
            <w:r w:rsidRPr="00AD26F5">
              <w:rPr>
                <w:sz w:val="22"/>
              </w:rPr>
              <w:t>tel. (</w:t>
            </w:r>
            <w:r w:rsidR="008C5C33">
              <w:rPr>
                <w:sz w:val="22"/>
              </w:rPr>
              <w:t>0</w:t>
            </w:r>
            <w:r w:rsidRPr="00AD26F5">
              <w:rPr>
                <w:sz w:val="22"/>
              </w:rPr>
              <w:t xml:space="preserve"> 381) 57672</w:t>
            </w:r>
          </w:p>
          <w:p w14:paraId="0651D40D" w14:textId="77777777" w:rsidR="004D4A85" w:rsidRPr="00AD26F5" w:rsidRDefault="004D4A85" w:rsidP="004D4A85">
            <w:pPr>
              <w:rPr>
                <w:sz w:val="22"/>
              </w:rPr>
            </w:pPr>
          </w:p>
        </w:tc>
      </w:tr>
      <w:tr w:rsidR="004D4A85" w:rsidRPr="00AD26F5" w14:paraId="63DF265E"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5027867" w14:textId="57E154B0" w:rsidR="004D4A85" w:rsidRPr="00AD26F5" w:rsidRDefault="004D4A85" w:rsidP="004D4A85">
            <w:pPr>
              <w:jc w:val="center"/>
              <w:rPr>
                <w:sz w:val="22"/>
              </w:rPr>
            </w:pPr>
            <w:r w:rsidRPr="00AD26F5">
              <w:rPr>
                <w:sz w:val="22"/>
              </w:rPr>
              <w:t>1</w:t>
            </w:r>
            <w:r w:rsidR="00604976">
              <w:rPr>
                <w:sz w:val="22"/>
              </w:rPr>
              <w:t>41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AD1D724" w14:textId="77777777" w:rsidR="004D4A85" w:rsidRPr="00AD26F5" w:rsidRDefault="004D4A85" w:rsidP="004D4A85">
            <w:r w:rsidRPr="00AD26F5">
              <w:t xml:space="preserve">Malaišių kaimo kapinės (Malaišių k., Svėdasų sen.) </w:t>
            </w:r>
          </w:p>
        </w:tc>
        <w:tc>
          <w:tcPr>
            <w:tcW w:w="2832" w:type="dxa"/>
            <w:tcBorders>
              <w:top w:val="single" w:sz="4" w:space="0" w:color="auto"/>
              <w:left w:val="single" w:sz="4" w:space="0" w:color="auto"/>
              <w:bottom w:val="single" w:sz="4" w:space="0" w:color="auto"/>
              <w:right w:val="single" w:sz="4" w:space="0" w:color="auto"/>
            </w:tcBorders>
            <w:hideMark/>
          </w:tcPr>
          <w:p w14:paraId="0F37641C" w14:textId="77777777" w:rsidR="004D4A85" w:rsidRPr="00AD26F5" w:rsidRDefault="004D4A85" w:rsidP="004D4A85">
            <w:pPr>
              <w:rPr>
                <w:sz w:val="22"/>
              </w:rPr>
            </w:pPr>
            <w:r w:rsidRPr="00AD26F5">
              <w:rPr>
                <w:sz w:val="22"/>
              </w:rPr>
              <w:t xml:space="preserve">Neveikiančios Anykščių r. sav. tarybos 2013 m. gegužės </w:t>
            </w:r>
            <w:r w:rsidRPr="00AD26F5">
              <w:rPr>
                <w:sz w:val="22"/>
              </w:rPr>
              <w:lastRenderedPageBreak/>
              <w:t xml:space="preserve">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B084C87" w14:textId="77777777" w:rsidR="004D4A85" w:rsidRPr="00AD26F5" w:rsidRDefault="004D4A85" w:rsidP="004D4A85">
            <w:pPr>
              <w:jc w:val="center"/>
            </w:pPr>
            <w:r w:rsidRPr="00AD26F5">
              <w:lastRenderedPageBreak/>
              <w:t>0,02</w:t>
            </w:r>
          </w:p>
        </w:tc>
        <w:tc>
          <w:tcPr>
            <w:tcW w:w="2520" w:type="dxa"/>
            <w:tcBorders>
              <w:top w:val="single" w:sz="4" w:space="0" w:color="auto"/>
              <w:left w:val="single" w:sz="4" w:space="0" w:color="auto"/>
              <w:bottom w:val="single" w:sz="4" w:space="0" w:color="auto"/>
              <w:right w:val="single" w:sz="4" w:space="0" w:color="auto"/>
            </w:tcBorders>
            <w:hideMark/>
          </w:tcPr>
          <w:p w14:paraId="686CC662"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0039AA8"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550FEF1" w14:textId="77777777" w:rsidR="004D4A85" w:rsidRPr="00AD26F5" w:rsidRDefault="004D4A85" w:rsidP="004D4A85">
            <w:pPr>
              <w:rPr>
                <w:sz w:val="22"/>
              </w:rPr>
            </w:pPr>
            <w:r w:rsidRPr="00AD26F5">
              <w:rPr>
                <w:sz w:val="22"/>
              </w:rPr>
              <w:t xml:space="preserve">Anykščių r. sav. </w:t>
            </w:r>
          </w:p>
          <w:p w14:paraId="5F512A35" w14:textId="77777777" w:rsidR="004D4A85" w:rsidRPr="00AD26F5" w:rsidRDefault="004D4A85" w:rsidP="004D4A85">
            <w:pPr>
              <w:rPr>
                <w:sz w:val="22"/>
              </w:rPr>
            </w:pPr>
            <w:r w:rsidRPr="00AD26F5">
              <w:rPr>
                <w:sz w:val="22"/>
              </w:rPr>
              <w:t>Svėdasų seniūnija</w:t>
            </w:r>
          </w:p>
          <w:p w14:paraId="47CD181B" w14:textId="77777777" w:rsidR="004D4A85" w:rsidRPr="00AD26F5" w:rsidRDefault="004D4A85" w:rsidP="004D4A85">
            <w:pPr>
              <w:rPr>
                <w:sz w:val="22"/>
              </w:rPr>
            </w:pPr>
            <w:r w:rsidRPr="00AD26F5">
              <w:rPr>
                <w:sz w:val="22"/>
              </w:rPr>
              <w:t>J. Tumo-Vaižganto g. 16,</w:t>
            </w:r>
          </w:p>
          <w:p w14:paraId="2222B062" w14:textId="77777777" w:rsidR="004D4A85" w:rsidRPr="00AD26F5" w:rsidRDefault="004D4A85" w:rsidP="004D4A85">
            <w:pPr>
              <w:rPr>
                <w:sz w:val="22"/>
              </w:rPr>
            </w:pPr>
            <w:r w:rsidRPr="00AD26F5">
              <w:rPr>
                <w:sz w:val="22"/>
              </w:rPr>
              <w:lastRenderedPageBreak/>
              <w:t>29351 Svėdasai</w:t>
            </w:r>
          </w:p>
          <w:p w14:paraId="27D55AA6" w14:textId="68B9166A" w:rsidR="004D4A85" w:rsidRDefault="004D4A85" w:rsidP="004D4A85">
            <w:pPr>
              <w:rPr>
                <w:sz w:val="22"/>
              </w:rPr>
            </w:pPr>
            <w:r w:rsidRPr="00AD26F5">
              <w:rPr>
                <w:sz w:val="22"/>
              </w:rPr>
              <w:t>Anykščių r</w:t>
            </w:r>
            <w:r w:rsidR="0013703E">
              <w:rPr>
                <w:sz w:val="22"/>
              </w:rPr>
              <w:t>.</w:t>
            </w:r>
          </w:p>
          <w:p w14:paraId="03A91B7D" w14:textId="50C7D096" w:rsidR="0013703E" w:rsidRPr="00AD26F5" w:rsidRDefault="0013703E" w:rsidP="004D4A85">
            <w:pPr>
              <w:rPr>
                <w:sz w:val="22"/>
              </w:rPr>
            </w:pPr>
            <w:r w:rsidRPr="00AD26F5">
              <w:rPr>
                <w:sz w:val="22"/>
              </w:rPr>
              <w:t>Seniūnas Saulius Rasalas</w:t>
            </w:r>
          </w:p>
          <w:p w14:paraId="7C5C5288" w14:textId="0934015E" w:rsidR="004D4A85" w:rsidRPr="00AD26F5" w:rsidRDefault="004D4A85" w:rsidP="004D4A85">
            <w:pPr>
              <w:rPr>
                <w:sz w:val="22"/>
              </w:rPr>
            </w:pPr>
            <w:r w:rsidRPr="00AD26F5">
              <w:rPr>
                <w:sz w:val="22"/>
              </w:rPr>
              <w:t>tel. (</w:t>
            </w:r>
            <w:r w:rsidR="00604976">
              <w:rPr>
                <w:sz w:val="22"/>
              </w:rPr>
              <w:t>0</w:t>
            </w:r>
            <w:r w:rsidRPr="00AD26F5">
              <w:rPr>
                <w:sz w:val="22"/>
              </w:rPr>
              <w:t xml:space="preserve"> 381) 57672</w:t>
            </w:r>
          </w:p>
          <w:p w14:paraId="7CD71F77" w14:textId="77777777" w:rsidR="004D4A85" w:rsidRPr="00AD26F5" w:rsidRDefault="004D4A85" w:rsidP="004D4A85">
            <w:pPr>
              <w:jc w:val="center"/>
              <w:rPr>
                <w:sz w:val="22"/>
              </w:rPr>
            </w:pPr>
          </w:p>
        </w:tc>
      </w:tr>
      <w:tr w:rsidR="004D4A85" w:rsidRPr="00AD26F5" w14:paraId="79DA3473"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02CFD405" w14:textId="4B1C7BBD" w:rsidR="004D4A85" w:rsidRPr="00AD26F5" w:rsidRDefault="004D4A85" w:rsidP="004D4A85">
            <w:pPr>
              <w:jc w:val="center"/>
              <w:rPr>
                <w:sz w:val="22"/>
              </w:rPr>
            </w:pPr>
            <w:r w:rsidRPr="00AD26F5">
              <w:rPr>
                <w:sz w:val="22"/>
              </w:rPr>
              <w:lastRenderedPageBreak/>
              <w:t>14</w:t>
            </w:r>
            <w:r w:rsidR="00604976">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A057E8F" w14:textId="77777777" w:rsidR="004D4A85" w:rsidRPr="00AD26F5" w:rsidRDefault="004D4A85" w:rsidP="004D4A85">
            <w:r w:rsidRPr="00AD26F5">
              <w:t>Vaitkūnų kaimo kapinės (Vaitkūnų k., Svėdasų sen.)</w:t>
            </w:r>
          </w:p>
        </w:tc>
        <w:tc>
          <w:tcPr>
            <w:tcW w:w="2832" w:type="dxa"/>
            <w:tcBorders>
              <w:top w:val="single" w:sz="4" w:space="0" w:color="auto"/>
              <w:left w:val="single" w:sz="4" w:space="0" w:color="auto"/>
              <w:bottom w:val="single" w:sz="4" w:space="0" w:color="auto"/>
              <w:right w:val="single" w:sz="4" w:space="0" w:color="auto"/>
            </w:tcBorders>
            <w:hideMark/>
          </w:tcPr>
          <w:p w14:paraId="3FD51D60"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DD4CC28" w14:textId="77777777" w:rsidR="004D4A85" w:rsidRPr="00AD26F5" w:rsidRDefault="004D4A85" w:rsidP="004D4A85">
            <w:pPr>
              <w:jc w:val="center"/>
            </w:pPr>
            <w:r w:rsidRPr="00AD26F5">
              <w:t>0,26</w:t>
            </w:r>
          </w:p>
        </w:tc>
        <w:tc>
          <w:tcPr>
            <w:tcW w:w="2520" w:type="dxa"/>
            <w:tcBorders>
              <w:top w:val="single" w:sz="4" w:space="0" w:color="auto"/>
              <w:left w:val="single" w:sz="4" w:space="0" w:color="auto"/>
              <w:bottom w:val="single" w:sz="4" w:space="0" w:color="auto"/>
              <w:right w:val="single" w:sz="4" w:space="0" w:color="auto"/>
            </w:tcBorders>
            <w:hideMark/>
          </w:tcPr>
          <w:p w14:paraId="17A90408" w14:textId="77777777" w:rsidR="004D4A85" w:rsidRPr="00AD26F5" w:rsidRDefault="004D4A85" w:rsidP="004D4A85">
            <w:pPr>
              <w:jc w:val="center"/>
              <w:rPr>
                <w:sz w:val="22"/>
              </w:rPr>
            </w:pPr>
            <w:r w:rsidRPr="00AD26F5">
              <w:t>neregistruotos</w:t>
            </w:r>
          </w:p>
        </w:tc>
        <w:tc>
          <w:tcPr>
            <w:tcW w:w="1701" w:type="dxa"/>
            <w:tcBorders>
              <w:top w:val="single" w:sz="4" w:space="0" w:color="auto"/>
              <w:left w:val="single" w:sz="4" w:space="0" w:color="auto"/>
              <w:bottom w:val="single" w:sz="4" w:space="0" w:color="auto"/>
              <w:right w:val="single" w:sz="4" w:space="0" w:color="auto"/>
            </w:tcBorders>
            <w:hideMark/>
          </w:tcPr>
          <w:p w14:paraId="4A0C7727"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B44019C" w14:textId="77777777" w:rsidR="004D4A85" w:rsidRPr="00AD26F5" w:rsidRDefault="004D4A85" w:rsidP="004D4A85">
            <w:pPr>
              <w:rPr>
                <w:sz w:val="22"/>
              </w:rPr>
            </w:pPr>
            <w:r w:rsidRPr="00AD26F5">
              <w:rPr>
                <w:sz w:val="22"/>
              </w:rPr>
              <w:t xml:space="preserve">Anykščių r. sav. </w:t>
            </w:r>
          </w:p>
          <w:p w14:paraId="5AFEB3D5" w14:textId="77777777" w:rsidR="004D4A85" w:rsidRPr="00AD26F5" w:rsidRDefault="004D4A85" w:rsidP="004D4A85">
            <w:pPr>
              <w:rPr>
                <w:sz w:val="22"/>
              </w:rPr>
            </w:pPr>
            <w:r w:rsidRPr="00AD26F5">
              <w:rPr>
                <w:sz w:val="22"/>
              </w:rPr>
              <w:t>Svėdasų seniūnija</w:t>
            </w:r>
          </w:p>
          <w:p w14:paraId="7845DD60" w14:textId="77777777" w:rsidR="004D4A85" w:rsidRPr="00AD26F5" w:rsidRDefault="004D4A85" w:rsidP="004D4A85">
            <w:pPr>
              <w:rPr>
                <w:sz w:val="22"/>
              </w:rPr>
            </w:pPr>
            <w:r w:rsidRPr="00AD26F5">
              <w:rPr>
                <w:sz w:val="22"/>
              </w:rPr>
              <w:t>J. Tumo-Vaižganto g. 16,</w:t>
            </w:r>
          </w:p>
          <w:p w14:paraId="2B4A9467" w14:textId="77777777" w:rsidR="004D4A85" w:rsidRPr="00AD26F5" w:rsidRDefault="004D4A85" w:rsidP="004D4A85">
            <w:pPr>
              <w:rPr>
                <w:sz w:val="22"/>
              </w:rPr>
            </w:pPr>
            <w:r w:rsidRPr="00AD26F5">
              <w:rPr>
                <w:sz w:val="22"/>
              </w:rPr>
              <w:t>29351 Svėdasai</w:t>
            </w:r>
          </w:p>
          <w:p w14:paraId="672BF5E1" w14:textId="77777777" w:rsidR="004D4A85" w:rsidRDefault="004D4A85" w:rsidP="004D4A85">
            <w:pPr>
              <w:rPr>
                <w:sz w:val="22"/>
              </w:rPr>
            </w:pPr>
            <w:r w:rsidRPr="00AD26F5">
              <w:rPr>
                <w:sz w:val="22"/>
              </w:rPr>
              <w:t>Anykščių r.</w:t>
            </w:r>
          </w:p>
          <w:p w14:paraId="57383E48" w14:textId="332B498C" w:rsidR="0013703E" w:rsidRPr="00AD26F5" w:rsidRDefault="0013703E" w:rsidP="004D4A85">
            <w:pPr>
              <w:rPr>
                <w:sz w:val="22"/>
              </w:rPr>
            </w:pPr>
            <w:r w:rsidRPr="00AD26F5">
              <w:rPr>
                <w:sz w:val="22"/>
              </w:rPr>
              <w:t>Seniūnas Saulius Rasalas</w:t>
            </w:r>
          </w:p>
          <w:p w14:paraId="25A1A1CF" w14:textId="0CC698CB" w:rsidR="004D4A85" w:rsidRPr="00AD26F5" w:rsidRDefault="004D4A85" w:rsidP="004D4A85">
            <w:pPr>
              <w:rPr>
                <w:sz w:val="22"/>
              </w:rPr>
            </w:pPr>
            <w:r w:rsidRPr="00AD26F5">
              <w:rPr>
                <w:sz w:val="22"/>
              </w:rPr>
              <w:t>tel. (</w:t>
            </w:r>
            <w:r w:rsidR="00604976">
              <w:rPr>
                <w:sz w:val="22"/>
              </w:rPr>
              <w:t>0</w:t>
            </w:r>
            <w:r w:rsidRPr="00AD26F5">
              <w:rPr>
                <w:sz w:val="22"/>
              </w:rPr>
              <w:t xml:space="preserve"> 381) 57672</w:t>
            </w:r>
          </w:p>
          <w:p w14:paraId="44C94EA0" w14:textId="77777777" w:rsidR="004D4A85" w:rsidRPr="00AD26F5" w:rsidRDefault="004D4A85" w:rsidP="004D4A85">
            <w:pPr>
              <w:rPr>
                <w:sz w:val="22"/>
              </w:rPr>
            </w:pPr>
          </w:p>
        </w:tc>
      </w:tr>
      <w:tr w:rsidR="004D4A85" w:rsidRPr="00AD26F5" w14:paraId="1ABBFBAC"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31B284C" w14:textId="6CBE8B8D" w:rsidR="004D4A85" w:rsidRPr="00AD26F5" w:rsidRDefault="004D4A85" w:rsidP="004D4A85">
            <w:pPr>
              <w:jc w:val="center"/>
              <w:rPr>
                <w:sz w:val="22"/>
              </w:rPr>
            </w:pPr>
            <w:r w:rsidRPr="00AD26F5">
              <w:rPr>
                <w:sz w:val="22"/>
              </w:rPr>
              <w:t>14</w:t>
            </w:r>
            <w:r w:rsidR="00604976">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3E5C3A7" w14:textId="77777777" w:rsidR="004D4A85" w:rsidRPr="00AD26F5" w:rsidRDefault="004D4A85" w:rsidP="004D4A85">
            <w:r w:rsidRPr="00AD26F5">
              <w:t>Gudonių kaimo kapinės (Gudonių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208FA18E"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1358DCB" w14:textId="77777777" w:rsidR="004D4A85" w:rsidRPr="00AD26F5" w:rsidRDefault="004D4A85" w:rsidP="004D4A85">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3E8D69FB"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22795BA" w14:textId="77777777" w:rsidR="004D4A85" w:rsidRPr="00AD26F5" w:rsidRDefault="004D4A85" w:rsidP="004D4A8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3A7EEB7" w14:textId="77777777" w:rsidR="004D4A85" w:rsidRPr="00AD26F5" w:rsidRDefault="004D4A85" w:rsidP="004D4A85">
            <w:pPr>
              <w:rPr>
                <w:sz w:val="22"/>
              </w:rPr>
            </w:pPr>
            <w:r w:rsidRPr="00AD26F5">
              <w:rPr>
                <w:sz w:val="22"/>
              </w:rPr>
              <w:t xml:space="preserve">Anykščių r. sav. </w:t>
            </w:r>
          </w:p>
          <w:p w14:paraId="6C7DBCC4" w14:textId="77777777" w:rsidR="004D4A85" w:rsidRPr="00AD26F5" w:rsidRDefault="004D4A85" w:rsidP="004D4A85">
            <w:pPr>
              <w:rPr>
                <w:sz w:val="22"/>
              </w:rPr>
            </w:pPr>
            <w:r w:rsidRPr="00AD26F5">
              <w:rPr>
                <w:sz w:val="22"/>
              </w:rPr>
              <w:t>Svėdasų seniūnija</w:t>
            </w:r>
          </w:p>
          <w:p w14:paraId="2EBFA6B0" w14:textId="77777777" w:rsidR="004D4A85" w:rsidRPr="00AD26F5" w:rsidRDefault="004D4A85" w:rsidP="004D4A85">
            <w:pPr>
              <w:rPr>
                <w:sz w:val="22"/>
              </w:rPr>
            </w:pPr>
            <w:r w:rsidRPr="00AD26F5">
              <w:rPr>
                <w:sz w:val="22"/>
              </w:rPr>
              <w:t>J. Tumo-Vaižganto g. 16,</w:t>
            </w:r>
          </w:p>
          <w:p w14:paraId="096A6E9B" w14:textId="77777777" w:rsidR="004D4A85" w:rsidRPr="00AD26F5" w:rsidRDefault="004D4A85" w:rsidP="004D4A85">
            <w:pPr>
              <w:rPr>
                <w:sz w:val="22"/>
              </w:rPr>
            </w:pPr>
            <w:r w:rsidRPr="00AD26F5">
              <w:rPr>
                <w:sz w:val="22"/>
              </w:rPr>
              <w:t>29351 Svėdasai</w:t>
            </w:r>
          </w:p>
          <w:p w14:paraId="5321DA6B" w14:textId="77777777" w:rsidR="004D4A85" w:rsidRDefault="004D4A85" w:rsidP="004D4A85">
            <w:pPr>
              <w:rPr>
                <w:sz w:val="22"/>
              </w:rPr>
            </w:pPr>
            <w:r w:rsidRPr="00AD26F5">
              <w:rPr>
                <w:sz w:val="22"/>
              </w:rPr>
              <w:t>Anykščių r.</w:t>
            </w:r>
          </w:p>
          <w:p w14:paraId="1052ED2D" w14:textId="2B4DC6D9" w:rsidR="0013703E" w:rsidRPr="00AD26F5" w:rsidRDefault="0013703E" w:rsidP="004D4A85">
            <w:pPr>
              <w:rPr>
                <w:sz w:val="22"/>
              </w:rPr>
            </w:pPr>
            <w:r w:rsidRPr="00AD26F5">
              <w:rPr>
                <w:sz w:val="22"/>
              </w:rPr>
              <w:t>Seniūnas Saulius Rasalas</w:t>
            </w:r>
          </w:p>
          <w:p w14:paraId="2831165C" w14:textId="7533158A" w:rsidR="004D4A85" w:rsidRPr="00AD26F5" w:rsidRDefault="004D4A85" w:rsidP="004D4A85">
            <w:pPr>
              <w:rPr>
                <w:sz w:val="22"/>
              </w:rPr>
            </w:pPr>
            <w:r w:rsidRPr="00AD26F5">
              <w:rPr>
                <w:sz w:val="22"/>
              </w:rPr>
              <w:t>tel. (</w:t>
            </w:r>
            <w:r w:rsidR="00604976">
              <w:rPr>
                <w:sz w:val="22"/>
              </w:rPr>
              <w:t>0</w:t>
            </w:r>
            <w:r w:rsidRPr="00AD26F5">
              <w:rPr>
                <w:sz w:val="22"/>
              </w:rPr>
              <w:t xml:space="preserve"> 381) 57672</w:t>
            </w:r>
          </w:p>
          <w:p w14:paraId="7E338D2D" w14:textId="77777777" w:rsidR="004D4A85" w:rsidRPr="00AD26F5" w:rsidRDefault="004D4A85" w:rsidP="004D4A85">
            <w:pPr>
              <w:jc w:val="center"/>
              <w:rPr>
                <w:sz w:val="22"/>
              </w:rPr>
            </w:pPr>
          </w:p>
        </w:tc>
      </w:tr>
      <w:tr w:rsidR="004D4A85" w:rsidRPr="00AD26F5" w14:paraId="4E9ECAC5" w14:textId="77777777" w:rsidTr="00C57BDA">
        <w:trPr>
          <w:trHeight w:val="1898"/>
        </w:trPr>
        <w:tc>
          <w:tcPr>
            <w:tcW w:w="704" w:type="dxa"/>
            <w:tcBorders>
              <w:top w:val="single" w:sz="4" w:space="0" w:color="auto"/>
              <w:left w:val="single" w:sz="4" w:space="0" w:color="auto"/>
              <w:bottom w:val="single" w:sz="4" w:space="0" w:color="auto"/>
              <w:right w:val="single" w:sz="4" w:space="0" w:color="auto"/>
            </w:tcBorders>
            <w:hideMark/>
          </w:tcPr>
          <w:p w14:paraId="38B2C6EF" w14:textId="58DE14FE" w:rsidR="004D4A85" w:rsidRPr="00AD26F5" w:rsidRDefault="004D4A85" w:rsidP="004D4A85">
            <w:pPr>
              <w:jc w:val="center"/>
              <w:rPr>
                <w:sz w:val="22"/>
              </w:rPr>
            </w:pPr>
            <w:r w:rsidRPr="00AD26F5">
              <w:rPr>
                <w:sz w:val="22"/>
              </w:rPr>
              <w:t>14</w:t>
            </w:r>
            <w:r w:rsidR="00604976">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D86834F" w14:textId="77777777" w:rsidR="004D4A85" w:rsidRPr="00AD26F5" w:rsidRDefault="004D4A85" w:rsidP="004D4A85">
            <w:r w:rsidRPr="00AD26F5">
              <w:t>Jotkonių kaimo kapinės (Jotkonių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6C684849"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7AA0982" w14:textId="77777777" w:rsidR="004D4A85" w:rsidRPr="00AD26F5" w:rsidRDefault="004D4A85" w:rsidP="004D4A85">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513BBD22" w14:textId="5A89FFE8" w:rsidR="004D4A85" w:rsidRPr="00AD26F5" w:rsidRDefault="00604976" w:rsidP="004D4A85">
            <w:pPr>
              <w:jc w:val="center"/>
              <w:rPr>
                <w:sz w:val="22"/>
              </w:rPr>
            </w:pPr>
            <w:r>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BD39365" w14:textId="0858130C" w:rsidR="004D4A85" w:rsidRPr="00AD26F5" w:rsidRDefault="00604976" w:rsidP="004D4A85">
            <w:pPr>
              <w:jc w:val="center"/>
            </w:pPr>
            <w:r>
              <w:rPr>
                <w:sz w:val="22"/>
              </w:rPr>
              <w:t>unikalus kodas 45048</w:t>
            </w:r>
          </w:p>
        </w:tc>
        <w:tc>
          <w:tcPr>
            <w:tcW w:w="3973" w:type="dxa"/>
            <w:tcBorders>
              <w:top w:val="single" w:sz="4" w:space="0" w:color="auto"/>
              <w:left w:val="single" w:sz="4" w:space="0" w:color="auto"/>
              <w:bottom w:val="single" w:sz="4" w:space="0" w:color="auto"/>
              <w:right w:val="single" w:sz="4" w:space="0" w:color="auto"/>
            </w:tcBorders>
          </w:tcPr>
          <w:p w14:paraId="7ECA85EB" w14:textId="77777777" w:rsidR="004D4A85" w:rsidRPr="00AD26F5" w:rsidRDefault="004D4A85" w:rsidP="004D4A85">
            <w:pPr>
              <w:rPr>
                <w:sz w:val="22"/>
              </w:rPr>
            </w:pPr>
            <w:r w:rsidRPr="00AD26F5">
              <w:rPr>
                <w:sz w:val="22"/>
              </w:rPr>
              <w:t xml:space="preserve">Anykščių r. sav. </w:t>
            </w:r>
          </w:p>
          <w:p w14:paraId="3A808EDE" w14:textId="77777777" w:rsidR="004D4A85" w:rsidRPr="00AD26F5" w:rsidRDefault="004D4A85" w:rsidP="004D4A85">
            <w:pPr>
              <w:rPr>
                <w:sz w:val="22"/>
              </w:rPr>
            </w:pPr>
            <w:r w:rsidRPr="00AD26F5">
              <w:rPr>
                <w:sz w:val="22"/>
              </w:rPr>
              <w:t>Svėdasų seniūnija</w:t>
            </w:r>
          </w:p>
          <w:p w14:paraId="70F5B648" w14:textId="77777777" w:rsidR="004D4A85" w:rsidRPr="00AD26F5" w:rsidRDefault="004D4A85" w:rsidP="004D4A85">
            <w:pPr>
              <w:rPr>
                <w:sz w:val="22"/>
              </w:rPr>
            </w:pPr>
            <w:r w:rsidRPr="00AD26F5">
              <w:rPr>
                <w:sz w:val="22"/>
              </w:rPr>
              <w:t>J. Tumo-Vaižganto g. 16,</w:t>
            </w:r>
          </w:p>
          <w:p w14:paraId="1D5EEDFB" w14:textId="77777777" w:rsidR="004D4A85" w:rsidRPr="00AD26F5" w:rsidRDefault="004D4A85" w:rsidP="004D4A85">
            <w:pPr>
              <w:rPr>
                <w:sz w:val="22"/>
              </w:rPr>
            </w:pPr>
            <w:r w:rsidRPr="00AD26F5">
              <w:rPr>
                <w:sz w:val="22"/>
              </w:rPr>
              <w:t>29351 Svėdasai</w:t>
            </w:r>
          </w:p>
          <w:p w14:paraId="5DDC798B" w14:textId="77777777" w:rsidR="004D4A85" w:rsidRDefault="004D4A85" w:rsidP="004D4A85">
            <w:pPr>
              <w:rPr>
                <w:sz w:val="22"/>
              </w:rPr>
            </w:pPr>
            <w:r w:rsidRPr="00AD26F5">
              <w:rPr>
                <w:sz w:val="22"/>
              </w:rPr>
              <w:t>Anykščių r.</w:t>
            </w:r>
          </w:p>
          <w:p w14:paraId="5AAC217A" w14:textId="15BB706D" w:rsidR="0013703E" w:rsidRPr="00AD26F5" w:rsidRDefault="0013703E" w:rsidP="004D4A85">
            <w:pPr>
              <w:rPr>
                <w:sz w:val="22"/>
              </w:rPr>
            </w:pPr>
            <w:r w:rsidRPr="00AD26F5">
              <w:rPr>
                <w:sz w:val="22"/>
              </w:rPr>
              <w:t>Seniūnas Saulius Rasalas</w:t>
            </w:r>
          </w:p>
          <w:p w14:paraId="364BF863" w14:textId="7060A19C" w:rsidR="004D4A85" w:rsidRPr="00AD26F5" w:rsidRDefault="004D4A85" w:rsidP="004D4A85">
            <w:pPr>
              <w:rPr>
                <w:sz w:val="22"/>
              </w:rPr>
            </w:pPr>
            <w:r w:rsidRPr="00AD26F5">
              <w:rPr>
                <w:sz w:val="22"/>
              </w:rPr>
              <w:t>tel. (</w:t>
            </w:r>
            <w:r w:rsidR="00604976">
              <w:rPr>
                <w:sz w:val="22"/>
              </w:rPr>
              <w:t>0</w:t>
            </w:r>
            <w:r w:rsidRPr="00AD26F5">
              <w:rPr>
                <w:sz w:val="22"/>
              </w:rPr>
              <w:t xml:space="preserve"> 381) 57672</w:t>
            </w:r>
          </w:p>
          <w:p w14:paraId="1B84BEF7" w14:textId="77777777" w:rsidR="004D4A85" w:rsidRPr="00AD26F5" w:rsidRDefault="004D4A85" w:rsidP="004D4A85">
            <w:pPr>
              <w:jc w:val="center"/>
              <w:rPr>
                <w:sz w:val="22"/>
              </w:rPr>
            </w:pPr>
          </w:p>
        </w:tc>
      </w:tr>
      <w:tr w:rsidR="004D4A85" w:rsidRPr="00AD26F5" w14:paraId="6EA46CF2"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3CD5B485" w14:textId="225DDB7F" w:rsidR="004D4A85" w:rsidRPr="00AD26F5" w:rsidRDefault="004D4A85" w:rsidP="004D4A85">
            <w:pPr>
              <w:jc w:val="center"/>
              <w:rPr>
                <w:sz w:val="22"/>
              </w:rPr>
            </w:pPr>
            <w:r w:rsidRPr="00AD26F5">
              <w:rPr>
                <w:sz w:val="22"/>
              </w:rPr>
              <w:t>14</w:t>
            </w:r>
            <w:r w:rsidR="00604976">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D7B1AB2" w14:textId="77777777" w:rsidR="004D4A85" w:rsidRPr="00AD26F5" w:rsidRDefault="004D4A85" w:rsidP="004D4A85">
            <w:r w:rsidRPr="00AD26F5">
              <w:t>Svėdasų senosios žydų kapinės (Miliūniškio k., Svėdasų sen.)</w:t>
            </w:r>
          </w:p>
        </w:tc>
        <w:tc>
          <w:tcPr>
            <w:tcW w:w="2832" w:type="dxa"/>
            <w:tcBorders>
              <w:top w:val="single" w:sz="4" w:space="0" w:color="auto"/>
              <w:left w:val="single" w:sz="4" w:space="0" w:color="auto"/>
              <w:bottom w:val="single" w:sz="4" w:space="0" w:color="auto"/>
              <w:right w:val="single" w:sz="4" w:space="0" w:color="auto"/>
            </w:tcBorders>
            <w:hideMark/>
          </w:tcPr>
          <w:p w14:paraId="26BC0A57"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6E55FD5" w14:textId="77777777" w:rsidR="004D4A85" w:rsidRPr="00AD26F5" w:rsidRDefault="004D4A85" w:rsidP="004D4A85">
            <w:pPr>
              <w:jc w:val="center"/>
            </w:pPr>
            <w:r w:rsidRPr="00AD26F5">
              <w:t>1,0749</w:t>
            </w:r>
          </w:p>
        </w:tc>
        <w:tc>
          <w:tcPr>
            <w:tcW w:w="2520" w:type="dxa"/>
            <w:tcBorders>
              <w:top w:val="single" w:sz="4" w:space="0" w:color="auto"/>
              <w:left w:val="single" w:sz="4" w:space="0" w:color="auto"/>
              <w:bottom w:val="single" w:sz="4" w:space="0" w:color="auto"/>
              <w:right w:val="single" w:sz="4" w:space="0" w:color="auto"/>
            </w:tcBorders>
            <w:hideMark/>
          </w:tcPr>
          <w:p w14:paraId="789A3901" w14:textId="77777777" w:rsidR="004D4A85" w:rsidRPr="00AD26F5" w:rsidRDefault="004D4A85" w:rsidP="004D4A85">
            <w:pPr>
              <w:jc w:val="center"/>
              <w:rPr>
                <w:sz w:val="22"/>
              </w:rPr>
            </w:pPr>
            <w:r w:rsidRPr="00AD26F5">
              <w:rPr>
                <w:sz w:val="22"/>
              </w:rPr>
              <w:t xml:space="preserve">Žemės sklypo unikalus </w:t>
            </w:r>
          </w:p>
          <w:p w14:paraId="4F89D845" w14:textId="77777777" w:rsidR="004D4A85" w:rsidRPr="00AD26F5" w:rsidRDefault="004D4A85" w:rsidP="004D4A85">
            <w:pPr>
              <w:jc w:val="center"/>
              <w:rPr>
                <w:sz w:val="22"/>
              </w:rPr>
            </w:pPr>
            <w:r w:rsidRPr="00AD26F5">
              <w:rPr>
                <w:sz w:val="22"/>
              </w:rPr>
              <w:t xml:space="preserve">Nr. 4400-4607-5898 </w:t>
            </w:r>
          </w:p>
          <w:p w14:paraId="763AA11C" w14:textId="77777777" w:rsidR="004D4A85" w:rsidRPr="00AD26F5" w:rsidRDefault="004D4A85" w:rsidP="004D4A85">
            <w:pPr>
              <w:jc w:val="center"/>
              <w:rPr>
                <w:sz w:val="22"/>
              </w:rPr>
            </w:pPr>
            <w:r w:rsidRPr="00AD26F5">
              <w:rPr>
                <w:sz w:val="22"/>
              </w:rPr>
              <w:t>2017-07-27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243AB67" w14:textId="77777777" w:rsidR="004D4A85" w:rsidRPr="00AD26F5" w:rsidRDefault="004D4A85" w:rsidP="004D4A85">
            <w:pPr>
              <w:jc w:val="center"/>
            </w:pPr>
            <w:r w:rsidRPr="00AD26F5">
              <w:rPr>
                <w:sz w:val="22"/>
              </w:rPr>
              <w:t>unikalus kodas</w:t>
            </w:r>
            <w:r w:rsidRPr="00AD26F5">
              <w:t xml:space="preserve"> 894</w:t>
            </w:r>
          </w:p>
        </w:tc>
        <w:tc>
          <w:tcPr>
            <w:tcW w:w="3973" w:type="dxa"/>
            <w:tcBorders>
              <w:top w:val="single" w:sz="4" w:space="0" w:color="auto"/>
              <w:left w:val="single" w:sz="4" w:space="0" w:color="auto"/>
              <w:bottom w:val="single" w:sz="4" w:space="0" w:color="auto"/>
              <w:right w:val="single" w:sz="4" w:space="0" w:color="auto"/>
            </w:tcBorders>
          </w:tcPr>
          <w:p w14:paraId="39136E8D" w14:textId="77777777" w:rsidR="004D4A85" w:rsidRPr="00AD26F5" w:rsidRDefault="004D4A85" w:rsidP="004D4A85">
            <w:pPr>
              <w:rPr>
                <w:sz w:val="22"/>
              </w:rPr>
            </w:pPr>
            <w:r w:rsidRPr="00AD26F5">
              <w:rPr>
                <w:sz w:val="22"/>
              </w:rPr>
              <w:t xml:space="preserve">Anykščių r. sav. </w:t>
            </w:r>
          </w:p>
          <w:p w14:paraId="3984F2C9" w14:textId="77777777" w:rsidR="004D4A85" w:rsidRPr="00AD26F5" w:rsidRDefault="004D4A85" w:rsidP="004D4A85">
            <w:pPr>
              <w:rPr>
                <w:sz w:val="22"/>
              </w:rPr>
            </w:pPr>
            <w:r w:rsidRPr="00AD26F5">
              <w:rPr>
                <w:sz w:val="22"/>
              </w:rPr>
              <w:t>Svėdasų seniūnija</w:t>
            </w:r>
          </w:p>
          <w:p w14:paraId="3C62E183" w14:textId="77777777" w:rsidR="004D4A85" w:rsidRPr="00AD26F5" w:rsidRDefault="004D4A85" w:rsidP="004D4A85">
            <w:pPr>
              <w:rPr>
                <w:sz w:val="22"/>
              </w:rPr>
            </w:pPr>
            <w:r w:rsidRPr="00AD26F5">
              <w:rPr>
                <w:sz w:val="22"/>
              </w:rPr>
              <w:t>J. Tumo-Vaižganto g. 16,</w:t>
            </w:r>
          </w:p>
          <w:p w14:paraId="387225EC" w14:textId="77777777" w:rsidR="004D4A85" w:rsidRPr="00AD26F5" w:rsidRDefault="004D4A85" w:rsidP="004D4A85">
            <w:pPr>
              <w:rPr>
                <w:sz w:val="22"/>
              </w:rPr>
            </w:pPr>
            <w:r w:rsidRPr="00AD26F5">
              <w:rPr>
                <w:sz w:val="22"/>
              </w:rPr>
              <w:t>29351 Svėdasai</w:t>
            </w:r>
          </w:p>
          <w:p w14:paraId="0E25A594" w14:textId="77777777" w:rsidR="004D4A85" w:rsidRDefault="004D4A85" w:rsidP="004D4A85">
            <w:pPr>
              <w:rPr>
                <w:sz w:val="22"/>
              </w:rPr>
            </w:pPr>
            <w:r w:rsidRPr="00AD26F5">
              <w:rPr>
                <w:sz w:val="22"/>
              </w:rPr>
              <w:t>Anykščių r.</w:t>
            </w:r>
          </w:p>
          <w:p w14:paraId="4756ADDB" w14:textId="3A582CEA" w:rsidR="0013703E" w:rsidRPr="00AD26F5" w:rsidRDefault="0013703E" w:rsidP="004D4A85">
            <w:pPr>
              <w:rPr>
                <w:sz w:val="22"/>
              </w:rPr>
            </w:pPr>
            <w:r w:rsidRPr="00AD26F5">
              <w:rPr>
                <w:sz w:val="22"/>
              </w:rPr>
              <w:t>Seniūnas Saulius Rasalas</w:t>
            </w:r>
          </w:p>
          <w:p w14:paraId="2886E3AB" w14:textId="0E85C9C0" w:rsidR="004D4A85" w:rsidRPr="00AD26F5" w:rsidRDefault="004D4A85" w:rsidP="004D4A85">
            <w:pPr>
              <w:rPr>
                <w:sz w:val="22"/>
              </w:rPr>
            </w:pPr>
            <w:r w:rsidRPr="00AD26F5">
              <w:rPr>
                <w:sz w:val="22"/>
              </w:rPr>
              <w:t>tel. (</w:t>
            </w:r>
            <w:r w:rsidR="00604976">
              <w:rPr>
                <w:sz w:val="22"/>
              </w:rPr>
              <w:t>0</w:t>
            </w:r>
            <w:r w:rsidRPr="00AD26F5">
              <w:rPr>
                <w:sz w:val="22"/>
              </w:rPr>
              <w:t xml:space="preserve"> 381) 57672</w:t>
            </w:r>
          </w:p>
          <w:p w14:paraId="59D8D65C" w14:textId="77777777" w:rsidR="004D4A85" w:rsidRPr="00AD26F5" w:rsidRDefault="004D4A85" w:rsidP="004D4A85">
            <w:pPr>
              <w:jc w:val="center"/>
              <w:rPr>
                <w:sz w:val="22"/>
              </w:rPr>
            </w:pPr>
          </w:p>
        </w:tc>
      </w:tr>
      <w:tr w:rsidR="004D4A85" w:rsidRPr="00AD26F5" w14:paraId="1FAB9DD5"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34F484D6" w14:textId="57D5AECF" w:rsidR="004D4A85" w:rsidRPr="00AD26F5" w:rsidRDefault="004D4A85" w:rsidP="004D4A85">
            <w:pPr>
              <w:jc w:val="center"/>
              <w:rPr>
                <w:sz w:val="22"/>
              </w:rPr>
            </w:pPr>
            <w:r w:rsidRPr="00AD26F5">
              <w:rPr>
                <w:sz w:val="22"/>
              </w:rPr>
              <w:lastRenderedPageBreak/>
              <w:t>14</w:t>
            </w:r>
            <w:r w:rsidR="00604976">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398E893" w14:textId="77777777" w:rsidR="004D4A85" w:rsidRPr="00AD26F5" w:rsidRDefault="004D4A85" w:rsidP="004D4A85">
            <w:r w:rsidRPr="00AD26F5">
              <w:t>Vikonių kaimo kapinės (Vikonių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3C1F1948" w14:textId="77777777" w:rsidR="004D4A85" w:rsidRPr="00AD26F5" w:rsidRDefault="004D4A85" w:rsidP="004D4A85">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019BCBF" w14:textId="77777777" w:rsidR="004D4A85" w:rsidRPr="00AD26F5" w:rsidRDefault="004D4A85" w:rsidP="004D4A85">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466A99D8" w14:textId="77777777" w:rsidR="004D4A85" w:rsidRPr="00AD26F5" w:rsidRDefault="004D4A85" w:rsidP="004D4A8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29CBEA0" w14:textId="146621D1" w:rsidR="004D4A85" w:rsidRPr="00AD26F5" w:rsidRDefault="00604976" w:rsidP="004D4A85">
            <w:pPr>
              <w:jc w:val="center"/>
            </w:pPr>
            <w:r w:rsidRPr="00AD26F5">
              <w:rPr>
                <w:sz w:val="22"/>
              </w:rPr>
              <w:t>unikalus kodas</w:t>
            </w:r>
            <w:r w:rsidRPr="00AD26F5">
              <w:t xml:space="preserve"> </w:t>
            </w:r>
            <w:r>
              <w:t>46404</w:t>
            </w:r>
          </w:p>
        </w:tc>
        <w:tc>
          <w:tcPr>
            <w:tcW w:w="3973" w:type="dxa"/>
            <w:tcBorders>
              <w:top w:val="single" w:sz="4" w:space="0" w:color="auto"/>
              <w:left w:val="single" w:sz="4" w:space="0" w:color="auto"/>
              <w:bottom w:val="single" w:sz="4" w:space="0" w:color="auto"/>
              <w:right w:val="single" w:sz="4" w:space="0" w:color="auto"/>
            </w:tcBorders>
          </w:tcPr>
          <w:p w14:paraId="5249BAB8" w14:textId="77777777" w:rsidR="004D4A85" w:rsidRPr="00AD26F5" w:rsidRDefault="004D4A85" w:rsidP="004D4A85">
            <w:pPr>
              <w:rPr>
                <w:sz w:val="22"/>
              </w:rPr>
            </w:pPr>
            <w:r w:rsidRPr="00AD26F5">
              <w:rPr>
                <w:sz w:val="22"/>
              </w:rPr>
              <w:t xml:space="preserve">Anykščių r. sav. </w:t>
            </w:r>
          </w:p>
          <w:p w14:paraId="718D0055" w14:textId="77777777" w:rsidR="004D4A85" w:rsidRPr="00AD26F5" w:rsidRDefault="004D4A85" w:rsidP="004D4A85">
            <w:pPr>
              <w:rPr>
                <w:sz w:val="22"/>
              </w:rPr>
            </w:pPr>
            <w:r w:rsidRPr="00AD26F5">
              <w:rPr>
                <w:sz w:val="22"/>
              </w:rPr>
              <w:t>Svėdasų seniūnija</w:t>
            </w:r>
          </w:p>
          <w:p w14:paraId="4952A567" w14:textId="77777777" w:rsidR="004D4A85" w:rsidRPr="00AD26F5" w:rsidRDefault="004D4A85" w:rsidP="004D4A85">
            <w:pPr>
              <w:rPr>
                <w:sz w:val="22"/>
              </w:rPr>
            </w:pPr>
            <w:r w:rsidRPr="00AD26F5">
              <w:rPr>
                <w:sz w:val="22"/>
              </w:rPr>
              <w:t>J. Tumo-Vaižganto g. 16,</w:t>
            </w:r>
          </w:p>
          <w:p w14:paraId="02A0493F" w14:textId="77777777" w:rsidR="004D4A85" w:rsidRPr="00AD26F5" w:rsidRDefault="004D4A85" w:rsidP="004D4A85">
            <w:pPr>
              <w:rPr>
                <w:sz w:val="22"/>
              </w:rPr>
            </w:pPr>
            <w:r w:rsidRPr="00AD26F5">
              <w:rPr>
                <w:sz w:val="22"/>
              </w:rPr>
              <w:t>29351 Svėdasai</w:t>
            </w:r>
          </w:p>
          <w:p w14:paraId="5A26ADC8" w14:textId="77777777" w:rsidR="004D4A85" w:rsidRDefault="004D4A85" w:rsidP="004D4A85">
            <w:pPr>
              <w:rPr>
                <w:sz w:val="22"/>
              </w:rPr>
            </w:pPr>
            <w:r w:rsidRPr="00AD26F5">
              <w:rPr>
                <w:sz w:val="22"/>
              </w:rPr>
              <w:t>Anykščių r.</w:t>
            </w:r>
          </w:p>
          <w:p w14:paraId="5324CEB8" w14:textId="5B38DB22" w:rsidR="0013703E" w:rsidRPr="00AD26F5" w:rsidRDefault="0013703E" w:rsidP="004D4A85">
            <w:pPr>
              <w:rPr>
                <w:sz w:val="22"/>
              </w:rPr>
            </w:pPr>
            <w:r w:rsidRPr="00AD26F5">
              <w:rPr>
                <w:sz w:val="22"/>
              </w:rPr>
              <w:t>Seniūnas Saulius Rasalas</w:t>
            </w:r>
          </w:p>
          <w:p w14:paraId="40D6AE72" w14:textId="16B1ECE5" w:rsidR="004D4A85" w:rsidRPr="00AD26F5" w:rsidRDefault="004D4A85" w:rsidP="004D4A85">
            <w:pPr>
              <w:rPr>
                <w:sz w:val="22"/>
              </w:rPr>
            </w:pPr>
            <w:r w:rsidRPr="00AD26F5">
              <w:rPr>
                <w:sz w:val="22"/>
              </w:rPr>
              <w:t>tel.</w:t>
            </w:r>
            <w:r w:rsidR="00604976">
              <w:rPr>
                <w:sz w:val="22"/>
              </w:rPr>
              <w:t xml:space="preserve"> (0</w:t>
            </w:r>
            <w:r w:rsidRPr="00AD26F5">
              <w:rPr>
                <w:sz w:val="22"/>
              </w:rPr>
              <w:t xml:space="preserve"> 381</w:t>
            </w:r>
            <w:r w:rsidR="00604976">
              <w:rPr>
                <w:sz w:val="22"/>
              </w:rPr>
              <w:t>)</w:t>
            </w:r>
            <w:r w:rsidRPr="00AD26F5">
              <w:rPr>
                <w:sz w:val="22"/>
              </w:rPr>
              <w:t xml:space="preserve"> 57672</w:t>
            </w:r>
          </w:p>
          <w:p w14:paraId="06EF26AE" w14:textId="77777777" w:rsidR="004D4A85" w:rsidRPr="00AD26F5" w:rsidRDefault="004D4A85" w:rsidP="004D4A85">
            <w:pPr>
              <w:jc w:val="center"/>
              <w:rPr>
                <w:sz w:val="22"/>
              </w:rPr>
            </w:pPr>
          </w:p>
        </w:tc>
      </w:tr>
      <w:tr w:rsidR="00604976" w:rsidRPr="00AD26F5" w14:paraId="56520990" w14:textId="77777777" w:rsidTr="00604976">
        <w:trPr>
          <w:trHeight w:val="116"/>
        </w:trPr>
        <w:tc>
          <w:tcPr>
            <w:tcW w:w="704" w:type="dxa"/>
            <w:tcBorders>
              <w:top w:val="single" w:sz="4" w:space="0" w:color="auto"/>
              <w:left w:val="single" w:sz="4" w:space="0" w:color="auto"/>
              <w:bottom w:val="single" w:sz="4" w:space="0" w:color="auto"/>
              <w:right w:val="single" w:sz="4" w:space="0" w:color="auto"/>
            </w:tcBorders>
            <w:hideMark/>
          </w:tcPr>
          <w:p w14:paraId="15D2A5D6" w14:textId="07EF2B53" w:rsidR="00604976" w:rsidRPr="00AD26F5" w:rsidRDefault="00604976" w:rsidP="00604976">
            <w:pPr>
              <w:jc w:val="center"/>
              <w:rPr>
                <w:sz w:val="22"/>
              </w:rPr>
            </w:pPr>
            <w:r w:rsidRPr="00AD26F5">
              <w:rPr>
                <w:sz w:val="22"/>
              </w:rPr>
              <w:t>14</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D30B1B9" w14:textId="77CA7D2B" w:rsidR="00604976" w:rsidRPr="00AD26F5" w:rsidRDefault="00604976" w:rsidP="00604976">
            <w:r w:rsidRPr="00AD26F5">
              <w:t>Kuprių kaimo kapinės (</w:t>
            </w:r>
            <w:r>
              <w:t>Girelės</w:t>
            </w:r>
            <w:r w:rsidRPr="00AD26F5">
              <w:t xml:space="preserve"> k., Svėdasų sen. )</w:t>
            </w:r>
          </w:p>
        </w:tc>
        <w:tc>
          <w:tcPr>
            <w:tcW w:w="2832" w:type="dxa"/>
            <w:tcBorders>
              <w:top w:val="single" w:sz="4" w:space="0" w:color="auto"/>
              <w:left w:val="single" w:sz="4" w:space="0" w:color="auto"/>
              <w:bottom w:val="single" w:sz="4" w:space="0" w:color="auto"/>
              <w:right w:val="single" w:sz="4" w:space="0" w:color="auto"/>
            </w:tcBorders>
            <w:hideMark/>
          </w:tcPr>
          <w:p w14:paraId="601EDBC6" w14:textId="77777777" w:rsidR="00604976" w:rsidRPr="00AD26F5" w:rsidRDefault="00604976" w:rsidP="00604976">
            <w:pPr>
              <w:rPr>
                <w:sz w:val="22"/>
              </w:rPr>
            </w:pPr>
            <w:r w:rsidRPr="00AD26F5">
              <w:rPr>
                <w:sz w:val="22"/>
              </w:rPr>
              <w:t xml:space="preserve">Neveikiančios Anykščių raj.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1AE22568" w14:textId="2A1FD1F4" w:rsidR="00604976" w:rsidRPr="00AD26F5" w:rsidRDefault="00604976" w:rsidP="00604976">
            <w:pPr>
              <w:jc w:val="center"/>
            </w:pPr>
            <w:r w:rsidRPr="00D54474">
              <w:t>0,11</w:t>
            </w:r>
            <w:r>
              <w:t>37</w:t>
            </w:r>
          </w:p>
        </w:tc>
        <w:tc>
          <w:tcPr>
            <w:tcW w:w="2520" w:type="dxa"/>
            <w:tcBorders>
              <w:top w:val="single" w:sz="4" w:space="0" w:color="auto"/>
              <w:left w:val="single" w:sz="4" w:space="0" w:color="auto"/>
              <w:bottom w:val="single" w:sz="4" w:space="0" w:color="auto"/>
              <w:right w:val="single" w:sz="4" w:space="0" w:color="auto"/>
            </w:tcBorders>
          </w:tcPr>
          <w:p w14:paraId="21C64AE5" w14:textId="77777777" w:rsidR="00604976" w:rsidRPr="00286BA0" w:rsidRDefault="00604976" w:rsidP="00604976">
            <w:pPr>
              <w:jc w:val="center"/>
              <w:rPr>
                <w:sz w:val="22"/>
                <w:szCs w:val="22"/>
              </w:rPr>
            </w:pPr>
            <w:r w:rsidRPr="00286BA0">
              <w:rPr>
                <w:sz w:val="22"/>
                <w:szCs w:val="22"/>
              </w:rPr>
              <w:t>Žemės sklypo unikalus</w:t>
            </w:r>
          </w:p>
          <w:p w14:paraId="4F33F115" w14:textId="77777777" w:rsidR="00604976" w:rsidRPr="00286BA0" w:rsidRDefault="00604976" w:rsidP="00604976">
            <w:pPr>
              <w:jc w:val="center"/>
              <w:rPr>
                <w:sz w:val="22"/>
                <w:szCs w:val="22"/>
              </w:rPr>
            </w:pPr>
            <w:r w:rsidRPr="00286BA0">
              <w:rPr>
                <w:sz w:val="22"/>
                <w:szCs w:val="22"/>
              </w:rPr>
              <w:t xml:space="preserve"> Nr. 4400-5</w:t>
            </w:r>
            <w:r>
              <w:rPr>
                <w:sz w:val="22"/>
                <w:szCs w:val="22"/>
              </w:rPr>
              <w:t>850-6582</w:t>
            </w:r>
            <w:r w:rsidRPr="00286BA0">
              <w:rPr>
                <w:sz w:val="22"/>
                <w:szCs w:val="22"/>
              </w:rPr>
              <w:t>,</w:t>
            </w:r>
          </w:p>
          <w:p w14:paraId="70C1BE86" w14:textId="16B48DD2" w:rsidR="00604976" w:rsidRPr="00AD26F5" w:rsidRDefault="00604976" w:rsidP="00604976">
            <w:pPr>
              <w:jc w:val="center"/>
              <w:rPr>
                <w:sz w:val="22"/>
              </w:rPr>
            </w:pPr>
            <w:r w:rsidRPr="00286BA0">
              <w:rPr>
                <w:sz w:val="22"/>
                <w:szCs w:val="22"/>
              </w:rPr>
              <w:t>202</w:t>
            </w:r>
            <w:r>
              <w:rPr>
                <w:sz w:val="22"/>
                <w:szCs w:val="22"/>
              </w:rPr>
              <w:t>2-05-11</w:t>
            </w:r>
            <w:r w:rsidRPr="00286BA0">
              <w:rPr>
                <w:sz w:val="22"/>
                <w:szCs w:val="22"/>
              </w:rPr>
              <w:t xml:space="preserve"> įregistruotas </w:t>
            </w:r>
            <w:r>
              <w:rPr>
                <w:sz w:val="22"/>
                <w:szCs w:val="22"/>
              </w:rPr>
              <w:t>N</w:t>
            </w:r>
            <w:r w:rsidRPr="00286BA0">
              <w:rPr>
                <w:sz w:val="22"/>
                <w:szCs w:val="22"/>
              </w:rPr>
              <w:t>ekilnojamo</w:t>
            </w:r>
            <w:r>
              <w:rPr>
                <w:sz w:val="22"/>
                <w:szCs w:val="22"/>
              </w:rPr>
              <w:t>jo</w:t>
            </w:r>
            <w:r w:rsidRPr="00286BA0">
              <w:rPr>
                <w:sz w:val="22"/>
                <w:szCs w:val="22"/>
              </w:rPr>
              <w:t xml:space="preserve"> turto registre</w:t>
            </w:r>
          </w:p>
        </w:tc>
        <w:tc>
          <w:tcPr>
            <w:tcW w:w="1701" w:type="dxa"/>
            <w:tcBorders>
              <w:top w:val="single" w:sz="4" w:space="0" w:color="auto"/>
              <w:left w:val="single" w:sz="4" w:space="0" w:color="auto"/>
              <w:bottom w:val="single" w:sz="4" w:space="0" w:color="auto"/>
              <w:right w:val="single" w:sz="4" w:space="0" w:color="auto"/>
            </w:tcBorders>
            <w:hideMark/>
          </w:tcPr>
          <w:p w14:paraId="53B72047" w14:textId="77777777" w:rsidR="00604976" w:rsidRPr="00AD26F5" w:rsidRDefault="00604976" w:rsidP="0060497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35E188A" w14:textId="77777777" w:rsidR="00604976" w:rsidRPr="00AD26F5" w:rsidRDefault="00604976" w:rsidP="00604976">
            <w:pPr>
              <w:rPr>
                <w:sz w:val="22"/>
              </w:rPr>
            </w:pPr>
            <w:r w:rsidRPr="00AD26F5">
              <w:rPr>
                <w:sz w:val="22"/>
              </w:rPr>
              <w:t xml:space="preserve">Anykščių raj. sav. </w:t>
            </w:r>
          </w:p>
          <w:p w14:paraId="3BE02A51" w14:textId="77777777" w:rsidR="00604976" w:rsidRPr="00AD26F5" w:rsidRDefault="00604976" w:rsidP="00604976">
            <w:pPr>
              <w:rPr>
                <w:sz w:val="22"/>
              </w:rPr>
            </w:pPr>
            <w:r w:rsidRPr="00AD26F5">
              <w:rPr>
                <w:sz w:val="22"/>
              </w:rPr>
              <w:t>Svėdasų seniūnija</w:t>
            </w:r>
          </w:p>
          <w:p w14:paraId="21C44A82" w14:textId="77777777" w:rsidR="00604976" w:rsidRPr="00AD26F5" w:rsidRDefault="00604976" w:rsidP="00604976">
            <w:pPr>
              <w:rPr>
                <w:sz w:val="22"/>
              </w:rPr>
            </w:pPr>
            <w:r w:rsidRPr="00AD26F5">
              <w:rPr>
                <w:sz w:val="22"/>
              </w:rPr>
              <w:t>J. Tumo-Vaižganto g. 16,</w:t>
            </w:r>
          </w:p>
          <w:p w14:paraId="026B11FB" w14:textId="77777777" w:rsidR="00604976" w:rsidRPr="00AD26F5" w:rsidRDefault="00604976" w:rsidP="00604976">
            <w:pPr>
              <w:rPr>
                <w:sz w:val="22"/>
              </w:rPr>
            </w:pPr>
            <w:r w:rsidRPr="00AD26F5">
              <w:rPr>
                <w:sz w:val="22"/>
              </w:rPr>
              <w:t>29351 Svėdasai</w:t>
            </w:r>
          </w:p>
          <w:p w14:paraId="609D78DD" w14:textId="77777777" w:rsidR="00604976" w:rsidRDefault="00604976" w:rsidP="00604976">
            <w:pPr>
              <w:rPr>
                <w:sz w:val="22"/>
              </w:rPr>
            </w:pPr>
            <w:r w:rsidRPr="00AD26F5">
              <w:rPr>
                <w:sz w:val="22"/>
              </w:rPr>
              <w:t>Anykščių r.</w:t>
            </w:r>
          </w:p>
          <w:p w14:paraId="18764ADF" w14:textId="3FDA6E5E" w:rsidR="0013703E" w:rsidRPr="00AD26F5" w:rsidRDefault="0013703E" w:rsidP="00604976">
            <w:pPr>
              <w:rPr>
                <w:sz w:val="22"/>
              </w:rPr>
            </w:pPr>
            <w:r w:rsidRPr="00AD26F5">
              <w:rPr>
                <w:sz w:val="22"/>
              </w:rPr>
              <w:t>Seniūnas Saulius Rasalas</w:t>
            </w:r>
          </w:p>
          <w:p w14:paraId="73BE9990" w14:textId="77B75D97" w:rsidR="00604976" w:rsidRPr="00AD26F5" w:rsidRDefault="00604976" w:rsidP="00604976">
            <w:pPr>
              <w:rPr>
                <w:sz w:val="22"/>
              </w:rPr>
            </w:pPr>
            <w:r w:rsidRPr="00AD26F5">
              <w:rPr>
                <w:sz w:val="22"/>
              </w:rPr>
              <w:t>tel. (</w:t>
            </w:r>
            <w:r>
              <w:rPr>
                <w:sz w:val="22"/>
              </w:rPr>
              <w:t>0</w:t>
            </w:r>
            <w:r w:rsidRPr="00AD26F5">
              <w:rPr>
                <w:sz w:val="22"/>
              </w:rPr>
              <w:t xml:space="preserve"> 381) 57672</w:t>
            </w:r>
          </w:p>
          <w:p w14:paraId="72162338" w14:textId="77777777" w:rsidR="00604976" w:rsidRPr="00AD26F5" w:rsidRDefault="00604976" w:rsidP="00604976">
            <w:pPr>
              <w:jc w:val="center"/>
              <w:rPr>
                <w:sz w:val="22"/>
              </w:rPr>
            </w:pPr>
          </w:p>
        </w:tc>
      </w:tr>
      <w:tr w:rsidR="00B7127A" w:rsidRPr="00AD26F5" w14:paraId="0468ABD3" w14:textId="77777777" w:rsidTr="00B7127A">
        <w:trPr>
          <w:trHeight w:val="116"/>
        </w:trPr>
        <w:tc>
          <w:tcPr>
            <w:tcW w:w="704" w:type="dxa"/>
            <w:tcBorders>
              <w:top w:val="single" w:sz="4" w:space="0" w:color="auto"/>
              <w:left w:val="single" w:sz="4" w:space="0" w:color="auto"/>
              <w:bottom w:val="single" w:sz="4" w:space="0" w:color="auto"/>
              <w:right w:val="single" w:sz="4" w:space="0" w:color="auto"/>
            </w:tcBorders>
            <w:hideMark/>
          </w:tcPr>
          <w:p w14:paraId="2445BAA5" w14:textId="12145FBF" w:rsidR="00B7127A" w:rsidRPr="00AD26F5" w:rsidRDefault="00B7127A" w:rsidP="00B7127A">
            <w:pPr>
              <w:jc w:val="center"/>
              <w:rPr>
                <w:sz w:val="22"/>
              </w:rPr>
            </w:pPr>
            <w:r w:rsidRPr="00AD26F5">
              <w:rPr>
                <w:sz w:val="22"/>
              </w:rPr>
              <w:t>14</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21623E9" w14:textId="77777777" w:rsidR="00B7127A" w:rsidRPr="00AD26F5" w:rsidRDefault="00B7127A" w:rsidP="00B7127A">
            <w:r w:rsidRPr="00AD26F5">
              <w:t>Sliepsiškio kaimo kapinės (Sliepsiškio k., Svėdasų sen.)</w:t>
            </w:r>
          </w:p>
        </w:tc>
        <w:tc>
          <w:tcPr>
            <w:tcW w:w="2832" w:type="dxa"/>
            <w:tcBorders>
              <w:top w:val="single" w:sz="4" w:space="0" w:color="auto"/>
              <w:left w:val="single" w:sz="4" w:space="0" w:color="auto"/>
              <w:bottom w:val="single" w:sz="4" w:space="0" w:color="auto"/>
              <w:right w:val="single" w:sz="4" w:space="0" w:color="auto"/>
            </w:tcBorders>
            <w:hideMark/>
          </w:tcPr>
          <w:p w14:paraId="466C5E90" w14:textId="77777777" w:rsidR="00B7127A" w:rsidRPr="00AD26F5" w:rsidRDefault="00B7127A" w:rsidP="00B7127A">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467487A3" w14:textId="70E89AEE" w:rsidR="00B7127A" w:rsidRPr="00AD26F5" w:rsidRDefault="00B7127A" w:rsidP="00B7127A">
            <w:pPr>
              <w:jc w:val="center"/>
            </w:pPr>
            <w:r>
              <w:t>0,0079</w:t>
            </w:r>
          </w:p>
        </w:tc>
        <w:tc>
          <w:tcPr>
            <w:tcW w:w="2520" w:type="dxa"/>
            <w:tcBorders>
              <w:top w:val="single" w:sz="4" w:space="0" w:color="auto"/>
              <w:left w:val="single" w:sz="4" w:space="0" w:color="auto"/>
              <w:bottom w:val="single" w:sz="4" w:space="0" w:color="auto"/>
              <w:right w:val="single" w:sz="4" w:space="0" w:color="auto"/>
            </w:tcBorders>
          </w:tcPr>
          <w:p w14:paraId="268C8EA7" w14:textId="77777777" w:rsidR="00B7127A" w:rsidRPr="00286BA0" w:rsidRDefault="00B7127A" w:rsidP="00B7127A">
            <w:pPr>
              <w:jc w:val="center"/>
              <w:rPr>
                <w:sz w:val="22"/>
                <w:szCs w:val="22"/>
              </w:rPr>
            </w:pPr>
            <w:r w:rsidRPr="00286BA0">
              <w:rPr>
                <w:sz w:val="22"/>
                <w:szCs w:val="22"/>
              </w:rPr>
              <w:t>Žemės sklypo unikalus</w:t>
            </w:r>
          </w:p>
          <w:p w14:paraId="79496F9C" w14:textId="77777777" w:rsidR="00B7127A" w:rsidRPr="00286BA0" w:rsidRDefault="00B7127A" w:rsidP="00B7127A">
            <w:pPr>
              <w:jc w:val="center"/>
              <w:rPr>
                <w:sz w:val="22"/>
                <w:szCs w:val="22"/>
              </w:rPr>
            </w:pPr>
            <w:r w:rsidRPr="00286BA0">
              <w:rPr>
                <w:sz w:val="22"/>
                <w:szCs w:val="22"/>
              </w:rPr>
              <w:t xml:space="preserve"> Nr. 4400-</w:t>
            </w:r>
            <w:r>
              <w:rPr>
                <w:sz w:val="22"/>
                <w:szCs w:val="22"/>
              </w:rPr>
              <w:t>5564-2425</w:t>
            </w:r>
            <w:r w:rsidRPr="00286BA0">
              <w:rPr>
                <w:sz w:val="22"/>
                <w:szCs w:val="22"/>
              </w:rPr>
              <w:t>,</w:t>
            </w:r>
          </w:p>
          <w:p w14:paraId="7F84636F" w14:textId="114BB6CD" w:rsidR="00B7127A" w:rsidRPr="00AD26F5" w:rsidRDefault="00B7127A" w:rsidP="00B7127A">
            <w:pPr>
              <w:jc w:val="center"/>
              <w:rPr>
                <w:sz w:val="22"/>
              </w:rPr>
            </w:pPr>
            <w:r w:rsidRPr="00286BA0">
              <w:rPr>
                <w:sz w:val="22"/>
                <w:szCs w:val="22"/>
              </w:rPr>
              <w:t>202</w:t>
            </w:r>
            <w:r>
              <w:rPr>
                <w:sz w:val="22"/>
                <w:szCs w:val="22"/>
              </w:rPr>
              <w:t>1-02-17</w:t>
            </w:r>
            <w:r w:rsidRPr="00286BA0">
              <w:rPr>
                <w:sz w:val="22"/>
                <w:szCs w:val="22"/>
              </w:rPr>
              <w:t xml:space="preserve"> įregistruotas </w:t>
            </w:r>
            <w:r>
              <w:rPr>
                <w:sz w:val="22"/>
                <w:szCs w:val="22"/>
              </w:rPr>
              <w:t>N</w:t>
            </w:r>
            <w:r w:rsidRPr="00286BA0">
              <w:rPr>
                <w:sz w:val="22"/>
                <w:szCs w:val="22"/>
              </w:rPr>
              <w:t>ekilnojamo</w:t>
            </w:r>
            <w:r>
              <w:rPr>
                <w:sz w:val="22"/>
                <w:szCs w:val="22"/>
              </w:rPr>
              <w:t>jo</w:t>
            </w:r>
            <w:r w:rsidRPr="00286BA0">
              <w:rPr>
                <w:sz w:val="22"/>
                <w:szCs w:val="22"/>
              </w:rPr>
              <w:t xml:space="preserve"> turto registre</w:t>
            </w:r>
          </w:p>
        </w:tc>
        <w:tc>
          <w:tcPr>
            <w:tcW w:w="1701" w:type="dxa"/>
            <w:tcBorders>
              <w:top w:val="single" w:sz="4" w:space="0" w:color="auto"/>
              <w:left w:val="single" w:sz="4" w:space="0" w:color="auto"/>
              <w:bottom w:val="single" w:sz="4" w:space="0" w:color="auto"/>
              <w:right w:val="single" w:sz="4" w:space="0" w:color="auto"/>
            </w:tcBorders>
            <w:hideMark/>
          </w:tcPr>
          <w:p w14:paraId="14E796C2" w14:textId="0DFD2122" w:rsidR="00B7127A" w:rsidRPr="00AD26F5" w:rsidRDefault="00361530" w:rsidP="00B7127A">
            <w:pPr>
              <w:jc w:val="center"/>
            </w:pPr>
            <w:r w:rsidRPr="00AD26F5">
              <w:rPr>
                <w:sz w:val="22"/>
              </w:rPr>
              <w:t>unikalus kodas</w:t>
            </w:r>
            <w:r w:rsidRPr="00AD26F5">
              <w:t xml:space="preserve"> </w:t>
            </w:r>
            <w:r>
              <w:t>43052</w:t>
            </w:r>
          </w:p>
        </w:tc>
        <w:tc>
          <w:tcPr>
            <w:tcW w:w="3973" w:type="dxa"/>
            <w:tcBorders>
              <w:top w:val="single" w:sz="4" w:space="0" w:color="auto"/>
              <w:left w:val="single" w:sz="4" w:space="0" w:color="auto"/>
              <w:bottom w:val="single" w:sz="4" w:space="0" w:color="auto"/>
              <w:right w:val="single" w:sz="4" w:space="0" w:color="auto"/>
            </w:tcBorders>
          </w:tcPr>
          <w:p w14:paraId="138F46A7" w14:textId="77777777" w:rsidR="00B7127A" w:rsidRPr="00AD26F5" w:rsidRDefault="00B7127A" w:rsidP="00B7127A">
            <w:pPr>
              <w:rPr>
                <w:sz w:val="22"/>
              </w:rPr>
            </w:pPr>
            <w:r w:rsidRPr="00AD26F5">
              <w:rPr>
                <w:sz w:val="22"/>
              </w:rPr>
              <w:t xml:space="preserve">Anykščių r. sav. </w:t>
            </w:r>
          </w:p>
          <w:p w14:paraId="7A9634A7" w14:textId="77777777" w:rsidR="00B7127A" w:rsidRPr="00AD26F5" w:rsidRDefault="00B7127A" w:rsidP="00B7127A">
            <w:pPr>
              <w:rPr>
                <w:sz w:val="22"/>
              </w:rPr>
            </w:pPr>
            <w:r w:rsidRPr="00AD26F5">
              <w:rPr>
                <w:sz w:val="22"/>
              </w:rPr>
              <w:t>Svėdasų seniūnija</w:t>
            </w:r>
          </w:p>
          <w:p w14:paraId="6F6EEF83" w14:textId="77777777" w:rsidR="00B7127A" w:rsidRPr="00AD26F5" w:rsidRDefault="00B7127A" w:rsidP="00B7127A">
            <w:pPr>
              <w:rPr>
                <w:sz w:val="22"/>
              </w:rPr>
            </w:pPr>
            <w:r w:rsidRPr="00AD26F5">
              <w:rPr>
                <w:sz w:val="22"/>
              </w:rPr>
              <w:t>J. Tumo-Vaižganto g. 16,</w:t>
            </w:r>
          </w:p>
          <w:p w14:paraId="0DE776BE" w14:textId="77777777" w:rsidR="00B7127A" w:rsidRPr="00AD26F5" w:rsidRDefault="00B7127A" w:rsidP="00B7127A">
            <w:pPr>
              <w:rPr>
                <w:sz w:val="22"/>
              </w:rPr>
            </w:pPr>
            <w:r w:rsidRPr="00AD26F5">
              <w:rPr>
                <w:sz w:val="22"/>
              </w:rPr>
              <w:t>29351 Svėdasai</w:t>
            </w:r>
          </w:p>
          <w:p w14:paraId="03C31E22" w14:textId="77777777" w:rsidR="00B7127A" w:rsidRDefault="00B7127A" w:rsidP="00B7127A">
            <w:pPr>
              <w:rPr>
                <w:sz w:val="22"/>
              </w:rPr>
            </w:pPr>
            <w:r w:rsidRPr="00AD26F5">
              <w:rPr>
                <w:sz w:val="22"/>
              </w:rPr>
              <w:t>Anykščių r.</w:t>
            </w:r>
          </w:p>
          <w:p w14:paraId="68D047BD" w14:textId="2DE7DBF8" w:rsidR="0013703E" w:rsidRPr="00AD26F5" w:rsidRDefault="0013703E" w:rsidP="00B7127A">
            <w:pPr>
              <w:rPr>
                <w:sz w:val="22"/>
              </w:rPr>
            </w:pPr>
            <w:r w:rsidRPr="00AD26F5">
              <w:rPr>
                <w:sz w:val="22"/>
              </w:rPr>
              <w:t>Seniūnas Saulius Rasalas</w:t>
            </w:r>
          </w:p>
          <w:p w14:paraId="7A48AAB9" w14:textId="6FFBCAA9" w:rsidR="00B7127A" w:rsidRPr="00AD26F5" w:rsidRDefault="00B7127A" w:rsidP="00B7127A">
            <w:pPr>
              <w:rPr>
                <w:sz w:val="22"/>
              </w:rPr>
            </w:pPr>
            <w:r w:rsidRPr="00AD26F5">
              <w:rPr>
                <w:sz w:val="22"/>
              </w:rPr>
              <w:t>tel. (</w:t>
            </w:r>
            <w:r>
              <w:rPr>
                <w:sz w:val="22"/>
              </w:rPr>
              <w:t>0</w:t>
            </w:r>
            <w:r w:rsidRPr="00AD26F5">
              <w:rPr>
                <w:sz w:val="22"/>
              </w:rPr>
              <w:t xml:space="preserve"> 381) 57672</w:t>
            </w:r>
          </w:p>
          <w:p w14:paraId="50CA854D" w14:textId="77777777" w:rsidR="00B7127A" w:rsidRPr="00AD26F5" w:rsidRDefault="00B7127A" w:rsidP="00B7127A">
            <w:pPr>
              <w:jc w:val="center"/>
              <w:rPr>
                <w:sz w:val="22"/>
              </w:rPr>
            </w:pPr>
          </w:p>
        </w:tc>
      </w:tr>
      <w:tr w:rsidR="00B7127A" w:rsidRPr="00AD26F5" w14:paraId="2E926747"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3E9470C1" w14:textId="134E22C2" w:rsidR="00B7127A" w:rsidRPr="00AD26F5" w:rsidRDefault="00B7127A" w:rsidP="00B7127A">
            <w:pPr>
              <w:jc w:val="center"/>
              <w:rPr>
                <w:sz w:val="22"/>
              </w:rPr>
            </w:pPr>
            <w:r w:rsidRPr="00AD26F5">
              <w:rPr>
                <w:sz w:val="22"/>
              </w:rPr>
              <w:t>14</w:t>
            </w:r>
            <w:r w:rsidR="00361530">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B6714E" w14:textId="77777777" w:rsidR="00B7127A" w:rsidRPr="00AD26F5" w:rsidRDefault="00B7127A" w:rsidP="00B7127A">
            <w:r w:rsidRPr="00AD26F5">
              <w:t>Netikiškių kaimo kapinės (Netikiškių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7525AB54" w14:textId="77777777" w:rsidR="00B7127A" w:rsidRPr="00AD26F5" w:rsidRDefault="00B7127A" w:rsidP="00B7127A">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12AA83B" w14:textId="77777777" w:rsidR="00B7127A" w:rsidRPr="00AD26F5" w:rsidRDefault="00B7127A" w:rsidP="00B7127A">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1C84BCDF" w14:textId="77777777" w:rsidR="00B7127A" w:rsidRPr="00AD26F5" w:rsidRDefault="00B7127A" w:rsidP="00B7127A">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B4E7DE5" w14:textId="77777777" w:rsidR="00B7127A" w:rsidRPr="00AD26F5" w:rsidRDefault="00B7127A" w:rsidP="00B7127A">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D408D95" w14:textId="77777777" w:rsidR="00B7127A" w:rsidRPr="00AD26F5" w:rsidRDefault="00B7127A" w:rsidP="00B7127A">
            <w:pPr>
              <w:rPr>
                <w:sz w:val="22"/>
              </w:rPr>
            </w:pPr>
            <w:r w:rsidRPr="00AD26F5">
              <w:rPr>
                <w:sz w:val="22"/>
              </w:rPr>
              <w:t xml:space="preserve">Anykščių r. sav. </w:t>
            </w:r>
          </w:p>
          <w:p w14:paraId="308493B4" w14:textId="77777777" w:rsidR="00B7127A" w:rsidRPr="00AD26F5" w:rsidRDefault="00B7127A" w:rsidP="00B7127A">
            <w:pPr>
              <w:rPr>
                <w:sz w:val="22"/>
              </w:rPr>
            </w:pPr>
            <w:r w:rsidRPr="00AD26F5">
              <w:rPr>
                <w:sz w:val="22"/>
              </w:rPr>
              <w:t>Svėdasų seniūnija</w:t>
            </w:r>
          </w:p>
          <w:p w14:paraId="69231C8E" w14:textId="77777777" w:rsidR="00B7127A" w:rsidRPr="00AD26F5" w:rsidRDefault="00B7127A" w:rsidP="00B7127A">
            <w:pPr>
              <w:rPr>
                <w:sz w:val="22"/>
              </w:rPr>
            </w:pPr>
            <w:r w:rsidRPr="00AD26F5">
              <w:rPr>
                <w:sz w:val="22"/>
              </w:rPr>
              <w:t>J. Tumo-Vaižganto g. 16,</w:t>
            </w:r>
          </w:p>
          <w:p w14:paraId="030B6E53" w14:textId="77777777" w:rsidR="00B7127A" w:rsidRPr="00AD26F5" w:rsidRDefault="00B7127A" w:rsidP="00B7127A">
            <w:pPr>
              <w:rPr>
                <w:sz w:val="22"/>
              </w:rPr>
            </w:pPr>
            <w:r w:rsidRPr="00AD26F5">
              <w:rPr>
                <w:sz w:val="22"/>
              </w:rPr>
              <w:t>29351 Svėdasai</w:t>
            </w:r>
          </w:p>
          <w:p w14:paraId="6894077E" w14:textId="77777777" w:rsidR="00B7127A" w:rsidRDefault="00B7127A" w:rsidP="00B7127A">
            <w:pPr>
              <w:rPr>
                <w:sz w:val="22"/>
              </w:rPr>
            </w:pPr>
            <w:r w:rsidRPr="00AD26F5">
              <w:rPr>
                <w:sz w:val="22"/>
              </w:rPr>
              <w:t>Anykščių r.</w:t>
            </w:r>
          </w:p>
          <w:p w14:paraId="0371048E" w14:textId="27AC3EBA" w:rsidR="0013703E" w:rsidRPr="00AD26F5" w:rsidRDefault="0013703E" w:rsidP="00B7127A">
            <w:pPr>
              <w:rPr>
                <w:sz w:val="22"/>
              </w:rPr>
            </w:pPr>
            <w:r w:rsidRPr="00AD26F5">
              <w:rPr>
                <w:sz w:val="22"/>
              </w:rPr>
              <w:t>Seniūnas Saulius Rasalas</w:t>
            </w:r>
          </w:p>
          <w:p w14:paraId="4E9786BF" w14:textId="206E0510" w:rsidR="00B7127A" w:rsidRPr="00AD26F5" w:rsidRDefault="00B7127A" w:rsidP="00B7127A">
            <w:pPr>
              <w:rPr>
                <w:sz w:val="22"/>
              </w:rPr>
            </w:pPr>
            <w:r w:rsidRPr="00AD26F5">
              <w:rPr>
                <w:sz w:val="22"/>
              </w:rPr>
              <w:t>tel. (</w:t>
            </w:r>
            <w:r w:rsidR="00361530">
              <w:rPr>
                <w:sz w:val="22"/>
              </w:rPr>
              <w:t>0</w:t>
            </w:r>
            <w:r w:rsidRPr="00AD26F5">
              <w:rPr>
                <w:sz w:val="22"/>
              </w:rPr>
              <w:t xml:space="preserve"> 381) 57672</w:t>
            </w:r>
          </w:p>
          <w:p w14:paraId="26192AF9" w14:textId="77777777" w:rsidR="00B7127A" w:rsidRPr="00AD26F5" w:rsidRDefault="00B7127A" w:rsidP="00B7127A">
            <w:pPr>
              <w:jc w:val="center"/>
              <w:rPr>
                <w:sz w:val="22"/>
              </w:rPr>
            </w:pPr>
          </w:p>
        </w:tc>
      </w:tr>
      <w:tr w:rsidR="00B7127A" w:rsidRPr="00AD26F5" w14:paraId="69630CD2"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190D9F2" w14:textId="288ACAE2" w:rsidR="00B7127A" w:rsidRPr="00AD26F5" w:rsidRDefault="00B7127A" w:rsidP="00B7127A">
            <w:pPr>
              <w:jc w:val="center"/>
              <w:rPr>
                <w:sz w:val="22"/>
              </w:rPr>
            </w:pPr>
            <w:r w:rsidRPr="00AD26F5">
              <w:rPr>
                <w:sz w:val="22"/>
              </w:rPr>
              <w:t>1</w:t>
            </w:r>
            <w:r w:rsidR="00361530">
              <w:rPr>
                <w:sz w:val="22"/>
              </w:rPr>
              <w:t>50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D05F9DE" w14:textId="6F95FF1D" w:rsidR="00B7127A" w:rsidRPr="00AD26F5" w:rsidRDefault="00B7127A" w:rsidP="00B7127A">
            <w:r w:rsidRPr="00AD26F5">
              <w:t>Kunigiškių I</w:t>
            </w:r>
            <w:r w:rsidR="00361530">
              <w:t>I</w:t>
            </w:r>
            <w:r w:rsidRPr="00AD26F5">
              <w:t xml:space="preserve"> kaimo kapinės (Kunigiškių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194FBB80" w14:textId="77777777" w:rsidR="00B7127A" w:rsidRPr="00AD26F5" w:rsidRDefault="00B7127A" w:rsidP="00B7127A">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2D8EF19" w14:textId="77777777" w:rsidR="00B7127A" w:rsidRPr="00AD26F5" w:rsidRDefault="00B7127A" w:rsidP="00B7127A">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77596480" w14:textId="77777777" w:rsidR="00B7127A" w:rsidRPr="00AD26F5" w:rsidRDefault="00B7127A" w:rsidP="00B7127A">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B717B36" w14:textId="1EC0A0FA" w:rsidR="00B7127A" w:rsidRPr="00AD26F5" w:rsidRDefault="00361530" w:rsidP="00B7127A">
            <w:pPr>
              <w:jc w:val="center"/>
            </w:pPr>
            <w:r w:rsidRPr="00361530">
              <w:t>unikalus kodas 46126</w:t>
            </w:r>
          </w:p>
        </w:tc>
        <w:tc>
          <w:tcPr>
            <w:tcW w:w="3973" w:type="dxa"/>
            <w:tcBorders>
              <w:top w:val="single" w:sz="4" w:space="0" w:color="auto"/>
              <w:left w:val="single" w:sz="4" w:space="0" w:color="auto"/>
              <w:bottom w:val="single" w:sz="4" w:space="0" w:color="auto"/>
              <w:right w:val="single" w:sz="4" w:space="0" w:color="auto"/>
            </w:tcBorders>
          </w:tcPr>
          <w:p w14:paraId="0B909213" w14:textId="77777777" w:rsidR="00B7127A" w:rsidRPr="00AD26F5" w:rsidRDefault="00B7127A" w:rsidP="00B7127A">
            <w:pPr>
              <w:rPr>
                <w:sz w:val="22"/>
              </w:rPr>
            </w:pPr>
            <w:r w:rsidRPr="00AD26F5">
              <w:rPr>
                <w:sz w:val="22"/>
              </w:rPr>
              <w:t xml:space="preserve">Anykščių r. sav. </w:t>
            </w:r>
          </w:p>
          <w:p w14:paraId="44409302" w14:textId="77777777" w:rsidR="00B7127A" w:rsidRPr="00AD26F5" w:rsidRDefault="00B7127A" w:rsidP="00B7127A">
            <w:pPr>
              <w:rPr>
                <w:sz w:val="22"/>
              </w:rPr>
            </w:pPr>
            <w:r w:rsidRPr="00AD26F5">
              <w:rPr>
                <w:sz w:val="22"/>
              </w:rPr>
              <w:t>Svėdasų seniūnija</w:t>
            </w:r>
          </w:p>
          <w:p w14:paraId="7C547EBA" w14:textId="77777777" w:rsidR="00B7127A" w:rsidRPr="00AD26F5" w:rsidRDefault="00B7127A" w:rsidP="00B7127A">
            <w:pPr>
              <w:rPr>
                <w:sz w:val="22"/>
              </w:rPr>
            </w:pPr>
            <w:r w:rsidRPr="00AD26F5">
              <w:rPr>
                <w:sz w:val="22"/>
              </w:rPr>
              <w:t>J. Tumo-Vaižganto g. 16,</w:t>
            </w:r>
          </w:p>
          <w:p w14:paraId="508E9EF4" w14:textId="77777777" w:rsidR="00B7127A" w:rsidRPr="00AD26F5" w:rsidRDefault="00B7127A" w:rsidP="00B7127A">
            <w:pPr>
              <w:rPr>
                <w:sz w:val="22"/>
              </w:rPr>
            </w:pPr>
            <w:r w:rsidRPr="00AD26F5">
              <w:rPr>
                <w:sz w:val="22"/>
              </w:rPr>
              <w:t>29351 Svėdasai</w:t>
            </w:r>
          </w:p>
          <w:p w14:paraId="0A74DA60" w14:textId="77777777" w:rsidR="00B7127A" w:rsidRDefault="00B7127A" w:rsidP="00B7127A">
            <w:pPr>
              <w:rPr>
                <w:sz w:val="22"/>
              </w:rPr>
            </w:pPr>
            <w:r w:rsidRPr="00AD26F5">
              <w:rPr>
                <w:sz w:val="22"/>
              </w:rPr>
              <w:t>Anykščių r.</w:t>
            </w:r>
          </w:p>
          <w:p w14:paraId="14A5C4BC" w14:textId="5A21CED3" w:rsidR="0013703E" w:rsidRPr="00AD26F5" w:rsidRDefault="0013703E" w:rsidP="00B7127A">
            <w:pPr>
              <w:rPr>
                <w:sz w:val="22"/>
              </w:rPr>
            </w:pPr>
            <w:r w:rsidRPr="00AD26F5">
              <w:rPr>
                <w:sz w:val="22"/>
              </w:rPr>
              <w:lastRenderedPageBreak/>
              <w:t>Seniūnas Saulius Rasalas</w:t>
            </w:r>
          </w:p>
          <w:p w14:paraId="188AA605" w14:textId="173A3A9A" w:rsidR="00B7127A" w:rsidRPr="00AD26F5" w:rsidRDefault="00B7127A" w:rsidP="00B7127A">
            <w:pPr>
              <w:rPr>
                <w:sz w:val="22"/>
              </w:rPr>
            </w:pPr>
            <w:r w:rsidRPr="00AD26F5">
              <w:rPr>
                <w:sz w:val="22"/>
              </w:rPr>
              <w:t>tel. (</w:t>
            </w:r>
            <w:r w:rsidR="00361530">
              <w:rPr>
                <w:sz w:val="22"/>
              </w:rPr>
              <w:t>0</w:t>
            </w:r>
            <w:r w:rsidRPr="00AD26F5">
              <w:rPr>
                <w:sz w:val="22"/>
              </w:rPr>
              <w:t xml:space="preserve"> 381) 57672</w:t>
            </w:r>
          </w:p>
          <w:p w14:paraId="1A0FC0C5" w14:textId="77777777" w:rsidR="00B7127A" w:rsidRPr="00AD26F5" w:rsidRDefault="00B7127A" w:rsidP="00B7127A">
            <w:pPr>
              <w:jc w:val="center"/>
              <w:rPr>
                <w:sz w:val="22"/>
              </w:rPr>
            </w:pPr>
          </w:p>
        </w:tc>
      </w:tr>
      <w:tr w:rsidR="00B7127A" w:rsidRPr="00AD26F5" w14:paraId="4397820F"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17EFCA87" w14:textId="2DD42E3B" w:rsidR="00B7127A" w:rsidRPr="00AD26F5" w:rsidRDefault="00B7127A" w:rsidP="00B7127A">
            <w:pPr>
              <w:jc w:val="center"/>
              <w:rPr>
                <w:sz w:val="22"/>
              </w:rPr>
            </w:pPr>
            <w:r w:rsidRPr="00AD26F5">
              <w:rPr>
                <w:sz w:val="22"/>
              </w:rPr>
              <w:lastRenderedPageBreak/>
              <w:t>1</w:t>
            </w:r>
            <w:r w:rsidR="00361530">
              <w:rPr>
                <w:sz w:val="22"/>
              </w:rPr>
              <w:t>51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53968A5" w14:textId="77777777" w:rsidR="00B7127A" w:rsidRPr="00AD26F5" w:rsidRDefault="00B7127A" w:rsidP="00B7127A">
            <w:r w:rsidRPr="00AD26F5">
              <w:t>Vilkabrukių kaimo kapinės (Vilkabrukių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66706658" w14:textId="77777777" w:rsidR="00B7127A" w:rsidRPr="00AD26F5" w:rsidRDefault="00B7127A" w:rsidP="00B7127A">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1132719" w14:textId="77777777" w:rsidR="00B7127A" w:rsidRPr="00AD26F5" w:rsidRDefault="00B7127A" w:rsidP="00B7127A">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56CF977D" w14:textId="77777777" w:rsidR="00B7127A" w:rsidRPr="00AD26F5" w:rsidRDefault="00B7127A" w:rsidP="00B7127A">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4F37318" w14:textId="77777777" w:rsidR="00B7127A" w:rsidRPr="00AD26F5" w:rsidRDefault="00B7127A" w:rsidP="00B7127A">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A935F79" w14:textId="77777777" w:rsidR="00B7127A" w:rsidRPr="00AD26F5" w:rsidRDefault="00B7127A" w:rsidP="00B7127A">
            <w:pPr>
              <w:rPr>
                <w:sz w:val="22"/>
              </w:rPr>
            </w:pPr>
            <w:r w:rsidRPr="00AD26F5">
              <w:rPr>
                <w:sz w:val="22"/>
              </w:rPr>
              <w:t xml:space="preserve">Anykščių r. sav. </w:t>
            </w:r>
          </w:p>
          <w:p w14:paraId="42C27342" w14:textId="77777777" w:rsidR="00B7127A" w:rsidRPr="00AD26F5" w:rsidRDefault="00B7127A" w:rsidP="00B7127A">
            <w:pPr>
              <w:rPr>
                <w:sz w:val="22"/>
              </w:rPr>
            </w:pPr>
            <w:r w:rsidRPr="00AD26F5">
              <w:rPr>
                <w:sz w:val="22"/>
              </w:rPr>
              <w:t>Svėdasų seniūnija</w:t>
            </w:r>
          </w:p>
          <w:p w14:paraId="38CC7DB3" w14:textId="77777777" w:rsidR="00B7127A" w:rsidRPr="00AD26F5" w:rsidRDefault="00B7127A" w:rsidP="00B7127A">
            <w:pPr>
              <w:rPr>
                <w:sz w:val="22"/>
              </w:rPr>
            </w:pPr>
            <w:r w:rsidRPr="00AD26F5">
              <w:rPr>
                <w:sz w:val="22"/>
              </w:rPr>
              <w:t>J. Tumo-Vaižganto g. 16,</w:t>
            </w:r>
          </w:p>
          <w:p w14:paraId="17FF03E3" w14:textId="77777777" w:rsidR="00B7127A" w:rsidRPr="00AD26F5" w:rsidRDefault="00B7127A" w:rsidP="00B7127A">
            <w:pPr>
              <w:rPr>
                <w:sz w:val="22"/>
              </w:rPr>
            </w:pPr>
            <w:r w:rsidRPr="00AD26F5">
              <w:rPr>
                <w:sz w:val="22"/>
              </w:rPr>
              <w:t>29351 Svėdasai</w:t>
            </w:r>
          </w:p>
          <w:p w14:paraId="2D44D65C" w14:textId="77777777" w:rsidR="00B7127A" w:rsidRDefault="00B7127A" w:rsidP="00B7127A">
            <w:pPr>
              <w:rPr>
                <w:sz w:val="22"/>
              </w:rPr>
            </w:pPr>
            <w:r w:rsidRPr="00AD26F5">
              <w:rPr>
                <w:sz w:val="22"/>
              </w:rPr>
              <w:t>Anykščių r.</w:t>
            </w:r>
          </w:p>
          <w:p w14:paraId="018114E3" w14:textId="31EDE840" w:rsidR="0013703E" w:rsidRPr="00AD26F5" w:rsidRDefault="0013703E" w:rsidP="00B7127A">
            <w:pPr>
              <w:rPr>
                <w:sz w:val="22"/>
              </w:rPr>
            </w:pPr>
            <w:r w:rsidRPr="00AD26F5">
              <w:rPr>
                <w:sz w:val="22"/>
              </w:rPr>
              <w:t>Seniūnas Saulius Rasalas</w:t>
            </w:r>
          </w:p>
          <w:p w14:paraId="6DACE845" w14:textId="28FF9DCF" w:rsidR="00B7127A" w:rsidRPr="00AD26F5" w:rsidRDefault="00B7127A" w:rsidP="00B7127A">
            <w:pPr>
              <w:rPr>
                <w:sz w:val="22"/>
              </w:rPr>
            </w:pPr>
            <w:r w:rsidRPr="00AD26F5">
              <w:rPr>
                <w:sz w:val="22"/>
              </w:rPr>
              <w:t>tel. (</w:t>
            </w:r>
            <w:r w:rsidR="0039081D">
              <w:rPr>
                <w:sz w:val="22"/>
              </w:rPr>
              <w:t>0</w:t>
            </w:r>
            <w:r w:rsidRPr="00AD26F5">
              <w:rPr>
                <w:sz w:val="22"/>
              </w:rPr>
              <w:t xml:space="preserve"> 381) 57672</w:t>
            </w:r>
          </w:p>
          <w:p w14:paraId="1D579262" w14:textId="77777777" w:rsidR="00B7127A" w:rsidRPr="00AD26F5" w:rsidRDefault="00B7127A" w:rsidP="00B7127A">
            <w:pPr>
              <w:jc w:val="center"/>
              <w:rPr>
                <w:sz w:val="22"/>
              </w:rPr>
            </w:pPr>
          </w:p>
        </w:tc>
      </w:tr>
      <w:tr w:rsidR="00B7127A" w:rsidRPr="00AD26F5" w14:paraId="23AC488C"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66545BA" w14:textId="0612CC10" w:rsidR="00B7127A" w:rsidRPr="00AD26F5" w:rsidRDefault="00B7127A" w:rsidP="00B7127A">
            <w:pPr>
              <w:jc w:val="center"/>
              <w:rPr>
                <w:sz w:val="22"/>
              </w:rPr>
            </w:pPr>
            <w:r w:rsidRPr="00AD26F5">
              <w:rPr>
                <w:sz w:val="22"/>
              </w:rPr>
              <w:t>15</w:t>
            </w:r>
            <w:r w:rsidR="0039081D">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630C6F7" w14:textId="77777777" w:rsidR="00B7127A" w:rsidRPr="00AD26F5" w:rsidRDefault="00B7127A" w:rsidP="00B7127A">
            <w:r w:rsidRPr="00AD26F5">
              <w:t xml:space="preserve">Drobčiūnų kaimo kapinės (Drobčiūnų k., Svėdasų sen.) </w:t>
            </w:r>
          </w:p>
        </w:tc>
        <w:tc>
          <w:tcPr>
            <w:tcW w:w="2832" w:type="dxa"/>
            <w:tcBorders>
              <w:top w:val="single" w:sz="4" w:space="0" w:color="auto"/>
              <w:left w:val="single" w:sz="4" w:space="0" w:color="auto"/>
              <w:bottom w:val="single" w:sz="4" w:space="0" w:color="auto"/>
              <w:right w:val="single" w:sz="4" w:space="0" w:color="auto"/>
            </w:tcBorders>
            <w:hideMark/>
          </w:tcPr>
          <w:p w14:paraId="684DB5C3" w14:textId="77777777" w:rsidR="00B7127A" w:rsidRPr="00AD26F5" w:rsidRDefault="00B7127A" w:rsidP="00B7127A">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842F759" w14:textId="77777777" w:rsidR="00B7127A" w:rsidRPr="00AD26F5" w:rsidRDefault="00B7127A" w:rsidP="00B7127A">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0C17CE54" w14:textId="77777777" w:rsidR="00B7127A" w:rsidRPr="00AD26F5" w:rsidRDefault="00B7127A" w:rsidP="00B7127A">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8531A73" w14:textId="77777777" w:rsidR="00B7127A" w:rsidRPr="00AD26F5" w:rsidRDefault="00B7127A" w:rsidP="00B7127A">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72A6E83" w14:textId="77777777" w:rsidR="00B7127A" w:rsidRPr="00AD26F5" w:rsidRDefault="00B7127A" w:rsidP="00B7127A">
            <w:pPr>
              <w:rPr>
                <w:sz w:val="22"/>
              </w:rPr>
            </w:pPr>
            <w:r w:rsidRPr="00AD26F5">
              <w:rPr>
                <w:sz w:val="22"/>
              </w:rPr>
              <w:t xml:space="preserve">Anykščių r. sav. </w:t>
            </w:r>
          </w:p>
          <w:p w14:paraId="31DE9565" w14:textId="77777777" w:rsidR="00B7127A" w:rsidRPr="00AD26F5" w:rsidRDefault="00B7127A" w:rsidP="00B7127A">
            <w:pPr>
              <w:rPr>
                <w:sz w:val="22"/>
              </w:rPr>
            </w:pPr>
            <w:r w:rsidRPr="00AD26F5">
              <w:rPr>
                <w:sz w:val="22"/>
              </w:rPr>
              <w:t>Svėdasų seniūnija</w:t>
            </w:r>
          </w:p>
          <w:p w14:paraId="43161CA2" w14:textId="77777777" w:rsidR="00B7127A" w:rsidRPr="00AD26F5" w:rsidRDefault="00B7127A" w:rsidP="00B7127A">
            <w:pPr>
              <w:rPr>
                <w:sz w:val="22"/>
              </w:rPr>
            </w:pPr>
            <w:r w:rsidRPr="00AD26F5">
              <w:rPr>
                <w:sz w:val="22"/>
              </w:rPr>
              <w:t>J. Tumo-Vaižganto g. 16,</w:t>
            </w:r>
          </w:p>
          <w:p w14:paraId="42553DA1" w14:textId="77777777" w:rsidR="00B7127A" w:rsidRPr="00AD26F5" w:rsidRDefault="00B7127A" w:rsidP="00B7127A">
            <w:pPr>
              <w:rPr>
                <w:sz w:val="22"/>
              </w:rPr>
            </w:pPr>
            <w:r w:rsidRPr="00AD26F5">
              <w:rPr>
                <w:sz w:val="22"/>
              </w:rPr>
              <w:t>29351 Svėdasai</w:t>
            </w:r>
          </w:p>
          <w:p w14:paraId="5B2A2DF7" w14:textId="77777777" w:rsidR="00B7127A" w:rsidRDefault="00B7127A" w:rsidP="00B7127A">
            <w:pPr>
              <w:rPr>
                <w:sz w:val="22"/>
              </w:rPr>
            </w:pPr>
            <w:r w:rsidRPr="00AD26F5">
              <w:rPr>
                <w:sz w:val="22"/>
              </w:rPr>
              <w:t>Anykščių r.</w:t>
            </w:r>
          </w:p>
          <w:p w14:paraId="335EC394" w14:textId="20B1E582" w:rsidR="0013703E" w:rsidRPr="00AD26F5" w:rsidRDefault="0013703E" w:rsidP="00B7127A">
            <w:pPr>
              <w:rPr>
                <w:sz w:val="22"/>
              </w:rPr>
            </w:pPr>
            <w:r w:rsidRPr="00AD26F5">
              <w:rPr>
                <w:sz w:val="22"/>
              </w:rPr>
              <w:t>Seniūnas Saulius Rasalas</w:t>
            </w:r>
          </w:p>
          <w:p w14:paraId="30BA0A4D" w14:textId="5ED0D231" w:rsidR="00B7127A" w:rsidRPr="00AD26F5" w:rsidRDefault="00B7127A" w:rsidP="00B7127A">
            <w:pPr>
              <w:rPr>
                <w:sz w:val="22"/>
              </w:rPr>
            </w:pPr>
            <w:r w:rsidRPr="00AD26F5">
              <w:rPr>
                <w:sz w:val="22"/>
              </w:rPr>
              <w:t>tel. (</w:t>
            </w:r>
            <w:r w:rsidR="0039081D">
              <w:rPr>
                <w:sz w:val="22"/>
              </w:rPr>
              <w:t>0</w:t>
            </w:r>
            <w:r w:rsidRPr="00AD26F5">
              <w:rPr>
                <w:sz w:val="22"/>
              </w:rPr>
              <w:t xml:space="preserve"> 381) 57672</w:t>
            </w:r>
          </w:p>
          <w:p w14:paraId="6C2A091B" w14:textId="77777777" w:rsidR="00B7127A" w:rsidRPr="00AD26F5" w:rsidRDefault="00B7127A" w:rsidP="00B7127A">
            <w:pPr>
              <w:jc w:val="center"/>
              <w:rPr>
                <w:sz w:val="22"/>
              </w:rPr>
            </w:pPr>
          </w:p>
        </w:tc>
      </w:tr>
      <w:tr w:rsidR="00B7127A" w:rsidRPr="00AD26F5" w14:paraId="74DF1C6F"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367E087" w14:textId="40CABA2F" w:rsidR="00B7127A" w:rsidRPr="00AD26F5" w:rsidRDefault="00B7127A" w:rsidP="00B7127A">
            <w:pPr>
              <w:jc w:val="center"/>
              <w:rPr>
                <w:sz w:val="22"/>
              </w:rPr>
            </w:pPr>
            <w:r w:rsidRPr="00AD26F5">
              <w:rPr>
                <w:sz w:val="22"/>
              </w:rPr>
              <w:t>15</w:t>
            </w:r>
            <w:r w:rsidR="0039081D">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31D6153" w14:textId="77777777" w:rsidR="00B7127A" w:rsidRPr="00AD26F5" w:rsidRDefault="00B7127A" w:rsidP="00B7127A">
            <w:r w:rsidRPr="00AD26F5">
              <w:t>Aulelių kaimo kapinės (Aulelių k., Svėdasų sen.)</w:t>
            </w:r>
          </w:p>
        </w:tc>
        <w:tc>
          <w:tcPr>
            <w:tcW w:w="2832" w:type="dxa"/>
            <w:tcBorders>
              <w:top w:val="single" w:sz="4" w:space="0" w:color="auto"/>
              <w:left w:val="single" w:sz="4" w:space="0" w:color="auto"/>
              <w:bottom w:val="single" w:sz="4" w:space="0" w:color="auto"/>
              <w:right w:val="single" w:sz="4" w:space="0" w:color="auto"/>
            </w:tcBorders>
            <w:hideMark/>
          </w:tcPr>
          <w:p w14:paraId="792B9586" w14:textId="77777777" w:rsidR="00B7127A" w:rsidRPr="00AD26F5" w:rsidRDefault="00B7127A" w:rsidP="00B7127A">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81436DC" w14:textId="77777777" w:rsidR="00B7127A" w:rsidRPr="00AD26F5" w:rsidRDefault="00B7127A" w:rsidP="00B7127A">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5A894F17" w14:textId="77777777" w:rsidR="00B7127A" w:rsidRPr="00AD26F5" w:rsidRDefault="00B7127A" w:rsidP="00B7127A">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0AC15E5" w14:textId="3FEDF845" w:rsidR="00B7127A" w:rsidRPr="00AD26F5" w:rsidRDefault="0039081D" w:rsidP="00B7127A">
            <w:pPr>
              <w:jc w:val="center"/>
            </w:pPr>
            <w:r w:rsidRPr="0039081D">
              <w:t>unikalus kodas 44682</w:t>
            </w:r>
          </w:p>
        </w:tc>
        <w:tc>
          <w:tcPr>
            <w:tcW w:w="3973" w:type="dxa"/>
            <w:tcBorders>
              <w:top w:val="single" w:sz="4" w:space="0" w:color="auto"/>
              <w:left w:val="single" w:sz="4" w:space="0" w:color="auto"/>
              <w:bottom w:val="single" w:sz="4" w:space="0" w:color="auto"/>
              <w:right w:val="single" w:sz="4" w:space="0" w:color="auto"/>
            </w:tcBorders>
          </w:tcPr>
          <w:p w14:paraId="44D0EBA6" w14:textId="77777777" w:rsidR="00B7127A" w:rsidRPr="00AD26F5" w:rsidRDefault="00B7127A" w:rsidP="00B7127A">
            <w:pPr>
              <w:rPr>
                <w:sz w:val="22"/>
              </w:rPr>
            </w:pPr>
            <w:r w:rsidRPr="00AD26F5">
              <w:rPr>
                <w:sz w:val="22"/>
              </w:rPr>
              <w:t xml:space="preserve">Anykščių r. sav. </w:t>
            </w:r>
          </w:p>
          <w:p w14:paraId="1DED2A01" w14:textId="77777777" w:rsidR="00B7127A" w:rsidRPr="00AD26F5" w:rsidRDefault="00B7127A" w:rsidP="00B7127A">
            <w:pPr>
              <w:rPr>
                <w:sz w:val="22"/>
              </w:rPr>
            </w:pPr>
            <w:r w:rsidRPr="00AD26F5">
              <w:rPr>
                <w:sz w:val="22"/>
              </w:rPr>
              <w:t>Svėdasų seniūnija</w:t>
            </w:r>
          </w:p>
          <w:p w14:paraId="2E713504" w14:textId="77777777" w:rsidR="00B7127A" w:rsidRPr="00AD26F5" w:rsidRDefault="00B7127A" w:rsidP="00B7127A">
            <w:pPr>
              <w:rPr>
                <w:sz w:val="22"/>
              </w:rPr>
            </w:pPr>
            <w:r w:rsidRPr="00AD26F5">
              <w:rPr>
                <w:sz w:val="22"/>
              </w:rPr>
              <w:t>J. Tumo-Vaižganto g. 16,</w:t>
            </w:r>
          </w:p>
          <w:p w14:paraId="480BAD53" w14:textId="77777777" w:rsidR="00B7127A" w:rsidRPr="00AD26F5" w:rsidRDefault="00B7127A" w:rsidP="00B7127A">
            <w:pPr>
              <w:rPr>
                <w:sz w:val="22"/>
              </w:rPr>
            </w:pPr>
            <w:r w:rsidRPr="00AD26F5">
              <w:rPr>
                <w:sz w:val="22"/>
              </w:rPr>
              <w:t>29351 Svėdasai</w:t>
            </w:r>
          </w:p>
          <w:p w14:paraId="03051EF3" w14:textId="77777777" w:rsidR="00B7127A" w:rsidRDefault="00B7127A" w:rsidP="00B7127A">
            <w:pPr>
              <w:rPr>
                <w:sz w:val="22"/>
              </w:rPr>
            </w:pPr>
            <w:r w:rsidRPr="00AD26F5">
              <w:rPr>
                <w:sz w:val="22"/>
              </w:rPr>
              <w:t>Anykščių r.</w:t>
            </w:r>
          </w:p>
          <w:p w14:paraId="1E83535A" w14:textId="7DBECBEB" w:rsidR="0013703E" w:rsidRPr="00AD26F5" w:rsidRDefault="0013703E" w:rsidP="00B7127A">
            <w:pPr>
              <w:rPr>
                <w:sz w:val="22"/>
              </w:rPr>
            </w:pPr>
            <w:r w:rsidRPr="00AD26F5">
              <w:rPr>
                <w:sz w:val="22"/>
              </w:rPr>
              <w:t>Seniūnas Saulius Rasalas</w:t>
            </w:r>
          </w:p>
          <w:p w14:paraId="4E5A3636" w14:textId="5D76FB60" w:rsidR="00B7127A" w:rsidRPr="00AD26F5" w:rsidRDefault="00B7127A" w:rsidP="00B7127A">
            <w:pPr>
              <w:rPr>
                <w:sz w:val="22"/>
              </w:rPr>
            </w:pPr>
            <w:r w:rsidRPr="00AD26F5">
              <w:rPr>
                <w:sz w:val="22"/>
              </w:rPr>
              <w:t>tel. (</w:t>
            </w:r>
            <w:r w:rsidR="0039081D">
              <w:rPr>
                <w:sz w:val="22"/>
              </w:rPr>
              <w:t>0</w:t>
            </w:r>
            <w:r w:rsidRPr="00AD26F5">
              <w:rPr>
                <w:sz w:val="22"/>
              </w:rPr>
              <w:t xml:space="preserve"> 381) 57672</w:t>
            </w:r>
          </w:p>
          <w:p w14:paraId="75DE869D" w14:textId="77777777" w:rsidR="00B7127A" w:rsidRPr="00AD26F5" w:rsidRDefault="00B7127A" w:rsidP="00B7127A">
            <w:pPr>
              <w:jc w:val="center"/>
              <w:rPr>
                <w:sz w:val="22"/>
              </w:rPr>
            </w:pPr>
          </w:p>
        </w:tc>
      </w:tr>
      <w:tr w:rsidR="0039081D" w:rsidRPr="00AD26F5" w14:paraId="1E8460A3" w14:textId="77777777" w:rsidTr="0039081D">
        <w:trPr>
          <w:trHeight w:val="116"/>
        </w:trPr>
        <w:tc>
          <w:tcPr>
            <w:tcW w:w="704" w:type="dxa"/>
            <w:tcBorders>
              <w:top w:val="single" w:sz="4" w:space="0" w:color="auto"/>
              <w:left w:val="single" w:sz="4" w:space="0" w:color="auto"/>
              <w:bottom w:val="single" w:sz="4" w:space="0" w:color="auto"/>
              <w:right w:val="single" w:sz="4" w:space="0" w:color="auto"/>
            </w:tcBorders>
            <w:hideMark/>
          </w:tcPr>
          <w:p w14:paraId="2E52C1A4" w14:textId="7F138D1D" w:rsidR="0039081D" w:rsidRPr="00AD26F5" w:rsidRDefault="0039081D" w:rsidP="0039081D">
            <w:pPr>
              <w:jc w:val="center"/>
              <w:rPr>
                <w:sz w:val="22"/>
              </w:rPr>
            </w:pPr>
            <w:r w:rsidRPr="00AD26F5">
              <w:rPr>
                <w:sz w:val="22"/>
              </w:rPr>
              <w:t>15</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7DB7909" w14:textId="77777777" w:rsidR="0039081D" w:rsidRPr="00AD26F5" w:rsidRDefault="0039081D" w:rsidP="0039081D">
            <w:r w:rsidRPr="00AD26F5">
              <w:t>Naujikų kaimo kapinės (Naujikų k., Svėdasų sen.)</w:t>
            </w:r>
          </w:p>
        </w:tc>
        <w:tc>
          <w:tcPr>
            <w:tcW w:w="2832" w:type="dxa"/>
            <w:tcBorders>
              <w:top w:val="single" w:sz="4" w:space="0" w:color="auto"/>
              <w:left w:val="single" w:sz="4" w:space="0" w:color="auto"/>
              <w:bottom w:val="single" w:sz="4" w:space="0" w:color="auto"/>
              <w:right w:val="single" w:sz="4" w:space="0" w:color="auto"/>
            </w:tcBorders>
            <w:hideMark/>
          </w:tcPr>
          <w:p w14:paraId="79BF1A8B"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336A4341" w14:textId="181011BB" w:rsidR="0039081D" w:rsidRPr="00AD26F5" w:rsidRDefault="0039081D" w:rsidP="0039081D">
            <w:pPr>
              <w:jc w:val="center"/>
            </w:pPr>
            <w:r w:rsidRPr="00D54474">
              <w:t>0,0</w:t>
            </w:r>
            <w:r>
              <w:t>685</w:t>
            </w:r>
          </w:p>
        </w:tc>
        <w:tc>
          <w:tcPr>
            <w:tcW w:w="2520" w:type="dxa"/>
            <w:tcBorders>
              <w:top w:val="single" w:sz="4" w:space="0" w:color="auto"/>
              <w:left w:val="single" w:sz="4" w:space="0" w:color="auto"/>
              <w:bottom w:val="single" w:sz="4" w:space="0" w:color="auto"/>
              <w:right w:val="single" w:sz="4" w:space="0" w:color="auto"/>
            </w:tcBorders>
          </w:tcPr>
          <w:p w14:paraId="3B84E2BD" w14:textId="77777777" w:rsidR="0039081D" w:rsidRPr="00286BA0" w:rsidRDefault="0039081D" w:rsidP="0039081D">
            <w:pPr>
              <w:jc w:val="center"/>
              <w:rPr>
                <w:sz w:val="22"/>
                <w:szCs w:val="22"/>
              </w:rPr>
            </w:pPr>
            <w:r w:rsidRPr="00286BA0">
              <w:rPr>
                <w:sz w:val="22"/>
                <w:szCs w:val="22"/>
              </w:rPr>
              <w:t>Žemės sklypo unikalus</w:t>
            </w:r>
          </w:p>
          <w:p w14:paraId="73FB4227" w14:textId="77777777" w:rsidR="0039081D" w:rsidRPr="00286BA0" w:rsidRDefault="0039081D" w:rsidP="0039081D">
            <w:pPr>
              <w:jc w:val="center"/>
              <w:rPr>
                <w:sz w:val="22"/>
                <w:szCs w:val="22"/>
              </w:rPr>
            </w:pPr>
            <w:r w:rsidRPr="00286BA0">
              <w:rPr>
                <w:sz w:val="22"/>
                <w:szCs w:val="22"/>
              </w:rPr>
              <w:t xml:space="preserve"> Nr. 4400-</w:t>
            </w:r>
            <w:r>
              <w:rPr>
                <w:sz w:val="22"/>
                <w:szCs w:val="22"/>
              </w:rPr>
              <w:t>5851-1658</w:t>
            </w:r>
            <w:r w:rsidRPr="00286BA0">
              <w:rPr>
                <w:sz w:val="22"/>
                <w:szCs w:val="22"/>
              </w:rPr>
              <w:t>,</w:t>
            </w:r>
          </w:p>
          <w:p w14:paraId="0EA2D8BA" w14:textId="0925B5AD" w:rsidR="0039081D" w:rsidRPr="00AD26F5" w:rsidRDefault="0039081D" w:rsidP="0039081D">
            <w:pPr>
              <w:jc w:val="center"/>
              <w:rPr>
                <w:sz w:val="22"/>
              </w:rPr>
            </w:pPr>
            <w:r w:rsidRPr="00286BA0">
              <w:rPr>
                <w:sz w:val="22"/>
                <w:szCs w:val="22"/>
              </w:rPr>
              <w:t>202</w:t>
            </w:r>
            <w:r>
              <w:rPr>
                <w:sz w:val="22"/>
                <w:szCs w:val="22"/>
              </w:rPr>
              <w:t>2-05-12</w:t>
            </w:r>
            <w:r w:rsidRPr="00286BA0">
              <w:rPr>
                <w:sz w:val="22"/>
                <w:szCs w:val="22"/>
              </w:rPr>
              <w:t xml:space="preserve"> įregistruotas </w:t>
            </w:r>
            <w:r>
              <w:rPr>
                <w:sz w:val="22"/>
                <w:szCs w:val="22"/>
              </w:rPr>
              <w:t>N</w:t>
            </w:r>
            <w:r w:rsidRPr="00286BA0">
              <w:rPr>
                <w:sz w:val="22"/>
                <w:szCs w:val="22"/>
              </w:rPr>
              <w:t>ekilnojamo</w:t>
            </w:r>
            <w:r>
              <w:rPr>
                <w:sz w:val="22"/>
                <w:szCs w:val="22"/>
              </w:rPr>
              <w:t>jo</w:t>
            </w:r>
            <w:r w:rsidRPr="00286BA0">
              <w:rPr>
                <w:sz w:val="22"/>
                <w:szCs w:val="22"/>
              </w:rPr>
              <w:t xml:space="preserve"> turto registre</w:t>
            </w:r>
          </w:p>
        </w:tc>
        <w:tc>
          <w:tcPr>
            <w:tcW w:w="1701" w:type="dxa"/>
            <w:tcBorders>
              <w:top w:val="single" w:sz="4" w:space="0" w:color="auto"/>
              <w:left w:val="single" w:sz="4" w:space="0" w:color="auto"/>
              <w:bottom w:val="single" w:sz="4" w:space="0" w:color="auto"/>
              <w:right w:val="single" w:sz="4" w:space="0" w:color="auto"/>
            </w:tcBorders>
            <w:hideMark/>
          </w:tcPr>
          <w:p w14:paraId="18610F52"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E9575A8" w14:textId="77777777" w:rsidR="0039081D" w:rsidRPr="00AD26F5" w:rsidRDefault="0039081D" w:rsidP="0039081D">
            <w:pPr>
              <w:rPr>
                <w:sz w:val="22"/>
              </w:rPr>
            </w:pPr>
            <w:r w:rsidRPr="00AD26F5">
              <w:rPr>
                <w:sz w:val="22"/>
              </w:rPr>
              <w:t xml:space="preserve">Anykščių r. sav. </w:t>
            </w:r>
          </w:p>
          <w:p w14:paraId="26CFA911" w14:textId="77777777" w:rsidR="0039081D" w:rsidRPr="00AD26F5" w:rsidRDefault="0039081D" w:rsidP="0039081D">
            <w:pPr>
              <w:rPr>
                <w:sz w:val="22"/>
              </w:rPr>
            </w:pPr>
            <w:r w:rsidRPr="00AD26F5">
              <w:rPr>
                <w:sz w:val="22"/>
              </w:rPr>
              <w:t>Svėdasų seniūnija</w:t>
            </w:r>
          </w:p>
          <w:p w14:paraId="0795AE65" w14:textId="77777777" w:rsidR="0039081D" w:rsidRPr="00AD26F5" w:rsidRDefault="0039081D" w:rsidP="0039081D">
            <w:pPr>
              <w:rPr>
                <w:sz w:val="22"/>
              </w:rPr>
            </w:pPr>
            <w:r w:rsidRPr="00AD26F5">
              <w:rPr>
                <w:sz w:val="22"/>
              </w:rPr>
              <w:t>J. Tumo-Vaižganto g. 16,</w:t>
            </w:r>
          </w:p>
          <w:p w14:paraId="14501B88" w14:textId="77777777" w:rsidR="0039081D" w:rsidRPr="00AD26F5" w:rsidRDefault="0039081D" w:rsidP="0039081D">
            <w:pPr>
              <w:rPr>
                <w:sz w:val="22"/>
              </w:rPr>
            </w:pPr>
            <w:r w:rsidRPr="00AD26F5">
              <w:rPr>
                <w:sz w:val="22"/>
              </w:rPr>
              <w:t>29351 Svėdasai</w:t>
            </w:r>
          </w:p>
          <w:p w14:paraId="603CE4C8" w14:textId="77777777" w:rsidR="0039081D" w:rsidRDefault="0039081D" w:rsidP="0039081D">
            <w:pPr>
              <w:rPr>
                <w:sz w:val="22"/>
              </w:rPr>
            </w:pPr>
            <w:r w:rsidRPr="00AD26F5">
              <w:rPr>
                <w:sz w:val="22"/>
              </w:rPr>
              <w:t>Anykščių r.</w:t>
            </w:r>
          </w:p>
          <w:p w14:paraId="30F00664" w14:textId="5450C093" w:rsidR="0013703E" w:rsidRPr="00AD26F5" w:rsidRDefault="0013703E" w:rsidP="0039081D">
            <w:pPr>
              <w:rPr>
                <w:sz w:val="22"/>
              </w:rPr>
            </w:pPr>
            <w:r w:rsidRPr="00AD26F5">
              <w:rPr>
                <w:sz w:val="22"/>
              </w:rPr>
              <w:t>Seniūnas Saulius Rasalas</w:t>
            </w:r>
          </w:p>
          <w:p w14:paraId="74CC4A01" w14:textId="796591CB" w:rsidR="0039081D" w:rsidRPr="00AD26F5" w:rsidRDefault="0039081D" w:rsidP="0039081D">
            <w:pPr>
              <w:rPr>
                <w:sz w:val="22"/>
              </w:rPr>
            </w:pPr>
            <w:r w:rsidRPr="00AD26F5">
              <w:rPr>
                <w:sz w:val="22"/>
              </w:rPr>
              <w:t>tel. (</w:t>
            </w:r>
            <w:r>
              <w:rPr>
                <w:sz w:val="22"/>
              </w:rPr>
              <w:t>0</w:t>
            </w:r>
            <w:r w:rsidRPr="00AD26F5">
              <w:rPr>
                <w:sz w:val="22"/>
              </w:rPr>
              <w:t xml:space="preserve"> 381) 57672</w:t>
            </w:r>
          </w:p>
          <w:p w14:paraId="5C400172" w14:textId="77777777" w:rsidR="0039081D" w:rsidRPr="00AD26F5" w:rsidRDefault="0039081D" w:rsidP="0039081D">
            <w:pPr>
              <w:jc w:val="center"/>
              <w:rPr>
                <w:sz w:val="22"/>
              </w:rPr>
            </w:pPr>
          </w:p>
        </w:tc>
      </w:tr>
      <w:tr w:rsidR="0039081D" w:rsidRPr="00AD26F5" w14:paraId="47D6F8A8"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77C081B" w14:textId="667161C9" w:rsidR="0039081D" w:rsidRPr="00AD26F5" w:rsidRDefault="0039081D" w:rsidP="0039081D">
            <w:pPr>
              <w:jc w:val="center"/>
              <w:rPr>
                <w:sz w:val="22"/>
              </w:rPr>
            </w:pPr>
            <w:r w:rsidRPr="00AD26F5">
              <w:rPr>
                <w:sz w:val="22"/>
              </w:rPr>
              <w:lastRenderedPageBreak/>
              <w:t>15</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C4FEB2B" w14:textId="77777777" w:rsidR="0039081D" w:rsidRPr="00AD26F5" w:rsidRDefault="0039081D" w:rsidP="0039081D">
            <w:r w:rsidRPr="00AD26F5">
              <w:t>Kraštų kaimo kapinės (Kraštų  k., Svėdasų sen.)</w:t>
            </w:r>
          </w:p>
        </w:tc>
        <w:tc>
          <w:tcPr>
            <w:tcW w:w="2832" w:type="dxa"/>
            <w:tcBorders>
              <w:top w:val="single" w:sz="4" w:space="0" w:color="auto"/>
              <w:left w:val="single" w:sz="4" w:space="0" w:color="auto"/>
              <w:bottom w:val="single" w:sz="4" w:space="0" w:color="auto"/>
              <w:right w:val="single" w:sz="4" w:space="0" w:color="auto"/>
            </w:tcBorders>
            <w:hideMark/>
          </w:tcPr>
          <w:p w14:paraId="30FDB806"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0898B22" w14:textId="77777777" w:rsidR="0039081D" w:rsidRPr="00AD26F5" w:rsidRDefault="0039081D" w:rsidP="0039081D">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07AB5FBC" w14:textId="77777777" w:rsidR="0039081D" w:rsidRPr="00AD26F5" w:rsidRDefault="0039081D" w:rsidP="0039081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484749B"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87A38D2" w14:textId="77777777" w:rsidR="0039081D" w:rsidRPr="00AD26F5" w:rsidRDefault="0039081D" w:rsidP="0039081D">
            <w:pPr>
              <w:rPr>
                <w:sz w:val="22"/>
              </w:rPr>
            </w:pPr>
            <w:r w:rsidRPr="00AD26F5">
              <w:rPr>
                <w:sz w:val="22"/>
              </w:rPr>
              <w:t xml:space="preserve">Anykščių r. sav. </w:t>
            </w:r>
          </w:p>
          <w:p w14:paraId="03E2BA51" w14:textId="77777777" w:rsidR="0039081D" w:rsidRPr="00AD26F5" w:rsidRDefault="0039081D" w:rsidP="0039081D">
            <w:pPr>
              <w:rPr>
                <w:sz w:val="22"/>
              </w:rPr>
            </w:pPr>
            <w:r w:rsidRPr="00AD26F5">
              <w:rPr>
                <w:sz w:val="22"/>
              </w:rPr>
              <w:t>Svėdasų seniūnija</w:t>
            </w:r>
          </w:p>
          <w:p w14:paraId="2C1269CD" w14:textId="77777777" w:rsidR="0039081D" w:rsidRPr="00AD26F5" w:rsidRDefault="0039081D" w:rsidP="0039081D">
            <w:pPr>
              <w:rPr>
                <w:sz w:val="22"/>
              </w:rPr>
            </w:pPr>
            <w:r w:rsidRPr="00AD26F5">
              <w:rPr>
                <w:sz w:val="22"/>
              </w:rPr>
              <w:t>J. Tumo-Vaižganto g. 16,</w:t>
            </w:r>
          </w:p>
          <w:p w14:paraId="5971B609" w14:textId="77777777" w:rsidR="0039081D" w:rsidRPr="00AD26F5" w:rsidRDefault="0039081D" w:rsidP="0039081D">
            <w:pPr>
              <w:rPr>
                <w:sz w:val="22"/>
              </w:rPr>
            </w:pPr>
            <w:r w:rsidRPr="00AD26F5">
              <w:rPr>
                <w:sz w:val="22"/>
              </w:rPr>
              <w:t>29351 Svėdasai</w:t>
            </w:r>
          </w:p>
          <w:p w14:paraId="7A616BEE" w14:textId="77777777" w:rsidR="0039081D" w:rsidRDefault="0039081D" w:rsidP="0039081D">
            <w:pPr>
              <w:rPr>
                <w:sz w:val="22"/>
              </w:rPr>
            </w:pPr>
            <w:r w:rsidRPr="00AD26F5">
              <w:rPr>
                <w:sz w:val="22"/>
              </w:rPr>
              <w:t>Anykščių r.</w:t>
            </w:r>
          </w:p>
          <w:p w14:paraId="3787BF97" w14:textId="3B52A8A5" w:rsidR="0013703E" w:rsidRPr="00AD26F5" w:rsidRDefault="0013703E" w:rsidP="0039081D">
            <w:pPr>
              <w:rPr>
                <w:sz w:val="22"/>
              </w:rPr>
            </w:pPr>
            <w:r w:rsidRPr="00AD26F5">
              <w:rPr>
                <w:sz w:val="22"/>
              </w:rPr>
              <w:t>Seniūnas Saulius Rasalas</w:t>
            </w:r>
          </w:p>
          <w:p w14:paraId="0B7AFCB8" w14:textId="495F6D9A" w:rsidR="0039081D" w:rsidRPr="00AD26F5" w:rsidRDefault="0039081D" w:rsidP="0039081D">
            <w:pPr>
              <w:rPr>
                <w:sz w:val="22"/>
              </w:rPr>
            </w:pPr>
            <w:r w:rsidRPr="00AD26F5">
              <w:rPr>
                <w:sz w:val="22"/>
              </w:rPr>
              <w:t>tel. (</w:t>
            </w:r>
            <w:r>
              <w:rPr>
                <w:sz w:val="22"/>
              </w:rPr>
              <w:t>0</w:t>
            </w:r>
            <w:r w:rsidRPr="00AD26F5">
              <w:rPr>
                <w:sz w:val="22"/>
              </w:rPr>
              <w:t xml:space="preserve"> 381) 57672</w:t>
            </w:r>
          </w:p>
          <w:p w14:paraId="083DD9BE" w14:textId="77777777" w:rsidR="0039081D" w:rsidRPr="00AD26F5" w:rsidRDefault="0039081D" w:rsidP="0039081D">
            <w:pPr>
              <w:jc w:val="center"/>
              <w:rPr>
                <w:sz w:val="22"/>
              </w:rPr>
            </w:pPr>
          </w:p>
        </w:tc>
      </w:tr>
      <w:tr w:rsidR="0039081D" w:rsidRPr="00AD26F5" w14:paraId="659BFA5C"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1D0E2C6F" w14:textId="2F6C9773" w:rsidR="0039081D" w:rsidRPr="00AD26F5" w:rsidRDefault="0039081D" w:rsidP="0039081D">
            <w:pPr>
              <w:jc w:val="center"/>
              <w:rPr>
                <w:sz w:val="22"/>
              </w:rPr>
            </w:pPr>
            <w:r w:rsidRPr="00AD26F5">
              <w:rPr>
                <w:sz w:val="22"/>
              </w:rPr>
              <w:t>15</w:t>
            </w:r>
            <w:r>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3CB6B47" w14:textId="77777777" w:rsidR="0039081D" w:rsidRPr="00AD26F5" w:rsidRDefault="0039081D" w:rsidP="0039081D">
            <w:r w:rsidRPr="00AD26F5">
              <w:t>Kalnuočių kaimo kapinės (Kalnuočių k., Svėdasų sen.)</w:t>
            </w:r>
          </w:p>
        </w:tc>
        <w:tc>
          <w:tcPr>
            <w:tcW w:w="2832" w:type="dxa"/>
            <w:tcBorders>
              <w:top w:val="single" w:sz="4" w:space="0" w:color="auto"/>
              <w:left w:val="single" w:sz="4" w:space="0" w:color="auto"/>
              <w:bottom w:val="single" w:sz="4" w:space="0" w:color="auto"/>
              <w:right w:val="single" w:sz="4" w:space="0" w:color="auto"/>
            </w:tcBorders>
            <w:hideMark/>
          </w:tcPr>
          <w:p w14:paraId="6DDF4B2C"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A53C2A8" w14:textId="77777777" w:rsidR="0039081D" w:rsidRPr="00AD26F5" w:rsidRDefault="0039081D" w:rsidP="0039081D">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6A5F819E" w14:textId="77777777" w:rsidR="0039081D" w:rsidRPr="00AD26F5" w:rsidRDefault="0039081D" w:rsidP="0039081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CFC7B63"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D1681DF" w14:textId="77777777" w:rsidR="0039081D" w:rsidRPr="00AD26F5" w:rsidRDefault="0039081D" w:rsidP="0039081D">
            <w:pPr>
              <w:rPr>
                <w:sz w:val="22"/>
              </w:rPr>
            </w:pPr>
            <w:r w:rsidRPr="00AD26F5">
              <w:rPr>
                <w:sz w:val="22"/>
              </w:rPr>
              <w:t xml:space="preserve">Anykščių r. sav. </w:t>
            </w:r>
          </w:p>
          <w:p w14:paraId="53811A0F" w14:textId="77777777" w:rsidR="0039081D" w:rsidRPr="00AD26F5" w:rsidRDefault="0039081D" w:rsidP="0039081D">
            <w:pPr>
              <w:rPr>
                <w:sz w:val="22"/>
              </w:rPr>
            </w:pPr>
            <w:r w:rsidRPr="00AD26F5">
              <w:rPr>
                <w:sz w:val="22"/>
              </w:rPr>
              <w:t>Svėdasų seniūnija</w:t>
            </w:r>
          </w:p>
          <w:p w14:paraId="1AD18752" w14:textId="77777777" w:rsidR="0039081D" w:rsidRPr="00AD26F5" w:rsidRDefault="0039081D" w:rsidP="0039081D">
            <w:pPr>
              <w:rPr>
                <w:sz w:val="22"/>
              </w:rPr>
            </w:pPr>
            <w:r w:rsidRPr="00AD26F5">
              <w:rPr>
                <w:sz w:val="22"/>
              </w:rPr>
              <w:t>J. Tumo-Vaižganto g. 16,</w:t>
            </w:r>
          </w:p>
          <w:p w14:paraId="73410E68" w14:textId="77777777" w:rsidR="0039081D" w:rsidRPr="00AD26F5" w:rsidRDefault="0039081D" w:rsidP="0039081D">
            <w:pPr>
              <w:rPr>
                <w:sz w:val="22"/>
              </w:rPr>
            </w:pPr>
            <w:r w:rsidRPr="00AD26F5">
              <w:rPr>
                <w:sz w:val="22"/>
              </w:rPr>
              <w:t>29351 Svėdasai</w:t>
            </w:r>
          </w:p>
          <w:p w14:paraId="21D29FC6" w14:textId="77777777" w:rsidR="0039081D" w:rsidRDefault="0039081D" w:rsidP="0039081D">
            <w:pPr>
              <w:rPr>
                <w:sz w:val="22"/>
              </w:rPr>
            </w:pPr>
            <w:r w:rsidRPr="00AD26F5">
              <w:rPr>
                <w:sz w:val="22"/>
              </w:rPr>
              <w:t>Anykščių r.</w:t>
            </w:r>
          </w:p>
          <w:p w14:paraId="7B6EF1E6" w14:textId="621EFCA4" w:rsidR="0013703E" w:rsidRPr="00AD26F5" w:rsidRDefault="0013703E" w:rsidP="0039081D">
            <w:pPr>
              <w:rPr>
                <w:sz w:val="22"/>
              </w:rPr>
            </w:pPr>
            <w:r w:rsidRPr="00AD26F5">
              <w:rPr>
                <w:sz w:val="22"/>
              </w:rPr>
              <w:t>Seniūnas Saulius Rasalas</w:t>
            </w:r>
          </w:p>
          <w:p w14:paraId="7365358D" w14:textId="1A152865" w:rsidR="0039081D" w:rsidRPr="00AD26F5" w:rsidRDefault="0039081D" w:rsidP="0039081D">
            <w:pPr>
              <w:rPr>
                <w:sz w:val="22"/>
              </w:rPr>
            </w:pPr>
            <w:r w:rsidRPr="00AD26F5">
              <w:rPr>
                <w:sz w:val="22"/>
              </w:rPr>
              <w:t>Tel. (</w:t>
            </w:r>
            <w:r>
              <w:rPr>
                <w:sz w:val="22"/>
              </w:rPr>
              <w:t>0</w:t>
            </w:r>
            <w:r w:rsidRPr="00AD26F5">
              <w:rPr>
                <w:sz w:val="22"/>
              </w:rPr>
              <w:t xml:space="preserve"> 381) 57672</w:t>
            </w:r>
          </w:p>
          <w:p w14:paraId="0CC46679" w14:textId="77777777" w:rsidR="0039081D" w:rsidRPr="00AD26F5" w:rsidRDefault="0039081D" w:rsidP="0039081D">
            <w:pPr>
              <w:jc w:val="center"/>
              <w:rPr>
                <w:sz w:val="22"/>
              </w:rPr>
            </w:pPr>
          </w:p>
        </w:tc>
      </w:tr>
      <w:tr w:rsidR="0039081D" w:rsidRPr="00AD26F5" w14:paraId="160C5936"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BE0836D" w14:textId="06C7ECEB" w:rsidR="0039081D" w:rsidRPr="00AD26F5" w:rsidRDefault="0039081D" w:rsidP="0039081D">
            <w:pPr>
              <w:jc w:val="center"/>
              <w:rPr>
                <w:sz w:val="22"/>
              </w:rPr>
            </w:pPr>
            <w:r w:rsidRPr="00AD26F5">
              <w:rPr>
                <w:sz w:val="22"/>
              </w:rPr>
              <w:t>15</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1EA491" w14:textId="77777777" w:rsidR="0039081D" w:rsidRPr="00AD26F5" w:rsidRDefault="0039081D" w:rsidP="0039081D">
            <w:r w:rsidRPr="00AD26F5">
              <w:t>Grikiapelių kaimo kapinės (Grikiapelių k., Svėdasų sen.)</w:t>
            </w:r>
          </w:p>
        </w:tc>
        <w:tc>
          <w:tcPr>
            <w:tcW w:w="2832" w:type="dxa"/>
            <w:tcBorders>
              <w:top w:val="single" w:sz="4" w:space="0" w:color="auto"/>
              <w:left w:val="single" w:sz="4" w:space="0" w:color="auto"/>
              <w:bottom w:val="single" w:sz="4" w:space="0" w:color="auto"/>
              <w:right w:val="single" w:sz="4" w:space="0" w:color="auto"/>
            </w:tcBorders>
            <w:hideMark/>
          </w:tcPr>
          <w:p w14:paraId="359C42D1"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6BC143B" w14:textId="77777777" w:rsidR="0039081D" w:rsidRPr="00AD26F5" w:rsidRDefault="0039081D" w:rsidP="0039081D">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8610023" w14:textId="77777777" w:rsidR="0039081D" w:rsidRPr="00AD26F5" w:rsidRDefault="0039081D" w:rsidP="0039081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C4F1D59"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225C8FC" w14:textId="77777777" w:rsidR="0039081D" w:rsidRPr="00AD26F5" w:rsidRDefault="0039081D" w:rsidP="0039081D">
            <w:pPr>
              <w:rPr>
                <w:sz w:val="22"/>
              </w:rPr>
            </w:pPr>
            <w:r w:rsidRPr="00AD26F5">
              <w:rPr>
                <w:sz w:val="22"/>
              </w:rPr>
              <w:t xml:space="preserve">Anykščių r. sav. </w:t>
            </w:r>
          </w:p>
          <w:p w14:paraId="7E9C2384" w14:textId="77777777" w:rsidR="0039081D" w:rsidRPr="00AD26F5" w:rsidRDefault="0039081D" w:rsidP="0039081D">
            <w:pPr>
              <w:rPr>
                <w:sz w:val="22"/>
              </w:rPr>
            </w:pPr>
            <w:r w:rsidRPr="00AD26F5">
              <w:rPr>
                <w:sz w:val="22"/>
              </w:rPr>
              <w:t>Svėdasų seniūnija</w:t>
            </w:r>
          </w:p>
          <w:p w14:paraId="470B7318" w14:textId="77777777" w:rsidR="0039081D" w:rsidRPr="00AD26F5" w:rsidRDefault="0039081D" w:rsidP="0039081D">
            <w:pPr>
              <w:rPr>
                <w:sz w:val="22"/>
              </w:rPr>
            </w:pPr>
            <w:r w:rsidRPr="00AD26F5">
              <w:rPr>
                <w:sz w:val="22"/>
              </w:rPr>
              <w:t>J. Tumo-Vaižganto g. 16,</w:t>
            </w:r>
          </w:p>
          <w:p w14:paraId="1D4B3F1B" w14:textId="77777777" w:rsidR="0039081D" w:rsidRPr="00AD26F5" w:rsidRDefault="0039081D" w:rsidP="0039081D">
            <w:pPr>
              <w:rPr>
                <w:sz w:val="22"/>
              </w:rPr>
            </w:pPr>
            <w:r w:rsidRPr="00AD26F5">
              <w:rPr>
                <w:sz w:val="22"/>
              </w:rPr>
              <w:t>29351 Svėdasai</w:t>
            </w:r>
          </w:p>
          <w:p w14:paraId="6AC0AB0C" w14:textId="77777777" w:rsidR="0039081D" w:rsidRDefault="0039081D" w:rsidP="0039081D">
            <w:pPr>
              <w:rPr>
                <w:sz w:val="22"/>
              </w:rPr>
            </w:pPr>
            <w:r w:rsidRPr="00AD26F5">
              <w:rPr>
                <w:sz w:val="22"/>
              </w:rPr>
              <w:t>Anykščių r.</w:t>
            </w:r>
          </w:p>
          <w:p w14:paraId="795C54D3" w14:textId="1ECF2751" w:rsidR="0013703E" w:rsidRPr="00AD26F5" w:rsidRDefault="0013703E" w:rsidP="0039081D">
            <w:pPr>
              <w:rPr>
                <w:sz w:val="22"/>
              </w:rPr>
            </w:pPr>
            <w:r w:rsidRPr="00AD26F5">
              <w:rPr>
                <w:sz w:val="22"/>
              </w:rPr>
              <w:t>Seniūnas Saulius Rasalas</w:t>
            </w:r>
          </w:p>
          <w:p w14:paraId="46894266" w14:textId="7D77EE78" w:rsidR="0039081D" w:rsidRPr="00AD26F5" w:rsidRDefault="0039081D" w:rsidP="0039081D">
            <w:pPr>
              <w:rPr>
                <w:sz w:val="22"/>
              </w:rPr>
            </w:pPr>
            <w:r w:rsidRPr="00AD26F5">
              <w:rPr>
                <w:sz w:val="22"/>
              </w:rPr>
              <w:t>tel. (</w:t>
            </w:r>
            <w:r>
              <w:rPr>
                <w:sz w:val="22"/>
              </w:rPr>
              <w:t>0</w:t>
            </w:r>
            <w:r w:rsidRPr="00AD26F5">
              <w:rPr>
                <w:sz w:val="22"/>
              </w:rPr>
              <w:t xml:space="preserve"> 381) 57672</w:t>
            </w:r>
          </w:p>
          <w:p w14:paraId="1AC516E7" w14:textId="77777777" w:rsidR="0039081D" w:rsidRPr="00AD26F5" w:rsidRDefault="0039081D" w:rsidP="0039081D">
            <w:pPr>
              <w:jc w:val="center"/>
              <w:rPr>
                <w:sz w:val="22"/>
              </w:rPr>
            </w:pPr>
          </w:p>
        </w:tc>
      </w:tr>
      <w:tr w:rsidR="0039081D" w:rsidRPr="00AD26F5" w14:paraId="3CA2BF16"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2C7366B" w14:textId="2CB42645" w:rsidR="0039081D" w:rsidRPr="00AD26F5" w:rsidRDefault="0039081D" w:rsidP="0039081D">
            <w:pPr>
              <w:jc w:val="center"/>
              <w:rPr>
                <w:sz w:val="22"/>
              </w:rPr>
            </w:pPr>
            <w:r w:rsidRPr="00AD26F5">
              <w:rPr>
                <w:sz w:val="22"/>
              </w:rPr>
              <w:t>15</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7FA3DA" w14:textId="77777777" w:rsidR="0039081D" w:rsidRPr="00AD26F5" w:rsidRDefault="0039081D" w:rsidP="0039081D">
            <w:r w:rsidRPr="00AD26F5">
              <w:t>Čiukų kaimo kapinės (Čiukų k., Svėdasų sen.)</w:t>
            </w:r>
          </w:p>
        </w:tc>
        <w:tc>
          <w:tcPr>
            <w:tcW w:w="2832" w:type="dxa"/>
            <w:tcBorders>
              <w:top w:val="single" w:sz="4" w:space="0" w:color="auto"/>
              <w:left w:val="single" w:sz="4" w:space="0" w:color="auto"/>
              <w:bottom w:val="single" w:sz="4" w:space="0" w:color="auto"/>
              <w:right w:val="single" w:sz="4" w:space="0" w:color="auto"/>
            </w:tcBorders>
            <w:hideMark/>
          </w:tcPr>
          <w:p w14:paraId="3EBDBB23"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FC0F87F" w14:textId="77777777" w:rsidR="0039081D" w:rsidRPr="00AD26F5" w:rsidRDefault="0039081D" w:rsidP="0039081D">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7909DE40" w14:textId="77777777" w:rsidR="0039081D" w:rsidRPr="00AD26F5" w:rsidRDefault="0039081D" w:rsidP="0039081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AA02D59"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DF8589E" w14:textId="77777777" w:rsidR="0039081D" w:rsidRPr="00AD26F5" w:rsidRDefault="0039081D" w:rsidP="0039081D">
            <w:pPr>
              <w:rPr>
                <w:sz w:val="22"/>
              </w:rPr>
            </w:pPr>
            <w:r w:rsidRPr="00AD26F5">
              <w:rPr>
                <w:sz w:val="22"/>
              </w:rPr>
              <w:t xml:space="preserve">Anykščių r. sav. </w:t>
            </w:r>
          </w:p>
          <w:p w14:paraId="7B6C8275" w14:textId="77777777" w:rsidR="0039081D" w:rsidRPr="00AD26F5" w:rsidRDefault="0039081D" w:rsidP="0039081D">
            <w:pPr>
              <w:rPr>
                <w:sz w:val="22"/>
              </w:rPr>
            </w:pPr>
            <w:r w:rsidRPr="00AD26F5">
              <w:rPr>
                <w:sz w:val="22"/>
              </w:rPr>
              <w:t>Svėdasų seniūnija</w:t>
            </w:r>
          </w:p>
          <w:p w14:paraId="0CD5B346" w14:textId="77777777" w:rsidR="0039081D" w:rsidRPr="00AD26F5" w:rsidRDefault="0039081D" w:rsidP="0039081D">
            <w:pPr>
              <w:rPr>
                <w:sz w:val="22"/>
              </w:rPr>
            </w:pPr>
            <w:r w:rsidRPr="00AD26F5">
              <w:rPr>
                <w:sz w:val="22"/>
              </w:rPr>
              <w:t>J. Tumo – Vaižganto g. 16,</w:t>
            </w:r>
          </w:p>
          <w:p w14:paraId="7D4B4623" w14:textId="77777777" w:rsidR="0039081D" w:rsidRPr="00AD26F5" w:rsidRDefault="0039081D" w:rsidP="0039081D">
            <w:pPr>
              <w:rPr>
                <w:sz w:val="22"/>
              </w:rPr>
            </w:pPr>
            <w:r w:rsidRPr="00AD26F5">
              <w:rPr>
                <w:sz w:val="22"/>
              </w:rPr>
              <w:t>29351 Svėdasai</w:t>
            </w:r>
          </w:p>
          <w:p w14:paraId="4BCEB861" w14:textId="77777777" w:rsidR="0039081D" w:rsidRDefault="0039081D" w:rsidP="0039081D">
            <w:pPr>
              <w:rPr>
                <w:sz w:val="22"/>
              </w:rPr>
            </w:pPr>
            <w:r w:rsidRPr="00AD26F5">
              <w:rPr>
                <w:sz w:val="22"/>
              </w:rPr>
              <w:t>Anykščių r.</w:t>
            </w:r>
          </w:p>
          <w:p w14:paraId="5E3E5782" w14:textId="3A038A50" w:rsidR="0013703E" w:rsidRPr="00AD26F5" w:rsidRDefault="0013703E" w:rsidP="0039081D">
            <w:pPr>
              <w:rPr>
                <w:sz w:val="22"/>
              </w:rPr>
            </w:pPr>
            <w:r w:rsidRPr="00AD26F5">
              <w:rPr>
                <w:sz w:val="22"/>
              </w:rPr>
              <w:t>Seniūnas Saulius Rasalas</w:t>
            </w:r>
          </w:p>
          <w:p w14:paraId="732E19A7" w14:textId="697284A8" w:rsidR="0039081D" w:rsidRPr="00AD26F5" w:rsidRDefault="0039081D" w:rsidP="0039081D">
            <w:pPr>
              <w:rPr>
                <w:sz w:val="22"/>
              </w:rPr>
            </w:pPr>
            <w:r w:rsidRPr="00AD26F5">
              <w:rPr>
                <w:sz w:val="22"/>
              </w:rPr>
              <w:t>tel. (</w:t>
            </w:r>
            <w:r>
              <w:rPr>
                <w:sz w:val="22"/>
              </w:rPr>
              <w:t>0</w:t>
            </w:r>
            <w:r w:rsidRPr="00AD26F5">
              <w:rPr>
                <w:sz w:val="22"/>
              </w:rPr>
              <w:t xml:space="preserve"> 381) 57672</w:t>
            </w:r>
          </w:p>
          <w:p w14:paraId="4A9B2337" w14:textId="77777777" w:rsidR="0039081D" w:rsidRPr="00AD26F5" w:rsidRDefault="0039081D" w:rsidP="0039081D">
            <w:pPr>
              <w:jc w:val="center"/>
              <w:rPr>
                <w:sz w:val="22"/>
              </w:rPr>
            </w:pPr>
          </w:p>
        </w:tc>
      </w:tr>
      <w:tr w:rsidR="0039081D" w:rsidRPr="00AD26F5" w14:paraId="41DB1317" w14:textId="77777777" w:rsidTr="0039081D">
        <w:trPr>
          <w:trHeight w:val="116"/>
        </w:trPr>
        <w:tc>
          <w:tcPr>
            <w:tcW w:w="704" w:type="dxa"/>
            <w:tcBorders>
              <w:top w:val="single" w:sz="4" w:space="0" w:color="auto"/>
              <w:left w:val="single" w:sz="4" w:space="0" w:color="auto"/>
              <w:bottom w:val="single" w:sz="4" w:space="0" w:color="auto"/>
              <w:right w:val="single" w:sz="4" w:space="0" w:color="auto"/>
            </w:tcBorders>
            <w:hideMark/>
          </w:tcPr>
          <w:p w14:paraId="4A897B1E" w14:textId="6FC168DC" w:rsidR="0039081D" w:rsidRPr="00AD26F5" w:rsidRDefault="0039081D" w:rsidP="0039081D">
            <w:pPr>
              <w:jc w:val="center"/>
              <w:rPr>
                <w:sz w:val="22"/>
              </w:rPr>
            </w:pPr>
            <w:r w:rsidRPr="00AD26F5">
              <w:rPr>
                <w:sz w:val="22"/>
              </w:rPr>
              <w:t>15</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7451CB8" w14:textId="77777777" w:rsidR="0039081D" w:rsidRPr="00AD26F5" w:rsidRDefault="0039081D" w:rsidP="0039081D">
            <w:r w:rsidRPr="00AD26F5">
              <w:t>Traupio miestelio kapinės (Maciūnų k., Traupio sen.)</w:t>
            </w:r>
          </w:p>
        </w:tc>
        <w:tc>
          <w:tcPr>
            <w:tcW w:w="2832" w:type="dxa"/>
            <w:tcBorders>
              <w:top w:val="single" w:sz="4" w:space="0" w:color="auto"/>
              <w:left w:val="single" w:sz="4" w:space="0" w:color="auto"/>
              <w:bottom w:val="single" w:sz="4" w:space="0" w:color="auto"/>
              <w:right w:val="single" w:sz="4" w:space="0" w:color="auto"/>
            </w:tcBorders>
            <w:hideMark/>
          </w:tcPr>
          <w:p w14:paraId="516B8B1F" w14:textId="77777777" w:rsidR="0039081D" w:rsidRPr="00AD26F5" w:rsidRDefault="0039081D" w:rsidP="0039081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25C4FAA8" w14:textId="058CAD6A" w:rsidR="0039081D" w:rsidRPr="0039081D" w:rsidRDefault="0039081D" w:rsidP="0039081D">
            <w:pPr>
              <w:jc w:val="center"/>
            </w:pPr>
            <w:r w:rsidRPr="0039081D">
              <w:t>2,4997</w:t>
            </w:r>
          </w:p>
        </w:tc>
        <w:tc>
          <w:tcPr>
            <w:tcW w:w="2520" w:type="dxa"/>
            <w:tcBorders>
              <w:top w:val="single" w:sz="4" w:space="0" w:color="auto"/>
              <w:left w:val="single" w:sz="4" w:space="0" w:color="auto"/>
              <w:bottom w:val="single" w:sz="4" w:space="0" w:color="auto"/>
              <w:right w:val="single" w:sz="4" w:space="0" w:color="auto"/>
            </w:tcBorders>
          </w:tcPr>
          <w:p w14:paraId="00E562C6" w14:textId="77777777" w:rsidR="0039081D" w:rsidRPr="0039081D" w:rsidRDefault="0039081D" w:rsidP="0039081D">
            <w:pPr>
              <w:jc w:val="center"/>
              <w:rPr>
                <w:sz w:val="22"/>
                <w:szCs w:val="22"/>
              </w:rPr>
            </w:pPr>
            <w:r w:rsidRPr="0039081D">
              <w:rPr>
                <w:sz w:val="22"/>
                <w:szCs w:val="22"/>
              </w:rPr>
              <w:t xml:space="preserve">Žemės sklypo unikalus </w:t>
            </w:r>
          </w:p>
          <w:p w14:paraId="7B0B004C" w14:textId="77777777" w:rsidR="0039081D" w:rsidRPr="0039081D" w:rsidRDefault="0039081D" w:rsidP="0039081D">
            <w:pPr>
              <w:jc w:val="center"/>
              <w:rPr>
                <w:sz w:val="22"/>
                <w:szCs w:val="22"/>
              </w:rPr>
            </w:pPr>
            <w:r w:rsidRPr="0039081D">
              <w:rPr>
                <w:sz w:val="22"/>
                <w:szCs w:val="22"/>
              </w:rPr>
              <w:t xml:space="preserve">Nr. 4400-6768-6180, </w:t>
            </w:r>
          </w:p>
          <w:p w14:paraId="10D0C312" w14:textId="7017508E" w:rsidR="0039081D" w:rsidRPr="0039081D" w:rsidRDefault="0039081D" w:rsidP="0039081D">
            <w:pPr>
              <w:jc w:val="center"/>
              <w:rPr>
                <w:sz w:val="22"/>
              </w:rPr>
            </w:pPr>
            <w:r w:rsidRPr="0039081D">
              <w:rPr>
                <w:sz w:val="22"/>
                <w:szCs w:val="22"/>
              </w:rPr>
              <w:t xml:space="preserve">2025-11-25 įregistruotas Nekilnojamojo turto registre </w:t>
            </w:r>
          </w:p>
        </w:tc>
        <w:tc>
          <w:tcPr>
            <w:tcW w:w="1701" w:type="dxa"/>
            <w:tcBorders>
              <w:top w:val="single" w:sz="4" w:space="0" w:color="auto"/>
              <w:left w:val="single" w:sz="4" w:space="0" w:color="auto"/>
              <w:bottom w:val="single" w:sz="4" w:space="0" w:color="auto"/>
              <w:right w:val="single" w:sz="4" w:space="0" w:color="auto"/>
            </w:tcBorders>
            <w:hideMark/>
          </w:tcPr>
          <w:p w14:paraId="33D83A52"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94218C9" w14:textId="77777777" w:rsidR="0039081D" w:rsidRPr="00AD26F5" w:rsidRDefault="0039081D" w:rsidP="0039081D">
            <w:pPr>
              <w:rPr>
                <w:sz w:val="22"/>
              </w:rPr>
            </w:pPr>
            <w:r w:rsidRPr="00AD26F5">
              <w:rPr>
                <w:sz w:val="22"/>
              </w:rPr>
              <w:t>UAB Anykščių</w:t>
            </w:r>
          </w:p>
          <w:p w14:paraId="47BD84F3" w14:textId="77777777" w:rsidR="0039081D" w:rsidRPr="00AD26F5" w:rsidRDefault="0039081D" w:rsidP="0039081D">
            <w:pPr>
              <w:rPr>
                <w:sz w:val="22"/>
              </w:rPr>
            </w:pPr>
            <w:r w:rsidRPr="00AD26F5">
              <w:rPr>
                <w:sz w:val="22"/>
              </w:rPr>
              <w:t xml:space="preserve"> komunalinis ūkis</w:t>
            </w:r>
          </w:p>
          <w:p w14:paraId="4CA24561" w14:textId="77777777" w:rsidR="0039081D" w:rsidRPr="00AD26F5" w:rsidRDefault="0039081D" w:rsidP="0039081D">
            <w:pPr>
              <w:rPr>
                <w:sz w:val="22"/>
              </w:rPr>
            </w:pPr>
            <w:r w:rsidRPr="00AD26F5">
              <w:rPr>
                <w:sz w:val="22"/>
              </w:rPr>
              <w:t>Gegužės g. 47</w:t>
            </w:r>
          </w:p>
          <w:p w14:paraId="084C71AF" w14:textId="77777777" w:rsidR="0039081D" w:rsidRDefault="0039081D" w:rsidP="0039081D">
            <w:pPr>
              <w:rPr>
                <w:sz w:val="22"/>
              </w:rPr>
            </w:pPr>
            <w:r w:rsidRPr="00AD26F5">
              <w:rPr>
                <w:sz w:val="22"/>
              </w:rPr>
              <w:t xml:space="preserve">Anykščiai </w:t>
            </w:r>
          </w:p>
          <w:p w14:paraId="689CF4FD" w14:textId="2599E616" w:rsidR="0013703E" w:rsidRPr="00AD26F5" w:rsidRDefault="0013703E" w:rsidP="0039081D">
            <w:pPr>
              <w:rPr>
                <w:sz w:val="22"/>
              </w:rPr>
            </w:pPr>
            <w:r w:rsidRPr="00AD26F5">
              <w:rPr>
                <w:sz w:val="22"/>
              </w:rPr>
              <w:t>Padalinio vadovas Kęstutis Šermukšnis</w:t>
            </w:r>
          </w:p>
          <w:p w14:paraId="01AD3814" w14:textId="57CEBD95" w:rsidR="0039081D" w:rsidRPr="00AD26F5" w:rsidRDefault="0039081D" w:rsidP="0039081D">
            <w:pPr>
              <w:rPr>
                <w:sz w:val="22"/>
              </w:rPr>
            </w:pPr>
            <w:r w:rsidRPr="00AD26F5">
              <w:rPr>
                <w:sz w:val="22"/>
              </w:rPr>
              <w:lastRenderedPageBreak/>
              <w:t>tel. (</w:t>
            </w:r>
            <w:r>
              <w:rPr>
                <w:sz w:val="22"/>
              </w:rPr>
              <w:t>0</w:t>
            </w:r>
            <w:r w:rsidRPr="00AD26F5">
              <w:rPr>
                <w:sz w:val="22"/>
              </w:rPr>
              <w:t xml:space="preserve"> 381) 42687</w:t>
            </w:r>
          </w:p>
          <w:p w14:paraId="6D4D1993" w14:textId="77777777" w:rsidR="0039081D" w:rsidRPr="00AD26F5" w:rsidRDefault="0039081D" w:rsidP="0039081D">
            <w:pPr>
              <w:rPr>
                <w:sz w:val="22"/>
              </w:rPr>
            </w:pPr>
            <w:r w:rsidRPr="00AD26F5">
              <w:rPr>
                <w:sz w:val="22"/>
              </w:rPr>
              <w:t>el. p.</w:t>
            </w:r>
            <w:r w:rsidRPr="00AD26F5">
              <w:t xml:space="preserve"> </w:t>
            </w:r>
            <w:hyperlink r:id="rId31" w:history="1">
              <w:r w:rsidRPr="00AD26F5">
                <w:rPr>
                  <w:rStyle w:val="Hipersaitas"/>
                  <w:color w:val="auto"/>
                  <w:szCs w:val="24"/>
                </w:rPr>
                <w:t>info@anykom.lt</w:t>
              </w:r>
            </w:hyperlink>
          </w:p>
        </w:tc>
      </w:tr>
      <w:tr w:rsidR="0039081D" w:rsidRPr="00AD26F5" w14:paraId="18873DD6"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0C783F7C" w14:textId="7A666F53" w:rsidR="0039081D" w:rsidRPr="00AD26F5" w:rsidRDefault="0039081D" w:rsidP="0039081D">
            <w:pPr>
              <w:jc w:val="center"/>
              <w:rPr>
                <w:sz w:val="22"/>
              </w:rPr>
            </w:pPr>
            <w:r w:rsidRPr="00AD26F5">
              <w:rPr>
                <w:sz w:val="22"/>
              </w:rPr>
              <w:lastRenderedPageBreak/>
              <w:t>1</w:t>
            </w:r>
            <w:r>
              <w:rPr>
                <w:sz w:val="22"/>
              </w:rPr>
              <w:t>60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C2841A0" w14:textId="77777777" w:rsidR="0039081D" w:rsidRPr="00AD26F5" w:rsidRDefault="0039081D" w:rsidP="0039081D">
            <w:r w:rsidRPr="00AD26F5">
              <w:t xml:space="preserve">Šapio kaimo kapinės (Šapio k., Traupio sen.) </w:t>
            </w:r>
          </w:p>
        </w:tc>
        <w:tc>
          <w:tcPr>
            <w:tcW w:w="2832" w:type="dxa"/>
            <w:tcBorders>
              <w:top w:val="single" w:sz="4" w:space="0" w:color="auto"/>
              <w:left w:val="single" w:sz="4" w:space="0" w:color="auto"/>
              <w:bottom w:val="single" w:sz="4" w:space="0" w:color="auto"/>
              <w:right w:val="single" w:sz="4" w:space="0" w:color="auto"/>
            </w:tcBorders>
            <w:hideMark/>
          </w:tcPr>
          <w:p w14:paraId="2F6A7F34"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39EACE8" w14:textId="77777777" w:rsidR="0039081D" w:rsidRPr="00AD26F5" w:rsidRDefault="0039081D" w:rsidP="0039081D">
            <w:pPr>
              <w:jc w:val="center"/>
            </w:pPr>
            <w:r w:rsidRPr="00AD26F5">
              <w:t>0,0523</w:t>
            </w:r>
          </w:p>
        </w:tc>
        <w:tc>
          <w:tcPr>
            <w:tcW w:w="2520" w:type="dxa"/>
            <w:tcBorders>
              <w:top w:val="single" w:sz="4" w:space="0" w:color="auto"/>
              <w:left w:val="single" w:sz="4" w:space="0" w:color="auto"/>
              <w:bottom w:val="single" w:sz="4" w:space="0" w:color="auto"/>
              <w:right w:val="single" w:sz="4" w:space="0" w:color="auto"/>
            </w:tcBorders>
            <w:hideMark/>
          </w:tcPr>
          <w:p w14:paraId="195C10E8" w14:textId="77777777" w:rsidR="0039081D" w:rsidRPr="00AD26F5" w:rsidRDefault="0039081D" w:rsidP="0039081D">
            <w:pPr>
              <w:jc w:val="center"/>
              <w:rPr>
                <w:sz w:val="22"/>
              </w:rPr>
            </w:pPr>
            <w:r w:rsidRPr="00AD26F5">
              <w:rPr>
                <w:sz w:val="22"/>
              </w:rPr>
              <w:t>Žemės sklypo unikalus</w:t>
            </w:r>
          </w:p>
          <w:p w14:paraId="7C0158D6" w14:textId="77777777" w:rsidR="0039081D" w:rsidRPr="00AD26F5" w:rsidRDefault="0039081D" w:rsidP="0039081D">
            <w:pPr>
              <w:jc w:val="center"/>
              <w:rPr>
                <w:sz w:val="22"/>
              </w:rPr>
            </w:pPr>
            <w:r w:rsidRPr="00AD26F5">
              <w:rPr>
                <w:sz w:val="22"/>
              </w:rPr>
              <w:t xml:space="preserve"> Nr. 4400-5473-8279,</w:t>
            </w:r>
          </w:p>
          <w:p w14:paraId="5ABA11A9" w14:textId="77777777" w:rsidR="0039081D" w:rsidRPr="00AD26F5" w:rsidRDefault="0039081D" w:rsidP="0039081D">
            <w:pPr>
              <w:jc w:val="center"/>
              <w:rPr>
                <w:sz w:val="22"/>
              </w:rPr>
            </w:pPr>
            <w:r w:rsidRPr="00AD26F5">
              <w:rPr>
                <w:sz w:val="22"/>
              </w:rPr>
              <w:t>2020-09-02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2F446D6B" w14:textId="77777777" w:rsidR="0039081D" w:rsidRPr="00AD26F5" w:rsidRDefault="0039081D" w:rsidP="0039081D">
            <w:pPr>
              <w:jc w:val="center"/>
            </w:pPr>
            <w:r w:rsidRPr="00AD26F5">
              <w:t xml:space="preserve"> </w:t>
            </w:r>
            <w:r w:rsidRPr="00AD26F5">
              <w:rPr>
                <w:sz w:val="22"/>
              </w:rPr>
              <w:t xml:space="preserve">unikalus kodas </w:t>
            </w:r>
            <w:r w:rsidRPr="00AD26F5">
              <w:t>30382</w:t>
            </w:r>
          </w:p>
        </w:tc>
        <w:tc>
          <w:tcPr>
            <w:tcW w:w="3973" w:type="dxa"/>
            <w:tcBorders>
              <w:top w:val="single" w:sz="4" w:space="0" w:color="auto"/>
              <w:left w:val="single" w:sz="4" w:space="0" w:color="auto"/>
              <w:bottom w:val="single" w:sz="4" w:space="0" w:color="auto"/>
              <w:right w:val="single" w:sz="4" w:space="0" w:color="auto"/>
            </w:tcBorders>
          </w:tcPr>
          <w:p w14:paraId="6F26605C" w14:textId="77777777" w:rsidR="0039081D" w:rsidRPr="00AD26F5" w:rsidRDefault="0039081D" w:rsidP="0039081D">
            <w:pPr>
              <w:rPr>
                <w:sz w:val="22"/>
              </w:rPr>
            </w:pPr>
            <w:r w:rsidRPr="00AD26F5">
              <w:rPr>
                <w:sz w:val="22"/>
              </w:rPr>
              <w:t xml:space="preserve">Anykščių r. sav. </w:t>
            </w:r>
          </w:p>
          <w:p w14:paraId="2E4B95FF" w14:textId="77777777" w:rsidR="0039081D" w:rsidRPr="00AD26F5" w:rsidRDefault="0039081D" w:rsidP="0039081D">
            <w:pPr>
              <w:rPr>
                <w:sz w:val="22"/>
              </w:rPr>
            </w:pPr>
            <w:r w:rsidRPr="00AD26F5">
              <w:rPr>
                <w:sz w:val="22"/>
              </w:rPr>
              <w:t>Traupio seniūnija</w:t>
            </w:r>
          </w:p>
          <w:p w14:paraId="24C612C2" w14:textId="77777777" w:rsidR="0039081D" w:rsidRPr="00AD26F5" w:rsidRDefault="0039081D" w:rsidP="0039081D">
            <w:pPr>
              <w:rPr>
                <w:sz w:val="22"/>
              </w:rPr>
            </w:pPr>
            <w:r w:rsidRPr="00AD26F5">
              <w:rPr>
                <w:sz w:val="22"/>
              </w:rPr>
              <w:t>Nevėžio g. 9,</w:t>
            </w:r>
          </w:p>
          <w:p w14:paraId="5DCA5C04" w14:textId="77777777" w:rsidR="0039081D" w:rsidRPr="00AD26F5" w:rsidRDefault="0039081D" w:rsidP="0039081D">
            <w:pPr>
              <w:rPr>
                <w:sz w:val="22"/>
              </w:rPr>
            </w:pPr>
            <w:r w:rsidRPr="00AD26F5">
              <w:rPr>
                <w:sz w:val="22"/>
              </w:rPr>
              <w:t>29293 Traupis</w:t>
            </w:r>
          </w:p>
          <w:p w14:paraId="3738E07E" w14:textId="77777777" w:rsidR="0039081D" w:rsidRDefault="0039081D" w:rsidP="0039081D">
            <w:pPr>
              <w:rPr>
                <w:sz w:val="22"/>
              </w:rPr>
            </w:pPr>
            <w:r w:rsidRPr="00AD26F5">
              <w:rPr>
                <w:sz w:val="22"/>
              </w:rPr>
              <w:t>Anykščių r.</w:t>
            </w:r>
          </w:p>
          <w:p w14:paraId="62656D83" w14:textId="791A9814" w:rsidR="0013703E" w:rsidRPr="00AD26F5" w:rsidRDefault="0013703E" w:rsidP="0039081D">
            <w:pPr>
              <w:rPr>
                <w:sz w:val="22"/>
              </w:rPr>
            </w:pPr>
            <w:r w:rsidRPr="00AD26F5">
              <w:rPr>
                <w:sz w:val="22"/>
              </w:rPr>
              <w:t>Seniūnė Daiva Tolušytė</w:t>
            </w:r>
          </w:p>
          <w:p w14:paraId="22B1DC03" w14:textId="43AF97C3" w:rsidR="0039081D" w:rsidRPr="00AD26F5" w:rsidRDefault="0039081D" w:rsidP="0039081D">
            <w:pPr>
              <w:rPr>
                <w:sz w:val="22"/>
              </w:rPr>
            </w:pPr>
            <w:r w:rsidRPr="00AD26F5">
              <w:rPr>
                <w:sz w:val="22"/>
              </w:rPr>
              <w:t>tel. (</w:t>
            </w:r>
            <w:r>
              <w:rPr>
                <w:sz w:val="22"/>
              </w:rPr>
              <w:t>0</w:t>
            </w:r>
            <w:r w:rsidRPr="00AD26F5">
              <w:rPr>
                <w:sz w:val="22"/>
              </w:rPr>
              <w:t xml:space="preserve"> 381) 77535</w:t>
            </w:r>
          </w:p>
          <w:p w14:paraId="1C523350" w14:textId="77777777" w:rsidR="0039081D" w:rsidRPr="00AD26F5" w:rsidRDefault="0039081D" w:rsidP="0039081D">
            <w:pPr>
              <w:jc w:val="center"/>
              <w:rPr>
                <w:sz w:val="22"/>
              </w:rPr>
            </w:pPr>
          </w:p>
        </w:tc>
      </w:tr>
      <w:tr w:rsidR="0039081D" w:rsidRPr="00AD26F5" w14:paraId="79911BFE" w14:textId="77777777" w:rsidTr="0039081D">
        <w:trPr>
          <w:trHeight w:val="116"/>
        </w:trPr>
        <w:tc>
          <w:tcPr>
            <w:tcW w:w="704" w:type="dxa"/>
            <w:tcBorders>
              <w:top w:val="single" w:sz="4" w:space="0" w:color="auto"/>
              <w:left w:val="single" w:sz="4" w:space="0" w:color="auto"/>
              <w:bottom w:val="single" w:sz="4" w:space="0" w:color="auto"/>
              <w:right w:val="single" w:sz="4" w:space="0" w:color="auto"/>
            </w:tcBorders>
            <w:hideMark/>
          </w:tcPr>
          <w:p w14:paraId="175BEFF2" w14:textId="45A1636D" w:rsidR="0039081D" w:rsidRPr="00AD26F5" w:rsidRDefault="0039081D" w:rsidP="0039081D">
            <w:pPr>
              <w:jc w:val="center"/>
              <w:rPr>
                <w:sz w:val="22"/>
              </w:rPr>
            </w:pPr>
            <w:r w:rsidRPr="00AD26F5">
              <w:rPr>
                <w:sz w:val="22"/>
              </w:rPr>
              <w:t>1</w:t>
            </w:r>
            <w:r>
              <w:rPr>
                <w:sz w:val="22"/>
              </w:rPr>
              <w:t>61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D10C90B" w14:textId="77777777" w:rsidR="0039081D" w:rsidRPr="00AD26F5" w:rsidRDefault="0039081D" w:rsidP="0039081D">
            <w:r w:rsidRPr="00AD26F5">
              <w:t>Levaniškių kaimo kapinės (Levaniškių k., Traupio sen.)</w:t>
            </w:r>
          </w:p>
        </w:tc>
        <w:tc>
          <w:tcPr>
            <w:tcW w:w="2832" w:type="dxa"/>
            <w:tcBorders>
              <w:top w:val="single" w:sz="4" w:space="0" w:color="auto"/>
              <w:left w:val="single" w:sz="4" w:space="0" w:color="auto"/>
              <w:bottom w:val="single" w:sz="4" w:space="0" w:color="auto"/>
              <w:right w:val="single" w:sz="4" w:space="0" w:color="auto"/>
            </w:tcBorders>
            <w:hideMark/>
          </w:tcPr>
          <w:p w14:paraId="47FD7254" w14:textId="77777777" w:rsidR="0039081D" w:rsidRPr="00AD26F5" w:rsidRDefault="0039081D" w:rsidP="0039081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6117D75B" w14:textId="09117B54" w:rsidR="0039081D" w:rsidRPr="00AD26F5" w:rsidRDefault="0039081D" w:rsidP="0039081D">
            <w:pPr>
              <w:jc w:val="center"/>
            </w:pPr>
            <w:r>
              <w:t>0,1584</w:t>
            </w:r>
          </w:p>
        </w:tc>
        <w:tc>
          <w:tcPr>
            <w:tcW w:w="2520" w:type="dxa"/>
            <w:tcBorders>
              <w:top w:val="single" w:sz="4" w:space="0" w:color="auto"/>
              <w:left w:val="single" w:sz="4" w:space="0" w:color="auto"/>
              <w:bottom w:val="single" w:sz="4" w:space="0" w:color="auto"/>
              <w:right w:val="single" w:sz="4" w:space="0" w:color="auto"/>
            </w:tcBorders>
          </w:tcPr>
          <w:p w14:paraId="7EB502E1" w14:textId="77777777" w:rsidR="0039081D" w:rsidRPr="003F617E" w:rsidRDefault="0039081D" w:rsidP="0039081D">
            <w:pPr>
              <w:jc w:val="center"/>
              <w:rPr>
                <w:sz w:val="22"/>
                <w:szCs w:val="22"/>
              </w:rPr>
            </w:pPr>
            <w:r w:rsidRPr="003F617E">
              <w:rPr>
                <w:sz w:val="22"/>
                <w:szCs w:val="22"/>
              </w:rPr>
              <w:t>Žemės sklypo unikalus</w:t>
            </w:r>
          </w:p>
          <w:p w14:paraId="013C68E1" w14:textId="77777777" w:rsidR="0039081D" w:rsidRPr="003F617E" w:rsidRDefault="0039081D" w:rsidP="0039081D">
            <w:pPr>
              <w:jc w:val="center"/>
              <w:rPr>
                <w:sz w:val="22"/>
                <w:szCs w:val="22"/>
              </w:rPr>
            </w:pPr>
            <w:r w:rsidRPr="003F617E">
              <w:rPr>
                <w:sz w:val="22"/>
                <w:szCs w:val="22"/>
              </w:rPr>
              <w:t>Nr. 4400-</w:t>
            </w:r>
            <w:r>
              <w:rPr>
                <w:sz w:val="22"/>
                <w:szCs w:val="22"/>
              </w:rPr>
              <w:t>6373-6483</w:t>
            </w:r>
            <w:r w:rsidRPr="003F617E">
              <w:rPr>
                <w:sz w:val="22"/>
                <w:szCs w:val="22"/>
              </w:rPr>
              <w:t>,</w:t>
            </w:r>
          </w:p>
          <w:p w14:paraId="6AADABE7" w14:textId="05902C06" w:rsidR="0039081D" w:rsidRPr="00AD26F5" w:rsidRDefault="0039081D" w:rsidP="0039081D">
            <w:pPr>
              <w:jc w:val="center"/>
              <w:rPr>
                <w:sz w:val="22"/>
              </w:rPr>
            </w:pPr>
            <w:r>
              <w:rPr>
                <w:sz w:val="22"/>
                <w:szCs w:val="22"/>
              </w:rPr>
              <w:t xml:space="preserve">2024-06-07 </w:t>
            </w:r>
            <w:r w:rsidRPr="003F617E">
              <w:rPr>
                <w:sz w:val="22"/>
                <w:szCs w:val="22"/>
              </w:rPr>
              <w:t xml:space="preserve">įregistruotas </w:t>
            </w:r>
            <w:r>
              <w:rPr>
                <w:sz w:val="22"/>
                <w:szCs w:val="22"/>
              </w:rPr>
              <w:t>N</w:t>
            </w:r>
            <w:r w:rsidRPr="003F617E">
              <w:rPr>
                <w:sz w:val="22"/>
                <w:szCs w:val="22"/>
              </w:rPr>
              <w:t>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23A8A1B3" w14:textId="77777777" w:rsidR="0039081D" w:rsidRPr="00AD26F5" w:rsidRDefault="0039081D" w:rsidP="0039081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7500F45" w14:textId="77777777" w:rsidR="0039081D" w:rsidRPr="00AD26F5" w:rsidRDefault="0039081D" w:rsidP="0039081D">
            <w:pPr>
              <w:rPr>
                <w:sz w:val="22"/>
              </w:rPr>
            </w:pPr>
            <w:r w:rsidRPr="00AD26F5">
              <w:rPr>
                <w:sz w:val="22"/>
              </w:rPr>
              <w:t xml:space="preserve">Anykščių r. sav. </w:t>
            </w:r>
          </w:p>
          <w:p w14:paraId="7566893A" w14:textId="77777777" w:rsidR="0039081D" w:rsidRPr="00AD26F5" w:rsidRDefault="0039081D" w:rsidP="0039081D">
            <w:pPr>
              <w:rPr>
                <w:sz w:val="22"/>
              </w:rPr>
            </w:pPr>
            <w:r w:rsidRPr="00AD26F5">
              <w:rPr>
                <w:sz w:val="22"/>
              </w:rPr>
              <w:t>Traupio seniūnija</w:t>
            </w:r>
          </w:p>
          <w:p w14:paraId="79AB7AFD" w14:textId="77777777" w:rsidR="0039081D" w:rsidRPr="00AD26F5" w:rsidRDefault="0039081D" w:rsidP="0039081D">
            <w:pPr>
              <w:rPr>
                <w:sz w:val="22"/>
              </w:rPr>
            </w:pPr>
            <w:r w:rsidRPr="00AD26F5">
              <w:rPr>
                <w:sz w:val="22"/>
              </w:rPr>
              <w:t>Nevėžio g. 9,</w:t>
            </w:r>
          </w:p>
          <w:p w14:paraId="429A451B" w14:textId="77777777" w:rsidR="0039081D" w:rsidRPr="00AD26F5" w:rsidRDefault="0039081D" w:rsidP="0039081D">
            <w:pPr>
              <w:rPr>
                <w:sz w:val="22"/>
              </w:rPr>
            </w:pPr>
            <w:r w:rsidRPr="00AD26F5">
              <w:rPr>
                <w:sz w:val="22"/>
              </w:rPr>
              <w:t>29293 Traupis</w:t>
            </w:r>
          </w:p>
          <w:p w14:paraId="3359E6C4" w14:textId="77777777" w:rsidR="0039081D" w:rsidRDefault="0039081D" w:rsidP="0039081D">
            <w:pPr>
              <w:rPr>
                <w:sz w:val="22"/>
              </w:rPr>
            </w:pPr>
            <w:r w:rsidRPr="00AD26F5">
              <w:rPr>
                <w:sz w:val="22"/>
              </w:rPr>
              <w:t>Anykščių r.</w:t>
            </w:r>
          </w:p>
          <w:p w14:paraId="6D7D83F6" w14:textId="680976AD" w:rsidR="0013703E" w:rsidRPr="00AD26F5" w:rsidRDefault="0013703E" w:rsidP="0039081D">
            <w:pPr>
              <w:rPr>
                <w:sz w:val="22"/>
              </w:rPr>
            </w:pPr>
            <w:r w:rsidRPr="00AD26F5">
              <w:rPr>
                <w:sz w:val="22"/>
              </w:rPr>
              <w:t>Seniūnė Daiva Tolušytė</w:t>
            </w:r>
          </w:p>
          <w:p w14:paraId="041A1265" w14:textId="4C7C14A9" w:rsidR="0039081D" w:rsidRPr="00AD26F5" w:rsidRDefault="0039081D" w:rsidP="0039081D">
            <w:pPr>
              <w:rPr>
                <w:sz w:val="22"/>
              </w:rPr>
            </w:pPr>
            <w:r w:rsidRPr="00AD26F5">
              <w:rPr>
                <w:sz w:val="22"/>
              </w:rPr>
              <w:t>tel. (</w:t>
            </w:r>
            <w:r>
              <w:rPr>
                <w:sz w:val="22"/>
              </w:rPr>
              <w:t>0</w:t>
            </w:r>
            <w:r w:rsidRPr="00AD26F5">
              <w:rPr>
                <w:sz w:val="22"/>
              </w:rPr>
              <w:t xml:space="preserve"> 381) 77535</w:t>
            </w:r>
          </w:p>
          <w:p w14:paraId="774051DA" w14:textId="77777777" w:rsidR="0039081D" w:rsidRPr="00AD26F5" w:rsidRDefault="0039081D" w:rsidP="0039081D">
            <w:pPr>
              <w:jc w:val="center"/>
              <w:rPr>
                <w:sz w:val="22"/>
              </w:rPr>
            </w:pPr>
          </w:p>
        </w:tc>
      </w:tr>
      <w:tr w:rsidR="007C186D" w:rsidRPr="00AD26F5" w14:paraId="7A712B7D" w14:textId="77777777" w:rsidTr="007C186D">
        <w:trPr>
          <w:trHeight w:val="116"/>
        </w:trPr>
        <w:tc>
          <w:tcPr>
            <w:tcW w:w="704" w:type="dxa"/>
            <w:tcBorders>
              <w:top w:val="single" w:sz="4" w:space="0" w:color="auto"/>
              <w:left w:val="single" w:sz="4" w:space="0" w:color="auto"/>
              <w:bottom w:val="single" w:sz="4" w:space="0" w:color="auto"/>
              <w:right w:val="single" w:sz="4" w:space="0" w:color="auto"/>
            </w:tcBorders>
            <w:hideMark/>
          </w:tcPr>
          <w:p w14:paraId="4EEBCC98" w14:textId="187DB40E" w:rsidR="007C186D" w:rsidRPr="00AD26F5" w:rsidRDefault="007C186D" w:rsidP="007C186D">
            <w:pPr>
              <w:jc w:val="center"/>
              <w:rPr>
                <w:sz w:val="22"/>
              </w:rPr>
            </w:pPr>
            <w:r w:rsidRPr="00AD26F5">
              <w:rPr>
                <w:sz w:val="22"/>
              </w:rPr>
              <w:t>16</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714BDA8" w14:textId="77777777" w:rsidR="007C186D" w:rsidRPr="00AD26F5" w:rsidRDefault="007C186D" w:rsidP="007C186D">
            <w:r w:rsidRPr="00AD26F5">
              <w:t xml:space="preserve">Užuraisčių kaimo kapinės (Užuraisčių k., Traupio sen.) </w:t>
            </w:r>
          </w:p>
        </w:tc>
        <w:tc>
          <w:tcPr>
            <w:tcW w:w="2832" w:type="dxa"/>
            <w:tcBorders>
              <w:top w:val="single" w:sz="4" w:space="0" w:color="auto"/>
              <w:left w:val="single" w:sz="4" w:space="0" w:color="auto"/>
              <w:bottom w:val="single" w:sz="4" w:space="0" w:color="auto"/>
              <w:right w:val="single" w:sz="4" w:space="0" w:color="auto"/>
            </w:tcBorders>
            <w:hideMark/>
          </w:tcPr>
          <w:p w14:paraId="01BCB917" w14:textId="77777777" w:rsidR="007C186D" w:rsidRPr="00AD26F5" w:rsidRDefault="007C186D" w:rsidP="007C186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40155FC7" w14:textId="2272BED4" w:rsidR="007C186D" w:rsidRPr="007C186D" w:rsidRDefault="007C186D" w:rsidP="007C186D">
            <w:pPr>
              <w:jc w:val="center"/>
            </w:pPr>
            <w:r w:rsidRPr="007C186D">
              <w:t>0,0617</w:t>
            </w:r>
          </w:p>
        </w:tc>
        <w:tc>
          <w:tcPr>
            <w:tcW w:w="2520" w:type="dxa"/>
            <w:tcBorders>
              <w:top w:val="single" w:sz="4" w:space="0" w:color="auto"/>
              <w:left w:val="single" w:sz="4" w:space="0" w:color="auto"/>
              <w:bottom w:val="single" w:sz="4" w:space="0" w:color="auto"/>
              <w:right w:val="single" w:sz="4" w:space="0" w:color="auto"/>
            </w:tcBorders>
          </w:tcPr>
          <w:p w14:paraId="270F9F3D" w14:textId="77777777" w:rsidR="007C186D" w:rsidRPr="007C186D" w:rsidRDefault="007C186D" w:rsidP="007C186D">
            <w:pPr>
              <w:jc w:val="center"/>
              <w:rPr>
                <w:sz w:val="22"/>
                <w:szCs w:val="22"/>
              </w:rPr>
            </w:pPr>
            <w:r w:rsidRPr="007C186D">
              <w:rPr>
                <w:sz w:val="22"/>
                <w:szCs w:val="22"/>
              </w:rPr>
              <w:t>Žemės sklypo unikalus</w:t>
            </w:r>
          </w:p>
          <w:p w14:paraId="1D5CAF52" w14:textId="77777777" w:rsidR="007C186D" w:rsidRPr="007C186D" w:rsidRDefault="007C186D" w:rsidP="007C186D">
            <w:pPr>
              <w:jc w:val="center"/>
              <w:rPr>
                <w:sz w:val="22"/>
                <w:szCs w:val="22"/>
              </w:rPr>
            </w:pPr>
            <w:r w:rsidRPr="007C186D">
              <w:rPr>
                <w:sz w:val="22"/>
                <w:szCs w:val="22"/>
              </w:rPr>
              <w:t>Nr. 4400-6768-5883,</w:t>
            </w:r>
          </w:p>
          <w:p w14:paraId="0F082685" w14:textId="07BE8D32" w:rsidR="007C186D" w:rsidRPr="007C186D" w:rsidRDefault="007C186D" w:rsidP="007C186D">
            <w:pPr>
              <w:jc w:val="center"/>
              <w:rPr>
                <w:sz w:val="22"/>
              </w:rPr>
            </w:pPr>
            <w:r w:rsidRPr="007C186D">
              <w:rPr>
                <w:sz w:val="22"/>
                <w:szCs w:val="22"/>
              </w:rPr>
              <w:t>2026-01-14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46BA82E6"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C3C8F70" w14:textId="77777777" w:rsidR="007C186D" w:rsidRPr="00AD26F5" w:rsidRDefault="007C186D" w:rsidP="007C186D">
            <w:pPr>
              <w:rPr>
                <w:sz w:val="22"/>
              </w:rPr>
            </w:pPr>
            <w:r w:rsidRPr="00AD26F5">
              <w:rPr>
                <w:sz w:val="22"/>
              </w:rPr>
              <w:t xml:space="preserve">Anykščių r. sav. </w:t>
            </w:r>
          </w:p>
          <w:p w14:paraId="3A57AC61" w14:textId="77777777" w:rsidR="007C186D" w:rsidRPr="00AD26F5" w:rsidRDefault="007C186D" w:rsidP="007C186D">
            <w:pPr>
              <w:rPr>
                <w:sz w:val="22"/>
              </w:rPr>
            </w:pPr>
            <w:r w:rsidRPr="00AD26F5">
              <w:rPr>
                <w:sz w:val="22"/>
              </w:rPr>
              <w:t>Traupio seniūnija</w:t>
            </w:r>
          </w:p>
          <w:p w14:paraId="507CE645" w14:textId="77777777" w:rsidR="007C186D" w:rsidRPr="00AD26F5" w:rsidRDefault="007C186D" w:rsidP="007C186D">
            <w:pPr>
              <w:rPr>
                <w:sz w:val="22"/>
              </w:rPr>
            </w:pPr>
            <w:r w:rsidRPr="00AD26F5">
              <w:rPr>
                <w:sz w:val="22"/>
              </w:rPr>
              <w:t>Nevėžio g. 9,</w:t>
            </w:r>
          </w:p>
          <w:p w14:paraId="629AC785" w14:textId="77777777" w:rsidR="007C186D" w:rsidRPr="00AD26F5" w:rsidRDefault="007C186D" w:rsidP="007C186D">
            <w:pPr>
              <w:rPr>
                <w:sz w:val="22"/>
              </w:rPr>
            </w:pPr>
            <w:r w:rsidRPr="00AD26F5">
              <w:rPr>
                <w:sz w:val="22"/>
              </w:rPr>
              <w:t>29293 Traupis</w:t>
            </w:r>
          </w:p>
          <w:p w14:paraId="66E52D14" w14:textId="77777777" w:rsidR="007C186D" w:rsidRDefault="007C186D" w:rsidP="007C186D">
            <w:pPr>
              <w:rPr>
                <w:sz w:val="22"/>
              </w:rPr>
            </w:pPr>
            <w:r w:rsidRPr="00AD26F5">
              <w:rPr>
                <w:sz w:val="22"/>
              </w:rPr>
              <w:t>Anykščių r.</w:t>
            </w:r>
          </w:p>
          <w:p w14:paraId="71492D4B" w14:textId="0F6E03DA" w:rsidR="0013703E" w:rsidRPr="00AD26F5" w:rsidRDefault="0013703E" w:rsidP="007C186D">
            <w:pPr>
              <w:rPr>
                <w:sz w:val="22"/>
              </w:rPr>
            </w:pPr>
            <w:r w:rsidRPr="00AD26F5">
              <w:rPr>
                <w:sz w:val="22"/>
              </w:rPr>
              <w:t>Seniūnė Daiva Tolušytė</w:t>
            </w:r>
          </w:p>
          <w:p w14:paraId="5CD83D73" w14:textId="627264A7" w:rsidR="007C186D" w:rsidRPr="00AD26F5" w:rsidRDefault="007C186D" w:rsidP="007C186D">
            <w:pPr>
              <w:rPr>
                <w:sz w:val="22"/>
              </w:rPr>
            </w:pPr>
            <w:r w:rsidRPr="00AD26F5">
              <w:rPr>
                <w:sz w:val="22"/>
              </w:rPr>
              <w:t>tel. (</w:t>
            </w:r>
            <w:r>
              <w:rPr>
                <w:sz w:val="22"/>
              </w:rPr>
              <w:t>0</w:t>
            </w:r>
            <w:r w:rsidRPr="00AD26F5">
              <w:rPr>
                <w:sz w:val="22"/>
              </w:rPr>
              <w:t xml:space="preserve"> 381) 77535</w:t>
            </w:r>
          </w:p>
          <w:p w14:paraId="6EBA418A" w14:textId="77777777" w:rsidR="007C186D" w:rsidRPr="00AD26F5" w:rsidRDefault="007C186D" w:rsidP="007C186D">
            <w:pPr>
              <w:jc w:val="center"/>
              <w:rPr>
                <w:sz w:val="22"/>
              </w:rPr>
            </w:pPr>
          </w:p>
        </w:tc>
      </w:tr>
      <w:tr w:rsidR="007C186D" w:rsidRPr="00AD26F5" w14:paraId="21196825"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629E4B07" w14:textId="686B10BF" w:rsidR="007C186D" w:rsidRPr="00AD26F5" w:rsidRDefault="007C186D" w:rsidP="007C186D">
            <w:pPr>
              <w:jc w:val="center"/>
              <w:rPr>
                <w:sz w:val="22"/>
              </w:rPr>
            </w:pPr>
            <w:r w:rsidRPr="00AD26F5">
              <w:rPr>
                <w:sz w:val="22"/>
              </w:rPr>
              <w:t>16</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DB125AE" w14:textId="77777777" w:rsidR="007C186D" w:rsidRPr="00AD26F5" w:rsidRDefault="007C186D" w:rsidP="007C186D">
            <w:r w:rsidRPr="00AD26F5">
              <w:t xml:space="preserve">Klaibūnų kaimo kapinės (Klaibūnų k., Traupio sen.)  </w:t>
            </w:r>
          </w:p>
        </w:tc>
        <w:tc>
          <w:tcPr>
            <w:tcW w:w="2832" w:type="dxa"/>
            <w:tcBorders>
              <w:top w:val="single" w:sz="4" w:space="0" w:color="auto"/>
              <w:left w:val="single" w:sz="4" w:space="0" w:color="auto"/>
              <w:bottom w:val="single" w:sz="4" w:space="0" w:color="auto"/>
              <w:right w:val="single" w:sz="4" w:space="0" w:color="auto"/>
            </w:tcBorders>
            <w:hideMark/>
          </w:tcPr>
          <w:p w14:paraId="3FFF71C2" w14:textId="77777777" w:rsidR="007C186D" w:rsidRPr="00AD26F5" w:rsidRDefault="007C186D" w:rsidP="007C186D">
            <w:pPr>
              <w:rPr>
                <w:sz w:val="22"/>
              </w:rPr>
            </w:pPr>
            <w:r w:rsidRPr="00AD26F5">
              <w:rPr>
                <w:sz w:val="22"/>
              </w:rPr>
              <w:t xml:space="preserve">Neveikiančios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5BBE888" w14:textId="77777777" w:rsidR="007C186D" w:rsidRPr="00AD26F5" w:rsidRDefault="007C186D" w:rsidP="007C186D">
            <w:pPr>
              <w:jc w:val="center"/>
            </w:pPr>
            <w:r w:rsidRPr="00AD26F5">
              <w:t>0,78</w:t>
            </w:r>
          </w:p>
        </w:tc>
        <w:tc>
          <w:tcPr>
            <w:tcW w:w="2520" w:type="dxa"/>
            <w:tcBorders>
              <w:top w:val="single" w:sz="4" w:space="0" w:color="auto"/>
              <w:left w:val="single" w:sz="4" w:space="0" w:color="auto"/>
              <w:bottom w:val="single" w:sz="4" w:space="0" w:color="auto"/>
              <w:right w:val="single" w:sz="4" w:space="0" w:color="auto"/>
            </w:tcBorders>
            <w:hideMark/>
          </w:tcPr>
          <w:p w14:paraId="54D48711"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84E72F6"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49D34C2" w14:textId="77777777" w:rsidR="007C186D" w:rsidRPr="00AD26F5" w:rsidRDefault="007C186D" w:rsidP="007C186D">
            <w:pPr>
              <w:rPr>
                <w:sz w:val="22"/>
              </w:rPr>
            </w:pPr>
            <w:r w:rsidRPr="00AD26F5">
              <w:rPr>
                <w:sz w:val="22"/>
              </w:rPr>
              <w:t xml:space="preserve">Anykščių r. sav. </w:t>
            </w:r>
          </w:p>
          <w:p w14:paraId="4DFDFE2C" w14:textId="77777777" w:rsidR="007C186D" w:rsidRPr="00AD26F5" w:rsidRDefault="007C186D" w:rsidP="007C186D">
            <w:pPr>
              <w:rPr>
                <w:sz w:val="22"/>
              </w:rPr>
            </w:pPr>
            <w:r w:rsidRPr="00AD26F5">
              <w:rPr>
                <w:sz w:val="22"/>
              </w:rPr>
              <w:t>Traupio seniūnija</w:t>
            </w:r>
          </w:p>
          <w:p w14:paraId="240CB607" w14:textId="77777777" w:rsidR="007C186D" w:rsidRPr="00AD26F5" w:rsidRDefault="007C186D" w:rsidP="007C186D">
            <w:pPr>
              <w:rPr>
                <w:sz w:val="22"/>
              </w:rPr>
            </w:pPr>
            <w:r w:rsidRPr="00AD26F5">
              <w:rPr>
                <w:sz w:val="22"/>
              </w:rPr>
              <w:t>Nevėžio g. 9,</w:t>
            </w:r>
          </w:p>
          <w:p w14:paraId="16AFEE6E" w14:textId="77777777" w:rsidR="007C186D" w:rsidRPr="00AD26F5" w:rsidRDefault="007C186D" w:rsidP="007C186D">
            <w:pPr>
              <w:rPr>
                <w:sz w:val="22"/>
              </w:rPr>
            </w:pPr>
            <w:r w:rsidRPr="00AD26F5">
              <w:rPr>
                <w:sz w:val="22"/>
              </w:rPr>
              <w:t>29293 Traupis</w:t>
            </w:r>
          </w:p>
          <w:p w14:paraId="765ABB2A" w14:textId="77777777" w:rsidR="007C186D" w:rsidRDefault="007C186D" w:rsidP="007C186D">
            <w:pPr>
              <w:rPr>
                <w:sz w:val="22"/>
              </w:rPr>
            </w:pPr>
            <w:r w:rsidRPr="00AD26F5">
              <w:rPr>
                <w:sz w:val="22"/>
              </w:rPr>
              <w:t>Anykščių r.</w:t>
            </w:r>
          </w:p>
          <w:p w14:paraId="4AFEC435" w14:textId="57D5DA0C" w:rsidR="0013703E" w:rsidRPr="00AD26F5" w:rsidRDefault="0013703E" w:rsidP="007C186D">
            <w:pPr>
              <w:rPr>
                <w:sz w:val="22"/>
              </w:rPr>
            </w:pPr>
            <w:r w:rsidRPr="00AD26F5">
              <w:rPr>
                <w:sz w:val="22"/>
              </w:rPr>
              <w:t>Seniūnė Daiva Tolušytė</w:t>
            </w:r>
          </w:p>
          <w:p w14:paraId="3978161B" w14:textId="3490BCF2" w:rsidR="007C186D" w:rsidRPr="00AD26F5" w:rsidRDefault="007C186D" w:rsidP="007C186D">
            <w:pPr>
              <w:rPr>
                <w:sz w:val="22"/>
              </w:rPr>
            </w:pPr>
            <w:r w:rsidRPr="00AD26F5">
              <w:rPr>
                <w:sz w:val="22"/>
              </w:rPr>
              <w:t>tel. (</w:t>
            </w:r>
            <w:r>
              <w:rPr>
                <w:sz w:val="22"/>
              </w:rPr>
              <w:t>0</w:t>
            </w:r>
            <w:r w:rsidRPr="00AD26F5">
              <w:rPr>
                <w:sz w:val="22"/>
              </w:rPr>
              <w:t xml:space="preserve"> 381) 77535</w:t>
            </w:r>
          </w:p>
          <w:p w14:paraId="4EF4D197" w14:textId="77777777" w:rsidR="007C186D" w:rsidRPr="00AD26F5" w:rsidRDefault="007C186D" w:rsidP="007C186D">
            <w:pPr>
              <w:jc w:val="center"/>
              <w:rPr>
                <w:sz w:val="22"/>
              </w:rPr>
            </w:pPr>
          </w:p>
        </w:tc>
      </w:tr>
      <w:tr w:rsidR="007C186D" w:rsidRPr="00AD26F5" w14:paraId="339082BE" w14:textId="77777777" w:rsidTr="007C186D">
        <w:trPr>
          <w:trHeight w:val="116"/>
        </w:trPr>
        <w:tc>
          <w:tcPr>
            <w:tcW w:w="704" w:type="dxa"/>
            <w:tcBorders>
              <w:top w:val="single" w:sz="4" w:space="0" w:color="auto"/>
              <w:left w:val="single" w:sz="4" w:space="0" w:color="auto"/>
              <w:bottom w:val="single" w:sz="4" w:space="0" w:color="auto"/>
              <w:right w:val="single" w:sz="4" w:space="0" w:color="auto"/>
            </w:tcBorders>
            <w:hideMark/>
          </w:tcPr>
          <w:p w14:paraId="66BD288F" w14:textId="282120EB" w:rsidR="007C186D" w:rsidRPr="00AD26F5" w:rsidRDefault="007C186D" w:rsidP="007C186D">
            <w:pPr>
              <w:jc w:val="center"/>
              <w:rPr>
                <w:sz w:val="22"/>
              </w:rPr>
            </w:pPr>
            <w:r w:rsidRPr="00AD26F5">
              <w:rPr>
                <w:sz w:val="22"/>
              </w:rPr>
              <w:t>16</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1C9DCFB" w14:textId="77777777" w:rsidR="007C186D" w:rsidRPr="00AD26F5" w:rsidRDefault="007C186D" w:rsidP="007C186D">
            <w:r w:rsidRPr="00AD26F5">
              <w:t>Troškūnų miesto kapinės (Vilniaus g., Troškūnų m.,</w:t>
            </w:r>
          </w:p>
          <w:p w14:paraId="382F334B" w14:textId="77777777" w:rsidR="007C186D" w:rsidRPr="00AD26F5" w:rsidRDefault="007C186D" w:rsidP="007C186D">
            <w:r w:rsidRPr="00AD26F5">
              <w:lastRenderedPageBreak/>
              <w:t>Troškūnų sen.)</w:t>
            </w:r>
          </w:p>
        </w:tc>
        <w:tc>
          <w:tcPr>
            <w:tcW w:w="2832" w:type="dxa"/>
            <w:tcBorders>
              <w:top w:val="single" w:sz="4" w:space="0" w:color="auto"/>
              <w:left w:val="single" w:sz="4" w:space="0" w:color="auto"/>
              <w:bottom w:val="single" w:sz="4" w:space="0" w:color="auto"/>
              <w:right w:val="single" w:sz="4" w:space="0" w:color="auto"/>
            </w:tcBorders>
            <w:hideMark/>
          </w:tcPr>
          <w:p w14:paraId="05CFA13D" w14:textId="77777777" w:rsidR="007C186D" w:rsidRPr="00AD26F5" w:rsidRDefault="007C186D" w:rsidP="007C186D">
            <w:pPr>
              <w:rPr>
                <w:sz w:val="22"/>
              </w:rPr>
            </w:pPr>
            <w:r w:rsidRPr="00AD26F5">
              <w:rPr>
                <w:sz w:val="22"/>
              </w:rPr>
              <w:lastRenderedPageBreak/>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0969553D" w14:textId="7D0AF37C" w:rsidR="007C186D" w:rsidRPr="007C186D" w:rsidRDefault="007C186D" w:rsidP="007C186D">
            <w:pPr>
              <w:jc w:val="center"/>
            </w:pPr>
            <w:r w:rsidRPr="007C186D">
              <w:t>3,8829</w:t>
            </w:r>
          </w:p>
        </w:tc>
        <w:tc>
          <w:tcPr>
            <w:tcW w:w="2520" w:type="dxa"/>
            <w:tcBorders>
              <w:top w:val="single" w:sz="4" w:space="0" w:color="auto"/>
              <w:left w:val="single" w:sz="4" w:space="0" w:color="auto"/>
              <w:bottom w:val="single" w:sz="4" w:space="0" w:color="auto"/>
              <w:right w:val="single" w:sz="4" w:space="0" w:color="auto"/>
            </w:tcBorders>
          </w:tcPr>
          <w:p w14:paraId="282BDFEC" w14:textId="77777777" w:rsidR="007C186D" w:rsidRPr="007C186D" w:rsidRDefault="007C186D" w:rsidP="007C186D">
            <w:pPr>
              <w:jc w:val="center"/>
              <w:rPr>
                <w:sz w:val="22"/>
                <w:szCs w:val="22"/>
              </w:rPr>
            </w:pPr>
            <w:r w:rsidRPr="007C186D">
              <w:rPr>
                <w:sz w:val="22"/>
                <w:szCs w:val="22"/>
              </w:rPr>
              <w:t xml:space="preserve">Žemės sklypo unikalus </w:t>
            </w:r>
          </w:p>
          <w:p w14:paraId="363A2E96" w14:textId="77777777" w:rsidR="007C186D" w:rsidRPr="007C186D" w:rsidRDefault="007C186D" w:rsidP="007C186D">
            <w:pPr>
              <w:jc w:val="center"/>
              <w:rPr>
                <w:sz w:val="22"/>
                <w:szCs w:val="22"/>
              </w:rPr>
            </w:pPr>
            <w:r w:rsidRPr="007C186D">
              <w:rPr>
                <w:sz w:val="22"/>
                <w:szCs w:val="22"/>
              </w:rPr>
              <w:t>Nr. 4400-6544-6382,</w:t>
            </w:r>
          </w:p>
          <w:p w14:paraId="28F7C1DB" w14:textId="7119FFC3" w:rsidR="007C186D" w:rsidRPr="007C186D" w:rsidRDefault="007C186D" w:rsidP="007C186D">
            <w:pPr>
              <w:jc w:val="center"/>
              <w:rPr>
                <w:sz w:val="22"/>
              </w:rPr>
            </w:pPr>
            <w:r w:rsidRPr="007C186D">
              <w:rPr>
                <w:sz w:val="22"/>
                <w:szCs w:val="22"/>
              </w:rPr>
              <w:lastRenderedPageBreak/>
              <w:t>2016-11-14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43D4A6FB" w14:textId="77777777" w:rsidR="007C186D" w:rsidRPr="00AD26F5" w:rsidRDefault="007C186D" w:rsidP="007C186D">
            <w:pPr>
              <w:jc w:val="center"/>
            </w:pPr>
            <w:r w:rsidRPr="00AD26F5">
              <w:lastRenderedPageBreak/>
              <w:t>neregistruotos</w:t>
            </w:r>
          </w:p>
        </w:tc>
        <w:tc>
          <w:tcPr>
            <w:tcW w:w="3973" w:type="dxa"/>
            <w:tcBorders>
              <w:top w:val="single" w:sz="4" w:space="0" w:color="auto"/>
              <w:left w:val="single" w:sz="4" w:space="0" w:color="auto"/>
              <w:bottom w:val="single" w:sz="4" w:space="0" w:color="auto"/>
              <w:right w:val="single" w:sz="4" w:space="0" w:color="auto"/>
            </w:tcBorders>
            <w:hideMark/>
          </w:tcPr>
          <w:p w14:paraId="5016BC68" w14:textId="77777777" w:rsidR="007C186D" w:rsidRPr="00AD26F5" w:rsidRDefault="007C186D" w:rsidP="007C186D">
            <w:pPr>
              <w:rPr>
                <w:sz w:val="22"/>
              </w:rPr>
            </w:pPr>
            <w:r w:rsidRPr="00AD26F5">
              <w:rPr>
                <w:sz w:val="22"/>
              </w:rPr>
              <w:t xml:space="preserve">UAB Anykščių </w:t>
            </w:r>
          </w:p>
          <w:p w14:paraId="1346B7BA" w14:textId="77777777" w:rsidR="007C186D" w:rsidRPr="00AD26F5" w:rsidRDefault="007C186D" w:rsidP="007C186D">
            <w:pPr>
              <w:rPr>
                <w:sz w:val="22"/>
              </w:rPr>
            </w:pPr>
            <w:r w:rsidRPr="00AD26F5">
              <w:rPr>
                <w:sz w:val="22"/>
              </w:rPr>
              <w:t>komunalinis ūkis</w:t>
            </w:r>
          </w:p>
          <w:p w14:paraId="1B031B29" w14:textId="77777777" w:rsidR="007C186D" w:rsidRPr="00AD26F5" w:rsidRDefault="007C186D" w:rsidP="007C186D">
            <w:pPr>
              <w:rPr>
                <w:sz w:val="22"/>
              </w:rPr>
            </w:pPr>
            <w:r w:rsidRPr="00AD26F5">
              <w:rPr>
                <w:sz w:val="22"/>
              </w:rPr>
              <w:t>Gegužės g. 47</w:t>
            </w:r>
          </w:p>
          <w:p w14:paraId="6135BD66" w14:textId="77777777" w:rsidR="007C186D" w:rsidRDefault="007C186D" w:rsidP="007C186D">
            <w:pPr>
              <w:rPr>
                <w:sz w:val="22"/>
              </w:rPr>
            </w:pPr>
            <w:r w:rsidRPr="00AD26F5">
              <w:rPr>
                <w:sz w:val="22"/>
              </w:rPr>
              <w:lastRenderedPageBreak/>
              <w:t>29107 Anykščiai</w:t>
            </w:r>
          </w:p>
          <w:p w14:paraId="0A313E4F" w14:textId="353CBC45" w:rsidR="0013703E" w:rsidRPr="00AD26F5" w:rsidRDefault="0013703E" w:rsidP="007C186D">
            <w:pPr>
              <w:rPr>
                <w:sz w:val="22"/>
              </w:rPr>
            </w:pPr>
            <w:r w:rsidRPr="00AD26F5">
              <w:rPr>
                <w:sz w:val="22"/>
              </w:rPr>
              <w:t>Padalinio vadovas Kęstutis Šermukšnis</w:t>
            </w:r>
          </w:p>
          <w:p w14:paraId="2544B552" w14:textId="12CB8A8B" w:rsidR="007C186D" w:rsidRPr="00AD26F5" w:rsidRDefault="007C186D" w:rsidP="007C186D">
            <w:pPr>
              <w:rPr>
                <w:sz w:val="22"/>
              </w:rPr>
            </w:pPr>
            <w:r w:rsidRPr="00AD26F5">
              <w:rPr>
                <w:sz w:val="22"/>
              </w:rPr>
              <w:t>tel. (</w:t>
            </w:r>
            <w:r>
              <w:rPr>
                <w:sz w:val="22"/>
              </w:rPr>
              <w:t>0</w:t>
            </w:r>
            <w:r w:rsidRPr="00AD26F5">
              <w:rPr>
                <w:sz w:val="22"/>
              </w:rPr>
              <w:t xml:space="preserve"> 381) 42687</w:t>
            </w:r>
          </w:p>
          <w:p w14:paraId="57ECD411" w14:textId="77777777" w:rsidR="007C186D" w:rsidRPr="00AD26F5" w:rsidRDefault="007C186D" w:rsidP="007C186D">
            <w:pPr>
              <w:rPr>
                <w:sz w:val="22"/>
              </w:rPr>
            </w:pPr>
            <w:r w:rsidRPr="00AD26F5">
              <w:rPr>
                <w:sz w:val="22"/>
              </w:rPr>
              <w:t xml:space="preserve">el. p. </w:t>
            </w:r>
            <w:hyperlink r:id="rId32" w:history="1">
              <w:r w:rsidRPr="00AD26F5">
                <w:rPr>
                  <w:rStyle w:val="Hipersaitas"/>
                  <w:color w:val="auto"/>
                  <w:szCs w:val="24"/>
                </w:rPr>
                <w:t>info@anykom.lt</w:t>
              </w:r>
            </w:hyperlink>
          </w:p>
        </w:tc>
      </w:tr>
      <w:tr w:rsidR="007C186D" w:rsidRPr="00AD26F5" w14:paraId="19C68422" w14:textId="77777777" w:rsidTr="007C186D">
        <w:trPr>
          <w:trHeight w:val="116"/>
        </w:trPr>
        <w:tc>
          <w:tcPr>
            <w:tcW w:w="704" w:type="dxa"/>
            <w:tcBorders>
              <w:top w:val="single" w:sz="4" w:space="0" w:color="auto"/>
              <w:left w:val="single" w:sz="4" w:space="0" w:color="auto"/>
              <w:bottom w:val="single" w:sz="4" w:space="0" w:color="auto"/>
              <w:right w:val="single" w:sz="4" w:space="0" w:color="auto"/>
            </w:tcBorders>
            <w:hideMark/>
          </w:tcPr>
          <w:p w14:paraId="49F48272" w14:textId="6FCD6817" w:rsidR="007C186D" w:rsidRPr="00AD26F5" w:rsidRDefault="007C186D" w:rsidP="007C186D">
            <w:pPr>
              <w:jc w:val="center"/>
              <w:rPr>
                <w:sz w:val="22"/>
              </w:rPr>
            </w:pPr>
            <w:r w:rsidRPr="00AD26F5">
              <w:rPr>
                <w:sz w:val="22"/>
              </w:rPr>
              <w:lastRenderedPageBreak/>
              <w:t>16</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43D3DEF" w14:textId="77777777" w:rsidR="007C186D" w:rsidRPr="00AD26F5" w:rsidRDefault="007C186D" w:rsidP="007C186D">
            <w:r w:rsidRPr="00AD26F5">
              <w:t>Jackagalio kaimo kapinės (Jackagalio k., Troškūnų sen.)</w:t>
            </w:r>
          </w:p>
        </w:tc>
        <w:tc>
          <w:tcPr>
            <w:tcW w:w="2832" w:type="dxa"/>
            <w:tcBorders>
              <w:top w:val="single" w:sz="4" w:space="0" w:color="auto"/>
              <w:left w:val="single" w:sz="4" w:space="0" w:color="auto"/>
              <w:bottom w:val="single" w:sz="4" w:space="0" w:color="auto"/>
              <w:right w:val="single" w:sz="4" w:space="0" w:color="auto"/>
            </w:tcBorders>
            <w:hideMark/>
          </w:tcPr>
          <w:p w14:paraId="7C7DD096"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01B817BC" w14:textId="5A83BB1C" w:rsidR="007C186D" w:rsidRPr="00AD26F5" w:rsidRDefault="007C186D" w:rsidP="007C186D">
            <w:pPr>
              <w:jc w:val="center"/>
            </w:pPr>
            <w:r>
              <w:t>0,5700</w:t>
            </w:r>
          </w:p>
        </w:tc>
        <w:tc>
          <w:tcPr>
            <w:tcW w:w="2520" w:type="dxa"/>
            <w:tcBorders>
              <w:top w:val="single" w:sz="4" w:space="0" w:color="auto"/>
              <w:left w:val="single" w:sz="4" w:space="0" w:color="auto"/>
              <w:bottom w:val="single" w:sz="4" w:space="0" w:color="auto"/>
              <w:right w:val="single" w:sz="4" w:space="0" w:color="auto"/>
            </w:tcBorders>
          </w:tcPr>
          <w:p w14:paraId="0AAE0641" w14:textId="77777777" w:rsidR="007C186D" w:rsidRPr="003F617E" w:rsidRDefault="007C186D" w:rsidP="007C186D">
            <w:pPr>
              <w:jc w:val="center"/>
              <w:rPr>
                <w:sz w:val="22"/>
                <w:szCs w:val="22"/>
              </w:rPr>
            </w:pPr>
            <w:r w:rsidRPr="003F617E">
              <w:rPr>
                <w:sz w:val="22"/>
                <w:szCs w:val="22"/>
              </w:rPr>
              <w:t>Žemės sklypo unikalus</w:t>
            </w:r>
          </w:p>
          <w:p w14:paraId="5132A05D" w14:textId="77777777" w:rsidR="007C186D" w:rsidRPr="003F617E" w:rsidRDefault="007C186D" w:rsidP="007C186D">
            <w:pPr>
              <w:jc w:val="center"/>
              <w:rPr>
                <w:sz w:val="22"/>
                <w:szCs w:val="22"/>
              </w:rPr>
            </w:pPr>
            <w:r w:rsidRPr="003F617E">
              <w:rPr>
                <w:sz w:val="22"/>
                <w:szCs w:val="22"/>
              </w:rPr>
              <w:t>Nr. 4400-</w:t>
            </w:r>
            <w:r>
              <w:rPr>
                <w:sz w:val="22"/>
                <w:szCs w:val="22"/>
              </w:rPr>
              <w:t>6301-2335</w:t>
            </w:r>
            <w:r w:rsidRPr="003F617E">
              <w:rPr>
                <w:sz w:val="22"/>
                <w:szCs w:val="22"/>
              </w:rPr>
              <w:t>,</w:t>
            </w:r>
          </w:p>
          <w:p w14:paraId="0E7349E9" w14:textId="1E3EE4D5" w:rsidR="007C186D" w:rsidRPr="00AD26F5" w:rsidRDefault="007C186D" w:rsidP="007C186D">
            <w:pPr>
              <w:jc w:val="center"/>
              <w:rPr>
                <w:sz w:val="22"/>
              </w:rPr>
            </w:pPr>
            <w:r w:rsidRPr="003F617E">
              <w:rPr>
                <w:sz w:val="22"/>
                <w:szCs w:val="22"/>
              </w:rPr>
              <w:t>20</w:t>
            </w:r>
            <w:r>
              <w:rPr>
                <w:sz w:val="22"/>
                <w:szCs w:val="22"/>
              </w:rPr>
              <w:t xml:space="preserve">24-06-17 </w:t>
            </w:r>
            <w:r w:rsidRPr="003F617E">
              <w:rPr>
                <w:sz w:val="22"/>
                <w:szCs w:val="22"/>
              </w:rPr>
              <w:t xml:space="preserve">įregistruotas </w:t>
            </w:r>
            <w:r>
              <w:rPr>
                <w:sz w:val="22"/>
                <w:szCs w:val="22"/>
              </w:rPr>
              <w:t>N</w:t>
            </w:r>
            <w:r w:rsidRPr="003F617E">
              <w:rPr>
                <w:sz w:val="22"/>
                <w:szCs w:val="22"/>
              </w:rPr>
              <w:t>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7E7357A"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BFB8540" w14:textId="77777777" w:rsidR="007C186D" w:rsidRPr="00AD26F5" w:rsidRDefault="007C186D" w:rsidP="007C186D">
            <w:pPr>
              <w:rPr>
                <w:sz w:val="22"/>
              </w:rPr>
            </w:pPr>
            <w:r w:rsidRPr="00AD26F5">
              <w:rPr>
                <w:sz w:val="22"/>
              </w:rPr>
              <w:t xml:space="preserve">Anykščių r. sav. </w:t>
            </w:r>
          </w:p>
          <w:p w14:paraId="7B33D2DF" w14:textId="77777777" w:rsidR="007C186D" w:rsidRPr="00AD26F5" w:rsidRDefault="007C186D" w:rsidP="007C186D">
            <w:pPr>
              <w:rPr>
                <w:sz w:val="22"/>
              </w:rPr>
            </w:pPr>
            <w:r w:rsidRPr="00AD26F5">
              <w:rPr>
                <w:sz w:val="22"/>
              </w:rPr>
              <w:t>Troškūnų seniūnija</w:t>
            </w:r>
          </w:p>
          <w:p w14:paraId="0E2DA123" w14:textId="77777777" w:rsidR="007C186D" w:rsidRPr="00AD26F5" w:rsidRDefault="007C186D" w:rsidP="007C186D">
            <w:pPr>
              <w:rPr>
                <w:sz w:val="22"/>
              </w:rPr>
            </w:pPr>
            <w:r w:rsidRPr="00AD26F5">
              <w:rPr>
                <w:sz w:val="22"/>
              </w:rPr>
              <w:t>Vytauto g. 2,</w:t>
            </w:r>
          </w:p>
          <w:p w14:paraId="078B7364" w14:textId="77777777" w:rsidR="007C186D" w:rsidRPr="00AD26F5" w:rsidRDefault="007C186D" w:rsidP="007C186D">
            <w:pPr>
              <w:rPr>
                <w:sz w:val="22"/>
              </w:rPr>
            </w:pPr>
            <w:r w:rsidRPr="00AD26F5">
              <w:rPr>
                <w:sz w:val="22"/>
              </w:rPr>
              <w:t>29306 Troškūnai</w:t>
            </w:r>
          </w:p>
          <w:p w14:paraId="0BD6753C" w14:textId="77777777" w:rsidR="007C186D" w:rsidRDefault="007C186D" w:rsidP="007C186D">
            <w:pPr>
              <w:rPr>
                <w:sz w:val="22"/>
              </w:rPr>
            </w:pPr>
            <w:r w:rsidRPr="00AD26F5">
              <w:rPr>
                <w:sz w:val="22"/>
              </w:rPr>
              <w:t>Anykščių r.</w:t>
            </w:r>
          </w:p>
          <w:p w14:paraId="306C0437" w14:textId="0AED74F4" w:rsidR="0013703E" w:rsidRPr="00AD26F5" w:rsidRDefault="0013703E" w:rsidP="007C186D">
            <w:pPr>
              <w:rPr>
                <w:sz w:val="22"/>
              </w:rPr>
            </w:pPr>
            <w:r w:rsidRPr="00AD26F5">
              <w:rPr>
                <w:sz w:val="22"/>
              </w:rPr>
              <w:t>Seniūnas Rimantas Sereičikas</w:t>
            </w:r>
          </w:p>
          <w:p w14:paraId="14D93AEA" w14:textId="4FB8BED3" w:rsidR="007C186D" w:rsidRPr="00AD26F5" w:rsidRDefault="007C186D" w:rsidP="007C186D">
            <w:pPr>
              <w:rPr>
                <w:sz w:val="22"/>
              </w:rPr>
            </w:pPr>
            <w:r w:rsidRPr="00AD26F5">
              <w:rPr>
                <w:sz w:val="22"/>
              </w:rPr>
              <w:t>tel. (</w:t>
            </w:r>
            <w:r>
              <w:rPr>
                <w:sz w:val="22"/>
              </w:rPr>
              <w:t>0</w:t>
            </w:r>
            <w:r w:rsidRPr="00AD26F5">
              <w:rPr>
                <w:sz w:val="22"/>
              </w:rPr>
              <w:t xml:space="preserve"> 381) 56 389</w:t>
            </w:r>
          </w:p>
          <w:p w14:paraId="6CB5E95D" w14:textId="77777777" w:rsidR="007C186D" w:rsidRPr="00AD26F5" w:rsidRDefault="007C186D" w:rsidP="007C186D">
            <w:pPr>
              <w:jc w:val="center"/>
              <w:rPr>
                <w:sz w:val="22"/>
              </w:rPr>
            </w:pPr>
          </w:p>
        </w:tc>
      </w:tr>
      <w:tr w:rsidR="007C186D" w:rsidRPr="00AD26F5" w14:paraId="59E2E8F4" w14:textId="77777777" w:rsidTr="007C186D">
        <w:trPr>
          <w:trHeight w:val="116"/>
        </w:trPr>
        <w:tc>
          <w:tcPr>
            <w:tcW w:w="704" w:type="dxa"/>
            <w:tcBorders>
              <w:top w:val="single" w:sz="4" w:space="0" w:color="auto"/>
              <w:left w:val="single" w:sz="4" w:space="0" w:color="auto"/>
              <w:bottom w:val="single" w:sz="4" w:space="0" w:color="auto"/>
              <w:right w:val="single" w:sz="4" w:space="0" w:color="auto"/>
            </w:tcBorders>
            <w:hideMark/>
          </w:tcPr>
          <w:p w14:paraId="6FC7BCD4" w14:textId="50A16E02" w:rsidR="007C186D" w:rsidRPr="00AD26F5" w:rsidRDefault="007C186D" w:rsidP="007C186D">
            <w:pPr>
              <w:jc w:val="center"/>
              <w:rPr>
                <w:sz w:val="22"/>
              </w:rPr>
            </w:pPr>
            <w:r w:rsidRPr="00AD26F5">
              <w:rPr>
                <w:sz w:val="22"/>
              </w:rPr>
              <w:t>16</w:t>
            </w:r>
            <w:r>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CA3FEDC" w14:textId="77777777" w:rsidR="007C186D" w:rsidRPr="00AD26F5" w:rsidRDefault="007C186D" w:rsidP="007C186D">
            <w:r w:rsidRPr="00AD26F5">
              <w:t xml:space="preserve">Juostininkų kaimo kapinės (Juostininkų k., Troškūnų sen.) </w:t>
            </w:r>
          </w:p>
        </w:tc>
        <w:tc>
          <w:tcPr>
            <w:tcW w:w="2832" w:type="dxa"/>
            <w:tcBorders>
              <w:top w:val="single" w:sz="4" w:space="0" w:color="auto"/>
              <w:left w:val="single" w:sz="4" w:space="0" w:color="auto"/>
              <w:bottom w:val="single" w:sz="4" w:space="0" w:color="auto"/>
              <w:right w:val="single" w:sz="4" w:space="0" w:color="auto"/>
            </w:tcBorders>
            <w:hideMark/>
          </w:tcPr>
          <w:p w14:paraId="1A7522DA"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1AC6D260" w14:textId="01FA13F4" w:rsidR="007C186D" w:rsidRPr="00AD26F5" w:rsidRDefault="007C186D" w:rsidP="007C186D">
            <w:pPr>
              <w:jc w:val="center"/>
            </w:pPr>
            <w:r>
              <w:t>0,4242</w:t>
            </w:r>
          </w:p>
        </w:tc>
        <w:tc>
          <w:tcPr>
            <w:tcW w:w="2520" w:type="dxa"/>
            <w:tcBorders>
              <w:top w:val="single" w:sz="4" w:space="0" w:color="auto"/>
              <w:left w:val="single" w:sz="4" w:space="0" w:color="auto"/>
              <w:bottom w:val="single" w:sz="4" w:space="0" w:color="auto"/>
              <w:right w:val="single" w:sz="4" w:space="0" w:color="auto"/>
            </w:tcBorders>
          </w:tcPr>
          <w:p w14:paraId="0C0CF8F3" w14:textId="77777777" w:rsidR="007C186D" w:rsidRPr="003F617E" w:rsidRDefault="007C186D" w:rsidP="007C186D">
            <w:pPr>
              <w:jc w:val="center"/>
              <w:rPr>
                <w:sz w:val="22"/>
                <w:szCs w:val="22"/>
              </w:rPr>
            </w:pPr>
            <w:r w:rsidRPr="003F617E">
              <w:rPr>
                <w:sz w:val="22"/>
                <w:szCs w:val="22"/>
              </w:rPr>
              <w:t>Žemės sklypo unikalus</w:t>
            </w:r>
          </w:p>
          <w:p w14:paraId="68B72CFC" w14:textId="77777777" w:rsidR="007C186D" w:rsidRPr="003F617E" w:rsidRDefault="007C186D" w:rsidP="007C186D">
            <w:pPr>
              <w:jc w:val="center"/>
              <w:rPr>
                <w:sz w:val="22"/>
                <w:szCs w:val="22"/>
              </w:rPr>
            </w:pPr>
            <w:r w:rsidRPr="003F617E">
              <w:rPr>
                <w:sz w:val="22"/>
                <w:szCs w:val="22"/>
              </w:rPr>
              <w:t>Nr. 4400-</w:t>
            </w:r>
            <w:r>
              <w:rPr>
                <w:sz w:val="22"/>
                <w:szCs w:val="22"/>
              </w:rPr>
              <w:t>6283-3827</w:t>
            </w:r>
            <w:r w:rsidRPr="003F617E">
              <w:rPr>
                <w:sz w:val="22"/>
                <w:szCs w:val="22"/>
              </w:rPr>
              <w:t>,</w:t>
            </w:r>
          </w:p>
          <w:p w14:paraId="588163CC" w14:textId="5645ADEA" w:rsidR="007C186D" w:rsidRPr="00AD26F5" w:rsidRDefault="007C186D" w:rsidP="007C186D">
            <w:pPr>
              <w:jc w:val="center"/>
              <w:rPr>
                <w:sz w:val="22"/>
              </w:rPr>
            </w:pPr>
            <w:r w:rsidRPr="003F617E">
              <w:rPr>
                <w:sz w:val="22"/>
                <w:szCs w:val="22"/>
              </w:rPr>
              <w:t>20</w:t>
            </w:r>
            <w:r>
              <w:rPr>
                <w:sz w:val="22"/>
                <w:szCs w:val="22"/>
              </w:rPr>
              <w:t>24-03-26</w:t>
            </w:r>
            <w:r w:rsidRPr="003F617E">
              <w:rPr>
                <w:sz w:val="22"/>
                <w:szCs w:val="22"/>
              </w:rPr>
              <w:t xml:space="preserve"> įregistruotas </w:t>
            </w:r>
            <w:r>
              <w:rPr>
                <w:sz w:val="22"/>
                <w:szCs w:val="22"/>
              </w:rPr>
              <w:t>N</w:t>
            </w:r>
            <w:r w:rsidRPr="003F617E">
              <w:rPr>
                <w:sz w:val="22"/>
                <w:szCs w:val="22"/>
              </w:rPr>
              <w:t>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6DE686A"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D58AC82" w14:textId="77777777" w:rsidR="007C186D" w:rsidRPr="00AD26F5" w:rsidRDefault="007C186D" w:rsidP="007C186D">
            <w:pPr>
              <w:rPr>
                <w:sz w:val="22"/>
              </w:rPr>
            </w:pPr>
            <w:r w:rsidRPr="00AD26F5">
              <w:rPr>
                <w:sz w:val="22"/>
              </w:rPr>
              <w:t xml:space="preserve">Anykščių r. sav. </w:t>
            </w:r>
          </w:p>
          <w:p w14:paraId="5DDED6C2" w14:textId="77777777" w:rsidR="007C186D" w:rsidRPr="00AD26F5" w:rsidRDefault="007C186D" w:rsidP="007C186D">
            <w:pPr>
              <w:rPr>
                <w:sz w:val="22"/>
              </w:rPr>
            </w:pPr>
            <w:r w:rsidRPr="00AD26F5">
              <w:rPr>
                <w:sz w:val="22"/>
              </w:rPr>
              <w:t>Troškūnų seniūnija</w:t>
            </w:r>
          </w:p>
          <w:p w14:paraId="48E1C105" w14:textId="77777777" w:rsidR="007C186D" w:rsidRPr="00AD26F5" w:rsidRDefault="007C186D" w:rsidP="007C186D">
            <w:pPr>
              <w:rPr>
                <w:sz w:val="22"/>
              </w:rPr>
            </w:pPr>
            <w:r w:rsidRPr="00AD26F5">
              <w:rPr>
                <w:sz w:val="22"/>
              </w:rPr>
              <w:t>Vytauto g. 2,</w:t>
            </w:r>
          </w:p>
          <w:p w14:paraId="17B6AFEA" w14:textId="77777777" w:rsidR="007C186D" w:rsidRPr="00AD26F5" w:rsidRDefault="007C186D" w:rsidP="007C186D">
            <w:pPr>
              <w:rPr>
                <w:sz w:val="22"/>
              </w:rPr>
            </w:pPr>
            <w:r w:rsidRPr="00AD26F5">
              <w:rPr>
                <w:sz w:val="22"/>
              </w:rPr>
              <w:t>29306 Troškūnai</w:t>
            </w:r>
          </w:p>
          <w:p w14:paraId="56876857" w14:textId="77777777" w:rsidR="007C186D" w:rsidRDefault="007C186D" w:rsidP="007C186D">
            <w:pPr>
              <w:rPr>
                <w:sz w:val="22"/>
              </w:rPr>
            </w:pPr>
            <w:r w:rsidRPr="00AD26F5">
              <w:rPr>
                <w:sz w:val="22"/>
              </w:rPr>
              <w:t>Anykščių r.</w:t>
            </w:r>
          </w:p>
          <w:p w14:paraId="3C6AD554" w14:textId="2FC254A1" w:rsidR="0013703E" w:rsidRPr="00AD26F5" w:rsidRDefault="0013703E" w:rsidP="007C186D">
            <w:pPr>
              <w:rPr>
                <w:sz w:val="22"/>
              </w:rPr>
            </w:pPr>
            <w:r w:rsidRPr="00AD26F5">
              <w:rPr>
                <w:sz w:val="22"/>
              </w:rPr>
              <w:t>Seniūnas Rimantas Sereičikas</w:t>
            </w:r>
          </w:p>
          <w:p w14:paraId="4F15DAA2" w14:textId="46FE151C" w:rsidR="007C186D" w:rsidRPr="00AD26F5" w:rsidRDefault="007C186D" w:rsidP="007C186D">
            <w:pPr>
              <w:rPr>
                <w:sz w:val="22"/>
              </w:rPr>
            </w:pPr>
            <w:r w:rsidRPr="00AD26F5">
              <w:rPr>
                <w:sz w:val="22"/>
              </w:rPr>
              <w:t>tel. (</w:t>
            </w:r>
            <w:r>
              <w:rPr>
                <w:sz w:val="22"/>
              </w:rPr>
              <w:t>0</w:t>
            </w:r>
            <w:r w:rsidRPr="00AD26F5">
              <w:rPr>
                <w:sz w:val="22"/>
              </w:rPr>
              <w:t xml:space="preserve"> 381) 56 389</w:t>
            </w:r>
          </w:p>
          <w:p w14:paraId="14714EA6" w14:textId="77777777" w:rsidR="007C186D" w:rsidRPr="00AD26F5" w:rsidRDefault="007C186D" w:rsidP="007C186D">
            <w:pPr>
              <w:jc w:val="center"/>
              <w:rPr>
                <w:sz w:val="22"/>
              </w:rPr>
            </w:pPr>
          </w:p>
        </w:tc>
      </w:tr>
      <w:tr w:rsidR="007C186D" w:rsidRPr="00AD26F5" w14:paraId="2C1AB978"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10FD0BF" w14:textId="78F45C01" w:rsidR="007C186D" w:rsidRPr="00AD26F5" w:rsidRDefault="007C186D" w:rsidP="007C186D">
            <w:pPr>
              <w:jc w:val="center"/>
              <w:rPr>
                <w:sz w:val="22"/>
              </w:rPr>
            </w:pPr>
            <w:r w:rsidRPr="00AD26F5">
              <w:rPr>
                <w:sz w:val="22"/>
              </w:rPr>
              <w:t>16</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06C8361D" w14:textId="77777777" w:rsidR="007C186D" w:rsidRPr="00AD26F5" w:rsidRDefault="007C186D" w:rsidP="007C186D">
            <w:r w:rsidRPr="00AD26F5">
              <w:t>Mitošiūnų kaimo kapinės (Mitošiūnų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49D09A6D"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2C121A9" w14:textId="77777777" w:rsidR="007C186D" w:rsidRPr="00AD26F5" w:rsidRDefault="007C186D" w:rsidP="007C186D">
            <w:pPr>
              <w:jc w:val="center"/>
            </w:pPr>
            <w:r w:rsidRPr="00AD26F5">
              <w:t>0,50</w:t>
            </w:r>
          </w:p>
        </w:tc>
        <w:tc>
          <w:tcPr>
            <w:tcW w:w="2520" w:type="dxa"/>
            <w:tcBorders>
              <w:top w:val="single" w:sz="4" w:space="0" w:color="auto"/>
              <w:left w:val="single" w:sz="4" w:space="0" w:color="auto"/>
              <w:bottom w:val="single" w:sz="4" w:space="0" w:color="auto"/>
              <w:right w:val="single" w:sz="4" w:space="0" w:color="auto"/>
            </w:tcBorders>
            <w:hideMark/>
          </w:tcPr>
          <w:p w14:paraId="263536F9"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28ABB7B"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F475364" w14:textId="77777777" w:rsidR="007C186D" w:rsidRPr="00AD26F5" w:rsidRDefault="007C186D" w:rsidP="007C186D">
            <w:pPr>
              <w:rPr>
                <w:sz w:val="22"/>
              </w:rPr>
            </w:pPr>
            <w:r w:rsidRPr="00AD26F5">
              <w:rPr>
                <w:sz w:val="22"/>
              </w:rPr>
              <w:t xml:space="preserve">Anykščių r. sav. </w:t>
            </w:r>
          </w:p>
          <w:p w14:paraId="6E57313D" w14:textId="77777777" w:rsidR="007C186D" w:rsidRPr="00AD26F5" w:rsidRDefault="007C186D" w:rsidP="007C186D">
            <w:pPr>
              <w:rPr>
                <w:sz w:val="22"/>
              </w:rPr>
            </w:pPr>
            <w:r w:rsidRPr="00AD26F5">
              <w:rPr>
                <w:sz w:val="22"/>
              </w:rPr>
              <w:t>Troškūnų seniūnija</w:t>
            </w:r>
          </w:p>
          <w:p w14:paraId="2208F290" w14:textId="77777777" w:rsidR="007C186D" w:rsidRPr="00AD26F5" w:rsidRDefault="007C186D" w:rsidP="007C186D">
            <w:pPr>
              <w:rPr>
                <w:sz w:val="22"/>
              </w:rPr>
            </w:pPr>
            <w:r w:rsidRPr="00AD26F5">
              <w:rPr>
                <w:sz w:val="22"/>
              </w:rPr>
              <w:t>Vytauto g. 2,</w:t>
            </w:r>
          </w:p>
          <w:p w14:paraId="4C4E4C76" w14:textId="77777777" w:rsidR="007C186D" w:rsidRPr="00AD26F5" w:rsidRDefault="007C186D" w:rsidP="007C186D">
            <w:pPr>
              <w:rPr>
                <w:sz w:val="22"/>
              </w:rPr>
            </w:pPr>
            <w:r w:rsidRPr="00AD26F5">
              <w:rPr>
                <w:sz w:val="22"/>
              </w:rPr>
              <w:t>29306 Troškūnai</w:t>
            </w:r>
          </w:p>
          <w:p w14:paraId="72D83603" w14:textId="77777777" w:rsidR="007C186D" w:rsidRDefault="007C186D" w:rsidP="007C186D">
            <w:pPr>
              <w:rPr>
                <w:sz w:val="22"/>
              </w:rPr>
            </w:pPr>
            <w:r w:rsidRPr="00AD26F5">
              <w:rPr>
                <w:sz w:val="22"/>
              </w:rPr>
              <w:t>Anykščių r.</w:t>
            </w:r>
          </w:p>
          <w:p w14:paraId="1377F517" w14:textId="2AB041B2" w:rsidR="0013703E" w:rsidRPr="00AD26F5" w:rsidRDefault="0013703E" w:rsidP="007C186D">
            <w:pPr>
              <w:rPr>
                <w:sz w:val="22"/>
              </w:rPr>
            </w:pPr>
            <w:r w:rsidRPr="00AD26F5">
              <w:rPr>
                <w:sz w:val="22"/>
              </w:rPr>
              <w:t>Seniūnas Rimantas Sereičikas</w:t>
            </w:r>
          </w:p>
          <w:p w14:paraId="02378CCF" w14:textId="379B1632" w:rsidR="007C186D" w:rsidRPr="00AD26F5" w:rsidRDefault="007C186D" w:rsidP="007C186D">
            <w:pPr>
              <w:rPr>
                <w:sz w:val="22"/>
              </w:rPr>
            </w:pPr>
            <w:r w:rsidRPr="00AD26F5">
              <w:rPr>
                <w:sz w:val="22"/>
              </w:rPr>
              <w:t>tel. (</w:t>
            </w:r>
            <w:r>
              <w:rPr>
                <w:sz w:val="22"/>
              </w:rPr>
              <w:t>0</w:t>
            </w:r>
            <w:r w:rsidRPr="00AD26F5">
              <w:rPr>
                <w:sz w:val="22"/>
              </w:rPr>
              <w:t xml:space="preserve"> 381) 56 389</w:t>
            </w:r>
          </w:p>
          <w:p w14:paraId="282199EC" w14:textId="77777777" w:rsidR="007C186D" w:rsidRPr="00AD26F5" w:rsidRDefault="007C186D" w:rsidP="007C186D">
            <w:pPr>
              <w:jc w:val="center"/>
              <w:rPr>
                <w:sz w:val="22"/>
              </w:rPr>
            </w:pPr>
          </w:p>
        </w:tc>
      </w:tr>
      <w:tr w:rsidR="007C186D" w:rsidRPr="00AD26F5" w14:paraId="6C7B8464"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184A0D0F" w14:textId="09E1E643" w:rsidR="007C186D" w:rsidRPr="00AD26F5" w:rsidRDefault="007C186D" w:rsidP="007C186D">
            <w:pPr>
              <w:jc w:val="center"/>
              <w:rPr>
                <w:sz w:val="22"/>
              </w:rPr>
            </w:pPr>
            <w:r w:rsidRPr="00AD26F5">
              <w:rPr>
                <w:sz w:val="22"/>
              </w:rPr>
              <w:t>16</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BE3B178" w14:textId="77777777" w:rsidR="007C186D" w:rsidRPr="00AD26F5" w:rsidRDefault="007C186D" w:rsidP="007C186D">
            <w:r w:rsidRPr="00AD26F5">
              <w:t>Ramanavos kaimo kapinės (Ramanavos k., Troškūnų sen.)</w:t>
            </w:r>
          </w:p>
        </w:tc>
        <w:tc>
          <w:tcPr>
            <w:tcW w:w="2832" w:type="dxa"/>
            <w:tcBorders>
              <w:top w:val="single" w:sz="4" w:space="0" w:color="auto"/>
              <w:left w:val="single" w:sz="4" w:space="0" w:color="auto"/>
              <w:bottom w:val="single" w:sz="4" w:space="0" w:color="auto"/>
              <w:right w:val="single" w:sz="4" w:space="0" w:color="auto"/>
            </w:tcBorders>
            <w:hideMark/>
          </w:tcPr>
          <w:p w14:paraId="191C2B34"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8B21EDD" w14:textId="77777777" w:rsidR="007C186D" w:rsidRPr="00AD26F5" w:rsidRDefault="007C186D" w:rsidP="007C186D">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1456EE3D"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5FE477D"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709827D" w14:textId="77777777" w:rsidR="007C186D" w:rsidRPr="00AD26F5" w:rsidRDefault="007C186D" w:rsidP="007C186D">
            <w:pPr>
              <w:rPr>
                <w:sz w:val="22"/>
              </w:rPr>
            </w:pPr>
            <w:r w:rsidRPr="00AD26F5">
              <w:rPr>
                <w:sz w:val="22"/>
              </w:rPr>
              <w:t xml:space="preserve">Anykščių r. sav. </w:t>
            </w:r>
          </w:p>
          <w:p w14:paraId="72DFEDD1" w14:textId="77777777" w:rsidR="007C186D" w:rsidRPr="00AD26F5" w:rsidRDefault="007C186D" w:rsidP="007C186D">
            <w:pPr>
              <w:rPr>
                <w:sz w:val="22"/>
              </w:rPr>
            </w:pPr>
            <w:r w:rsidRPr="00AD26F5">
              <w:rPr>
                <w:sz w:val="22"/>
              </w:rPr>
              <w:t>Troškūnų seniūnija</w:t>
            </w:r>
          </w:p>
          <w:p w14:paraId="13B36729" w14:textId="77777777" w:rsidR="007C186D" w:rsidRPr="00AD26F5" w:rsidRDefault="007C186D" w:rsidP="007C186D">
            <w:pPr>
              <w:rPr>
                <w:sz w:val="22"/>
              </w:rPr>
            </w:pPr>
            <w:r w:rsidRPr="00AD26F5">
              <w:rPr>
                <w:sz w:val="22"/>
              </w:rPr>
              <w:t>Vytauto g. 2,</w:t>
            </w:r>
          </w:p>
          <w:p w14:paraId="648949AA" w14:textId="77777777" w:rsidR="007C186D" w:rsidRPr="00AD26F5" w:rsidRDefault="007C186D" w:rsidP="007C186D">
            <w:pPr>
              <w:rPr>
                <w:sz w:val="22"/>
              </w:rPr>
            </w:pPr>
            <w:r w:rsidRPr="00AD26F5">
              <w:rPr>
                <w:sz w:val="22"/>
              </w:rPr>
              <w:t>29306 Troškūnai</w:t>
            </w:r>
          </w:p>
          <w:p w14:paraId="01DBDA53" w14:textId="77777777" w:rsidR="007C186D" w:rsidRPr="00AD26F5" w:rsidRDefault="007C186D" w:rsidP="007C186D">
            <w:pPr>
              <w:rPr>
                <w:sz w:val="22"/>
              </w:rPr>
            </w:pPr>
            <w:r w:rsidRPr="00AD26F5">
              <w:rPr>
                <w:sz w:val="22"/>
              </w:rPr>
              <w:t>Anykščių r.</w:t>
            </w:r>
          </w:p>
          <w:p w14:paraId="19D5157E" w14:textId="7F5A8F87" w:rsidR="007C186D" w:rsidRPr="00AD26F5" w:rsidRDefault="007C186D" w:rsidP="007C186D">
            <w:pPr>
              <w:rPr>
                <w:sz w:val="22"/>
              </w:rPr>
            </w:pPr>
            <w:r w:rsidRPr="00AD26F5">
              <w:rPr>
                <w:sz w:val="22"/>
              </w:rPr>
              <w:t>tel. (</w:t>
            </w:r>
            <w:r>
              <w:rPr>
                <w:sz w:val="22"/>
              </w:rPr>
              <w:t>0</w:t>
            </w:r>
            <w:r w:rsidRPr="00AD26F5">
              <w:rPr>
                <w:sz w:val="22"/>
              </w:rPr>
              <w:t xml:space="preserve"> 381) 56 389</w:t>
            </w:r>
          </w:p>
          <w:p w14:paraId="1EA64A42" w14:textId="77777777" w:rsidR="007C186D" w:rsidRPr="00AD26F5" w:rsidRDefault="007C186D" w:rsidP="007C186D">
            <w:pPr>
              <w:jc w:val="center"/>
              <w:rPr>
                <w:sz w:val="22"/>
              </w:rPr>
            </w:pPr>
          </w:p>
        </w:tc>
      </w:tr>
      <w:tr w:rsidR="007C186D" w:rsidRPr="00AD26F5" w14:paraId="62EFF883"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992D5EE" w14:textId="703EB121" w:rsidR="007C186D" w:rsidRPr="00AD26F5" w:rsidRDefault="007C186D" w:rsidP="007C186D">
            <w:pPr>
              <w:jc w:val="center"/>
              <w:rPr>
                <w:sz w:val="22"/>
              </w:rPr>
            </w:pPr>
            <w:r w:rsidRPr="00AD26F5">
              <w:rPr>
                <w:sz w:val="22"/>
              </w:rPr>
              <w:lastRenderedPageBreak/>
              <w:t>16</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125F0FC" w14:textId="77777777" w:rsidR="007C186D" w:rsidRPr="00AD26F5" w:rsidRDefault="007C186D" w:rsidP="007C186D">
            <w:r w:rsidRPr="00AD26F5">
              <w:t>Surdegio miestelio kapinės (Sodų g., Surdegio mstl., Troškūnų sen.)</w:t>
            </w:r>
          </w:p>
        </w:tc>
        <w:tc>
          <w:tcPr>
            <w:tcW w:w="2832" w:type="dxa"/>
            <w:tcBorders>
              <w:top w:val="single" w:sz="4" w:space="0" w:color="auto"/>
              <w:left w:val="single" w:sz="4" w:space="0" w:color="auto"/>
              <w:bottom w:val="single" w:sz="4" w:space="0" w:color="auto"/>
              <w:right w:val="single" w:sz="4" w:space="0" w:color="auto"/>
            </w:tcBorders>
            <w:hideMark/>
          </w:tcPr>
          <w:p w14:paraId="579AF878"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F3AF66C" w14:textId="77777777" w:rsidR="007C186D" w:rsidRPr="00AD26F5" w:rsidRDefault="007C186D" w:rsidP="007C186D">
            <w:pPr>
              <w:jc w:val="center"/>
            </w:pPr>
            <w:r w:rsidRPr="00AD26F5">
              <w:t>0,60</w:t>
            </w:r>
          </w:p>
        </w:tc>
        <w:tc>
          <w:tcPr>
            <w:tcW w:w="2520" w:type="dxa"/>
            <w:tcBorders>
              <w:top w:val="single" w:sz="4" w:space="0" w:color="auto"/>
              <w:left w:val="single" w:sz="4" w:space="0" w:color="auto"/>
              <w:bottom w:val="single" w:sz="4" w:space="0" w:color="auto"/>
              <w:right w:val="single" w:sz="4" w:space="0" w:color="auto"/>
            </w:tcBorders>
            <w:hideMark/>
          </w:tcPr>
          <w:p w14:paraId="440C7D7A"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E368F0F"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E1AEED7" w14:textId="77777777" w:rsidR="007C186D" w:rsidRPr="00AD26F5" w:rsidRDefault="007C186D" w:rsidP="007C186D">
            <w:pPr>
              <w:rPr>
                <w:sz w:val="22"/>
              </w:rPr>
            </w:pPr>
            <w:r w:rsidRPr="00AD26F5">
              <w:rPr>
                <w:sz w:val="22"/>
              </w:rPr>
              <w:t xml:space="preserve">Anykščių r. sav. </w:t>
            </w:r>
          </w:p>
          <w:p w14:paraId="6A499761" w14:textId="77777777" w:rsidR="007C186D" w:rsidRPr="00AD26F5" w:rsidRDefault="007C186D" w:rsidP="007C186D">
            <w:pPr>
              <w:rPr>
                <w:sz w:val="22"/>
              </w:rPr>
            </w:pPr>
            <w:r w:rsidRPr="00AD26F5">
              <w:rPr>
                <w:sz w:val="22"/>
              </w:rPr>
              <w:t>Troškūnų seniūnija</w:t>
            </w:r>
          </w:p>
          <w:p w14:paraId="24414606" w14:textId="77777777" w:rsidR="007C186D" w:rsidRPr="00AD26F5" w:rsidRDefault="007C186D" w:rsidP="007C186D">
            <w:pPr>
              <w:rPr>
                <w:sz w:val="22"/>
              </w:rPr>
            </w:pPr>
            <w:r w:rsidRPr="00AD26F5">
              <w:rPr>
                <w:sz w:val="22"/>
              </w:rPr>
              <w:t>Vytauto g. 2,</w:t>
            </w:r>
          </w:p>
          <w:p w14:paraId="7728093A" w14:textId="77777777" w:rsidR="007C186D" w:rsidRPr="00AD26F5" w:rsidRDefault="007C186D" w:rsidP="007C186D">
            <w:pPr>
              <w:rPr>
                <w:sz w:val="22"/>
              </w:rPr>
            </w:pPr>
            <w:r w:rsidRPr="00AD26F5">
              <w:rPr>
                <w:sz w:val="22"/>
              </w:rPr>
              <w:t>29306 Troškūnai</w:t>
            </w:r>
          </w:p>
          <w:p w14:paraId="55F6E6FC" w14:textId="77777777" w:rsidR="007C186D" w:rsidRDefault="007C186D" w:rsidP="007C186D">
            <w:pPr>
              <w:rPr>
                <w:sz w:val="22"/>
              </w:rPr>
            </w:pPr>
            <w:r w:rsidRPr="00AD26F5">
              <w:rPr>
                <w:sz w:val="22"/>
              </w:rPr>
              <w:t>Anykščių r.</w:t>
            </w:r>
          </w:p>
          <w:p w14:paraId="77899702" w14:textId="30A4C7D4" w:rsidR="0013703E" w:rsidRPr="00AD26F5" w:rsidRDefault="0013703E" w:rsidP="007C186D">
            <w:pPr>
              <w:rPr>
                <w:sz w:val="22"/>
              </w:rPr>
            </w:pPr>
            <w:r w:rsidRPr="00AD26F5">
              <w:rPr>
                <w:sz w:val="22"/>
              </w:rPr>
              <w:t>Seniūnas Rimantas Sereičikas</w:t>
            </w:r>
          </w:p>
          <w:p w14:paraId="64AE1602" w14:textId="324384BD" w:rsidR="007C186D" w:rsidRPr="00AD26F5" w:rsidRDefault="007C186D" w:rsidP="007C186D">
            <w:pPr>
              <w:rPr>
                <w:sz w:val="22"/>
              </w:rPr>
            </w:pPr>
            <w:r w:rsidRPr="00AD26F5">
              <w:rPr>
                <w:sz w:val="22"/>
              </w:rPr>
              <w:t>tel. (</w:t>
            </w:r>
            <w:r>
              <w:rPr>
                <w:sz w:val="22"/>
              </w:rPr>
              <w:t>0</w:t>
            </w:r>
            <w:r w:rsidRPr="00AD26F5">
              <w:rPr>
                <w:sz w:val="22"/>
              </w:rPr>
              <w:t xml:space="preserve"> 381) 56 389</w:t>
            </w:r>
          </w:p>
          <w:p w14:paraId="058F3BA6" w14:textId="77777777" w:rsidR="007C186D" w:rsidRPr="00AD26F5" w:rsidRDefault="007C186D" w:rsidP="007C186D">
            <w:pPr>
              <w:jc w:val="center"/>
              <w:rPr>
                <w:sz w:val="22"/>
              </w:rPr>
            </w:pPr>
          </w:p>
        </w:tc>
      </w:tr>
      <w:tr w:rsidR="007C186D" w:rsidRPr="00AD26F5" w14:paraId="5C30FB7A"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B1DB60C" w14:textId="6B10BF3E" w:rsidR="007C186D" w:rsidRPr="00AD26F5" w:rsidRDefault="007C186D" w:rsidP="007C186D">
            <w:pPr>
              <w:jc w:val="center"/>
              <w:rPr>
                <w:sz w:val="22"/>
              </w:rPr>
            </w:pPr>
            <w:r w:rsidRPr="00AD26F5">
              <w:rPr>
                <w:sz w:val="22"/>
              </w:rPr>
              <w:t>1</w:t>
            </w:r>
            <w:r>
              <w:rPr>
                <w:sz w:val="22"/>
              </w:rPr>
              <w:t>70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DDDB8E3" w14:textId="77777777" w:rsidR="007C186D" w:rsidRPr="00AD26F5" w:rsidRDefault="007C186D" w:rsidP="007C186D">
            <w:r w:rsidRPr="00AD26F5">
              <w:t xml:space="preserve">Umėnų kaimo kapinės (Umėnų k., Troškūnų sen.) </w:t>
            </w:r>
          </w:p>
        </w:tc>
        <w:tc>
          <w:tcPr>
            <w:tcW w:w="2832" w:type="dxa"/>
            <w:tcBorders>
              <w:top w:val="single" w:sz="4" w:space="0" w:color="auto"/>
              <w:left w:val="single" w:sz="4" w:space="0" w:color="auto"/>
              <w:bottom w:val="single" w:sz="4" w:space="0" w:color="auto"/>
              <w:right w:val="single" w:sz="4" w:space="0" w:color="auto"/>
            </w:tcBorders>
            <w:hideMark/>
          </w:tcPr>
          <w:p w14:paraId="2E0A9DBB"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851CA6D" w14:textId="77777777" w:rsidR="007C186D" w:rsidRPr="00AD26F5" w:rsidRDefault="007C186D" w:rsidP="007C186D">
            <w:pPr>
              <w:jc w:val="center"/>
            </w:pPr>
            <w:r w:rsidRPr="00AD26F5">
              <w:t>0,13</w:t>
            </w:r>
          </w:p>
        </w:tc>
        <w:tc>
          <w:tcPr>
            <w:tcW w:w="2520" w:type="dxa"/>
            <w:tcBorders>
              <w:top w:val="single" w:sz="4" w:space="0" w:color="auto"/>
              <w:left w:val="single" w:sz="4" w:space="0" w:color="auto"/>
              <w:bottom w:val="single" w:sz="4" w:space="0" w:color="auto"/>
              <w:right w:val="single" w:sz="4" w:space="0" w:color="auto"/>
            </w:tcBorders>
            <w:hideMark/>
          </w:tcPr>
          <w:p w14:paraId="24CF99FB"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B52F89E"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9189559" w14:textId="77777777" w:rsidR="007C186D" w:rsidRPr="00AD26F5" w:rsidRDefault="007C186D" w:rsidP="007C186D">
            <w:pPr>
              <w:rPr>
                <w:sz w:val="22"/>
              </w:rPr>
            </w:pPr>
            <w:r w:rsidRPr="00AD26F5">
              <w:rPr>
                <w:sz w:val="22"/>
              </w:rPr>
              <w:t xml:space="preserve">Anykščių r. sav. </w:t>
            </w:r>
          </w:p>
          <w:p w14:paraId="4F2649E7" w14:textId="77777777" w:rsidR="007C186D" w:rsidRPr="00AD26F5" w:rsidRDefault="007C186D" w:rsidP="007C186D">
            <w:pPr>
              <w:rPr>
                <w:sz w:val="22"/>
              </w:rPr>
            </w:pPr>
            <w:r w:rsidRPr="00AD26F5">
              <w:rPr>
                <w:sz w:val="22"/>
              </w:rPr>
              <w:t>Troškūnų seniūnija</w:t>
            </w:r>
          </w:p>
          <w:p w14:paraId="0AEE0334" w14:textId="77777777" w:rsidR="007C186D" w:rsidRPr="00AD26F5" w:rsidRDefault="007C186D" w:rsidP="007C186D">
            <w:pPr>
              <w:rPr>
                <w:sz w:val="22"/>
              </w:rPr>
            </w:pPr>
            <w:r w:rsidRPr="00AD26F5">
              <w:rPr>
                <w:sz w:val="22"/>
              </w:rPr>
              <w:t>Vytauto g. 2,</w:t>
            </w:r>
          </w:p>
          <w:p w14:paraId="67FDA506" w14:textId="77777777" w:rsidR="007C186D" w:rsidRPr="00AD26F5" w:rsidRDefault="007C186D" w:rsidP="007C186D">
            <w:pPr>
              <w:rPr>
                <w:sz w:val="22"/>
              </w:rPr>
            </w:pPr>
            <w:r w:rsidRPr="00AD26F5">
              <w:rPr>
                <w:sz w:val="22"/>
              </w:rPr>
              <w:t>29306 Troškūnai</w:t>
            </w:r>
          </w:p>
          <w:p w14:paraId="08B0CDCB" w14:textId="77777777" w:rsidR="007C186D" w:rsidRDefault="007C186D" w:rsidP="007C186D">
            <w:pPr>
              <w:rPr>
                <w:sz w:val="22"/>
              </w:rPr>
            </w:pPr>
            <w:r w:rsidRPr="00AD26F5">
              <w:rPr>
                <w:sz w:val="22"/>
              </w:rPr>
              <w:t>Anykščių r.</w:t>
            </w:r>
          </w:p>
          <w:p w14:paraId="6B9B02CC" w14:textId="47CB13D8" w:rsidR="0013703E" w:rsidRPr="00AD26F5" w:rsidRDefault="0013703E" w:rsidP="007C186D">
            <w:pPr>
              <w:rPr>
                <w:sz w:val="22"/>
              </w:rPr>
            </w:pPr>
            <w:r w:rsidRPr="00AD26F5">
              <w:rPr>
                <w:sz w:val="22"/>
              </w:rPr>
              <w:t>Seniūnas Rimantas Sereičikas</w:t>
            </w:r>
          </w:p>
          <w:p w14:paraId="309A10D1" w14:textId="4FA864CF" w:rsidR="007C186D" w:rsidRPr="00AD26F5" w:rsidRDefault="007C186D" w:rsidP="007C186D">
            <w:pPr>
              <w:rPr>
                <w:sz w:val="22"/>
              </w:rPr>
            </w:pPr>
            <w:r w:rsidRPr="00AD26F5">
              <w:rPr>
                <w:sz w:val="22"/>
              </w:rPr>
              <w:t>tel. (</w:t>
            </w:r>
            <w:r>
              <w:rPr>
                <w:sz w:val="22"/>
              </w:rPr>
              <w:t>0</w:t>
            </w:r>
            <w:r w:rsidRPr="00AD26F5">
              <w:rPr>
                <w:sz w:val="22"/>
              </w:rPr>
              <w:t xml:space="preserve"> 381) 56 389</w:t>
            </w:r>
          </w:p>
          <w:p w14:paraId="2183E691" w14:textId="77777777" w:rsidR="007C186D" w:rsidRPr="00AD26F5" w:rsidRDefault="007C186D" w:rsidP="007C186D">
            <w:pPr>
              <w:jc w:val="center"/>
              <w:rPr>
                <w:sz w:val="22"/>
              </w:rPr>
            </w:pPr>
          </w:p>
        </w:tc>
      </w:tr>
      <w:tr w:rsidR="007C186D" w:rsidRPr="00AD26F5" w14:paraId="7A1B5C8F"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E2C5701" w14:textId="29BC3F9A" w:rsidR="007C186D" w:rsidRPr="00AD26F5" w:rsidRDefault="007C186D" w:rsidP="007C186D">
            <w:pPr>
              <w:jc w:val="center"/>
              <w:rPr>
                <w:sz w:val="22"/>
              </w:rPr>
            </w:pPr>
            <w:r w:rsidRPr="00AD26F5">
              <w:rPr>
                <w:sz w:val="22"/>
              </w:rPr>
              <w:t>1</w:t>
            </w:r>
            <w:r w:rsidR="00FE7D35">
              <w:rPr>
                <w:sz w:val="22"/>
              </w:rPr>
              <w:t>71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612997A" w14:textId="77777777" w:rsidR="007C186D" w:rsidRPr="00AD26F5" w:rsidRDefault="007C186D" w:rsidP="007C186D">
            <w:r w:rsidRPr="00AD26F5">
              <w:t>Važdelių kaimo kapinės (Važdelių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7296CE89"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E7E4938" w14:textId="77777777" w:rsidR="007C186D" w:rsidRPr="00AD26F5" w:rsidRDefault="007C186D" w:rsidP="007C186D">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6DCBAF19"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A095668"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344A53B" w14:textId="77777777" w:rsidR="007C186D" w:rsidRPr="00AD26F5" w:rsidRDefault="007C186D" w:rsidP="007C186D">
            <w:pPr>
              <w:rPr>
                <w:sz w:val="22"/>
              </w:rPr>
            </w:pPr>
            <w:r w:rsidRPr="00AD26F5">
              <w:rPr>
                <w:sz w:val="22"/>
              </w:rPr>
              <w:t xml:space="preserve">Anykščių r. sav. </w:t>
            </w:r>
          </w:p>
          <w:p w14:paraId="4B838CEB" w14:textId="77777777" w:rsidR="007C186D" w:rsidRPr="00AD26F5" w:rsidRDefault="007C186D" w:rsidP="007C186D">
            <w:pPr>
              <w:rPr>
                <w:sz w:val="22"/>
              </w:rPr>
            </w:pPr>
            <w:r w:rsidRPr="00AD26F5">
              <w:rPr>
                <w:sz w:val="22"/>
              </w:rPr>
              <w:t>Troškūnų seniūnija</w:t>
            </w:r>
          </w:p>
          <w:p w14:paraId="10C1EDF6" w14:textId="77777777" w:rsidR="007C186D" w:rsidRPr="00AD26F5" w:rsidRDefault="007C186D" w:rsidP="007C186D">
            <w:pPr>
              <w:rPr>
                <w:sz w:val="22"/>
              </w:rPr>
            </w:pPr>
            <w:r w:rsidRPr="00AD26F5">
              <w:rPr>
                <w:sz w:val="22"/>
              </w:rPr>
              <w:t>Vytauto g. 2,</w:t>
            </w:r>
          </w:p>
          <w:p w14:paraId="7AD2C0FE" w14:textId="77777777" w:rsidR="007C186D" w:rsidRPr="00AD26F5" w:rsidRDefault="007C186D" w:rsidP="007C186D">
            <w:pPr>
              <w:rPr>
                <w:sz w:val="22"/>
              </w:rPr>
            </w:pPr>
            <w:r w:rsidRPr="00AD26F5">
              <w:rPr>
                <w:sz w:val="22"/>
              </w:rPr>
              <w:t>29306 Troškūnai</w:t>
            </w:r>
          </w:p>
          <w:p w14:paraId="0242CD2F" w14:textId="77777777" w:rsidR="007C186D" w:rsidRDefault="007C186D" w:rsidP="007C186D">
            <w:pPr>
              <w:rPr>
                <w:sz w:val="22"/>
              </w:rPr>
            </w:pPr>
            <w:r w:rsidRPr="00AD26F5">
              <w:rPr>
                <w:sz w:val="22"/>
              </w:rPr>
              <w:t>Anykščių r.</w:t>
            </w:r>
          </w:p>
          <w:p w14:paraId="2BF54CDA" w14:textId="6BE2A2CE" w:rsidR="0013703E" w:rsidRPr="00AD26F5" w:rsidRDefault="0013703E" w:rsidP="007C186D">
            <w:pPr>
              <w:rPr>
                <w:sz w:val="22"/>
              </w:rPr>
            </w:pPr>
            <w:r w:rsidRPr="00AD26F5">
              <w:rPr>
                <w:sz w:val="22"/>
              </w:rPr>
              <w:t>Seniūnas Rimantas Sereičikas</w:t>
            </w:r>
          </w:p>
          <w:p w14:paraId="6922FB58" w14:textId="4567DEA1"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7E1155F4" w14:textId="77777777" w:rsidR="007C186D" w:rsidRPr="00AD26F5" w:rsidRDefault="007C186D" w:rsidP="007C186D">
            <w:pPr>
              <w:jc w:val="center"/>
              <w:rPr>
                <w:sz w:val="22"/>
              </w:rPr>
            </w:pPr>
          </w:p>
        </w:tc>
      </w:tr>
      <w:tr w:rsidR="007C186D" w:rsidRPr="00AD26F5" w14:paraId="0762ACF3"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06BAE1F3" w14:textId="4245DD23" w:rsidR="007C186D" w:rsidRPr="00AD26F5" w:rsidRDefault="007C186D" w:rsidP="007C186D">
            <w:pPr>
              <w:jc w:val="center"/>
              <w:rPr>
                <w:sz w:val="22"/>
              </w:rPr>
            </w:pPr>
            <w:r w:rsidRPr="00AD26F5">
              <w:rPr>
                <w:sz w:val="22"/>
              </w:rPr>
              <w:t>17</w:t>
            </w:r>
            <w:r w:rsidR="00FE7D35">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A7ACE77" w14:textId="77777777" w:rsidR="007C186D" w:rsidRPr="00AD26F5" w:rsidRDefault="007C186D" w:rsidP="007C186D">
            <w:r w:rsidRPr="00AD26F5">
              <w:t>Žviliūnų kaimo kapinės (Žviliūnų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644F84FE" w14:textId="77777777" w:rsidR="007C186D" w:rsidRPr="00AD26F5" w:rsidRDefault="007C186D" w:rsidP="007C186D">
            <w:pPr>
              <w:rPr>
                <w:sz w:val="22"/>
              </w:rPr>
            </w:pPr>
            <w:r w:rsidRPr="00AD26F5">
              <w:rPr>
                <w:sz w:val="22"/>
              </w:rPr>
              <w:t xml:space="preserve">Veikiančios 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9ADF557" w14:textId="77777777" w:rsidR="007C186D" w:rsidRPr="00AD26F5" w:rsidRDefault="007C186D" w:rsidP="007C186D">
            <w:pPr>
              <w:jc w:val="center"/>
            </w:pPr>
            <w:r w:rsidRPr="00AD26F5">
              <w:t>0,16</w:t>
            </w:r>
          </w:p>
        </w:tc>
        <w:tc>
          <w:tcPr>
            <w:tcW w:w="2520" w:type="dxa"/>
            <w:tcBorders>
              <w:top w:val="single" w:sz="4" w:space="0" w:color="auto"/>
              <w:left w:val="single" w:sz="4" w:space="0" w:color="auto"/>
              <w:bottom w:val="single" w:sz="4" w:space="0" w:color="auto"/>
              <w:right w:val="single" w:sz="4" w:space="0" w:color="auto"/>
            </w:tcBorders>
            <w:hideMark/>
          </w:tcPr>
          <w:p w14:paraId="01A9E81F"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E3A94BF"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8695906" w14:textId="77777777" w:rsidR="007C186D" w:rsidRPr="00AD26F5" w:rsidRDefault="007C186D" w:rsidP="007C186D">
            <w:pPr>
              <w:rPr>
                <w:sz w:val="22"/>
              </w:rPr>
            </w:pPr>
            <w:r w:rsidRPr="00AD26F5">
              <w:rPr>
                <w:sz w:val="22"/>
              </w:rPr>
              <w:t xml:space="preserve">Anykščių r. sav. </w:t>
            </w:r>
          </w:p>
          <w:p w14:paraId="5C89274D" w14:textId="77777777" w:rsidR="007C186D" w:rsidRPr="00AD26F5" w:rsidRDefault="007C186D" w:rsidP="007C186D">
            <w:pPr>
              <w:rPr>
                <w:sz w:val="22"/>
              </w:rPr>
            </w:pPr>
            <w:r w:rsidRPr="00AD26F5">
              <w:rPr>
                <w:sz w:val="22"/>
              </w:rPr>
              <w:t>Troškūnų seniūnija</w:t>
            </w:r>
          </w:p>
          <w:p w14:paraId="14B592F0" w14:textId="77777777" w:rsidR="007C186D" w:rsidRPr="00AD26F5" w:rsidRDefault="007C186D" w:rsidP="007C186D">
            <w:pPr>
              <w:rPr>
                <w:sz w:val="22"/>
              </w:rPr>
            </w:pPr>
            <w:r w:rsidRPr="00AD26F5">
              <w:rPr>
                <w:sz w:val="22"/>
              </w:rPr>
              <w:t>Vytauto g. 2,</w:t>
            </w:r>
          </w:p>
          <w:p w14:paraId="14D2AC20" w14:textId="77777777" w:rsidR="007C186D" w:rsidRPr="00AD26F5" w:rsidRDefault="007C186D" w:rsidP="007C186D">
            <w:pPr>
              <w:rPr>
                <w:sz w:val="22"/>
              </w:rPr>
            </w:pPr>
            <w:r w:rsidRPr="00AD26F5">
              <w:rPr>
                <w:sz w:val="22"/>
              </w:rPr>
              <w:t>29306 Troškūnai</w:t>
            </w:r>
          </w:p>
          <w:p w14:paraId="7121FE2C" w14:textId="608F92CB" w:rsidR="007C186D" w:rsidRDefault="007C186D" w:rsidP="007C186D">
            <w:pPr>
              <w:rPr>
                <w:sz w:val="22"/>
              </w:rPr>
            </w:pPr>
            <w:r w:rsidRPr="00AD26F5">
              <w:rPr>
                <w:sz w:val="22"/>
              </w:rPr>
              <w:t>Anykščių r</w:t>
            </w:r>
            <w:r w:rsidR="0013703E">
              <w:rPr>
                <w:sz w:val="22"/>
              </w:rPr>
              <w:t>.</w:t>
            </w:r>
          </w:p>
          <w:p w14:paraId="2665DF18" w14:textId="4746CC62" w:rsidR="0013703E" w:rsidRPr="00AD26F5" w:rsidRDefault="0013703E" w:rsidP="007C186D">
            <w:pPr>
              <w:rPr>
                <w:sz w:val="22"/>
              </w:rPr>
            </w:pPr>
            <w:r w:rsidRPr="00AD26F5">
              <w:rPr>
                <w:sz w:val="22"/>
              </w:rPr>
              <w:t>Seniūnas Rimantas Sereičikas</w:t>
            </w:r>
          </w:p>
          <w:p w14:paraId="4391DBE1" w14:textId="3924B580"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4DAD2B4B" w14:textId="77777777" w:rsidR="007C186D" w:rsidRPr="00AD26F5" w:rsidRDefault="007C186D" w:rsidP="007C186D">
            <w:pPr>
              <w:jc w:val="center"/>
              <w:rPr>
                <w:sz w:val="22"/>
              </w:rPr>
            </w:pPr>
          </w:p>
        </w:tc>
      </w:tr>
      <w:tr w:rsidR="007C186D" w:rsidRPr="00AD26F5" w14:paraId="793968E5"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6F918B70" w14:textId="375D576D" w:rsidR="007C186D" w:rsidRPr="00AD26F5" w:rsidRDefault="007C186D" w:rsidP="007C186D">
            <w:pPr>
              <w:jc w:val="center"/>
              <w:rPr>
                <w:sz w:val="22"/>
              </w:rPr>
            </w:pPr>
            <w:r w:rsidRPr="00AD26F5">
              <w:rPr>
                <w:sz w:val="22"/>
              </w:rPr>
              <w:t>17</w:t>
            </w:r>
            <w:r w:rsidR="00FE7D35">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D9F4B7D" w14:textId="77777777" w:rsidR="007C186D" w:rsidRPr="00AD26F5" w:rsidRDefault="007C186D" w:rsidP="007C186D">
            <w:r w:rsidRPr="00AD26F5">
              <w:t>Kirmėlių kaimo kapinės (Kirmėlių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231FC15F" w14:textId="77777777" w:rsidR="007C186D" w:rsidRPr="00AD26F5" w:rsidRDefault="007C186D" w:rsidP="007C186D">
            <w:pPr>
              <w:rPr>
                <w:sz w:val="22"/>
              </w:rPr>
            </w:pPr>
            <w:r w:rsidRPr="00AD26F5">
              <w:rPr>
                <w:sz w:val="22"/>
              </w:rPr>
              <w:t>Riboto naudojimo</w:t>
            </w:r>
          </w:p>
          <w:p w14:paraId="144A0D84"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7F536AC" w14:textId="77777777" w:rsidR="007C186D" w:rsidRPr="00AD26F5" w:rsidRDefault="007C186D" w:rsidP="007C186D">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153F6DC2"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D6255F6"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08897D6" w14:textId="77777777" w:rsidR="007C186D" w:rsidRPr="00AD26F5" w:rsidRDefault="007C186D" w:rsidP="007C186D">
            <w:pPr>
              <w:rPr>
                <w:sz w:val="22"/>
              </w:rPr>
            </w:pPr>
            <w:r w:rsidRPr="00AD26F5">
              <w:rPr>
                <w:sz w:val="22"/>
              </w:rPr>
              <w:t xml:space="preserve">Anykščių r. sav. </w:t>
            </w:r>
          </w:p>
          <w:p w14:paraId="13359B93" w14:textId="77777777" w:rsidR="007C186D" w:rsidRPr="00AD26F5" w:rsidRDefault="007C186D" w:rsidP="007C186D">
            <w:pPr>
              <w:rPr>
                <w:sz w:val="22"/>
              </w:rPr>
            </w:pPr>
            <w:r w:rsidRPr="00AD26F5">
              <w:rPr>
                <w:sz w:val="22"/>
              </w:rPr>
              <w:t>Troškūnų seniūnija</w:t>
            </w:r>
          </w:p>
          <w:p w14:paraId="0A9E1E0A" w14:textId="77777777" w:rsidR="007C186D" w:rsidRPr="00AD26F5" w:rsidRDefault="007C186D" w:rsidP="007C186D">
            <w:pPr>
              <w:rPr>
                <w:sz w:val="22"/>
              </w:rPr>
            </w:pPr>
            <w:r w:rsidRPr="00AD26F5">
              <w:rPr>
                <w:sz w:val="22"/>
              </w:rPr>
              <w:t>Vytauto g. 2,</w:t>
            </w:r>
          </w:p>
          <w:p w14:paraId="6EF3171F" w14:textId="77777777" w:rsidR="007C186D" w:rsidRPr="00AD26F5" w:rsidRDefault="007C186D" w:rsidP="007C186D">
            <w:pPr>
              <w:rPr>
                <w:sz w:val="22"/>
              </w:rPr>
            </w:pPr>
            <w:r w:rsidRPr="00AD26F5">
              <w:rPr>
                <w:sz w:val="22"/>
              </w:rPr>
              <w:t>29306 Troškūnai</w:t>
            </w:r>
          </w:p>
          <w:p w14:paraId="7ECAEC44" w14:textId="77777777" w:rsidR="007C186D" w:rsidRDefault="007C186D" w:rsidP="007C186D">
            <w:pPr>
              <w:rPr>
                <w:sz w:val="22"/>
              </w:rPr>
            </w:pPr>
            <w:r w:rsidRPr="00AD26F5">
              <w:rPr>
                <w:sz w:val="22"/>
              </w:rPr>
              <w:t>Anykščių r.</w:t>
            </w:r>
          </w:p>
          <w:p w14:paraId="7A86E7A2" w14:textId="1E4CDC30" w:rsidR="0013703E" w:rsidRPr="00AD26F5" w:rsidRDefault="0013703E" w:rsidP="007C186D">
            <w:pPr>
              <w:rPr>
                <w:sz w:val="22"/>
              </w:rPr>
            </w:pPr>
            <w:r w:rsidRPr="00AD26F5">
              <w:rPr>
                <w:sz w:val="22"/>
              </w:rPr>
              <w:lastRenderedPageBreak/>
              <w:t>Seniūnas Rimantas Sereičikas</w:t>
            </w:r>
          </w:p>
          <w:p w14:paraId="5739BBC8" w14:textId="46A718AD"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5CE5DC18" w14:textId="77777777" w:rsidR="007C186D" w:rsidRPr="00AD26F5" w:rsidRDefault="007C186D" w:rsidP="007C186D">
            <w:pPr>
              <w:jc w:val="center"/>
              <w:rPr>
                <w:sz w:val="22"/>
              </w:rPr>
            </w:pPr>
          </w:p>
        </w:tc>
      </w:tr>
      <w:tr w:rsidR="007C186D" w:rsidRPr="00AD26F5" w14:paraId="12A7E947"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A7A13C7" w14:textId="76490617" w:rsidR="007C186D" w:rsidRPr="00AD26F5" w:rsidRDefault="007C186D" w:rsidP="007C186D">
            <w:pPr>
              <w:jc w:val="center"/>
              <w:rPr>
                <w:sz w:val="22"/>
              </w:rPr>
            </w:pPr>
            <w:r w:rsidRPr="00AD26F5">
              <w:rPr>
                <w:sz w:val="22"/>
              </w:rPr>
              <w:lastRenderedPageBreak/>
              <w:t>17</w:t>
            </w:r>
            <w:r w:rsidR="00FE7D35">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8557311" w14:textId="77777777" w:rsidR="007C186D" w:rsidRPr="00AD26F5" w:rsidRDefault="007C186D" w:rsidP="007C186D">
            <w:r w:rsidRPr="00AD26F5">
              <w:t>Latavėnų kaimo kapinės (Latavėnų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712C085F" w14:textId="77777777" w:rsidR="007C186D" w:rsidRPr="00AD26F5" w:rsidRDefault="007C186D" w:rsidP="007C186D">
            <w:pPr>
              <w:rPr>
                <w:sz w:val="22"/>
              </w:rPr>
            </w:pPr>
            <w:r w:rsidRPr="00AD26F5">
              <w:rPr>
                <w:sz w:val="22"/>
              </w:rPr>
              <w:t>Riboto naudojimo</w:t>
            </w:r>
          </w:p>
          <w:p w14:paraId="414A235E"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43B948E" w14:textId="77777777" w:rsidR="007C186D" w:rsidRPr="00AD26F5" w:rsidRDefault="007C186D" w:rsidP="007C186D">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0CBEE966"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30CB16B"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8FF14A9" w14:textId="77777777" w:rsidR="007C186D" w:rsidRPr="00AD26F5" w:rsidRDefault="007C186D" w:rsidP="007C186D">
            <w:pPr>
              <w:rPr>
                <w:sz w:val="22"/>
              </w:rPr>
            </w:pPr>
            <w:r w:rsidRPr="00AD26F5">
              <w:rPr>
                <w:sz w:val="22"/>
              </w:rPr>
              <w:t xml:space="preserve">Anykščių r. sav. </w:t>
            </w:r>
          </w:p>
          <w:p w14:paraId="1CC8797A" w14:textId="77777777" w:rsidR="007C186D" w:rsidRPr="00AD26F5" w:rsidRDefault="007C186D" w:rsidP="007C186D">
            <w:pPr>
              <w:rPr>
                <w:sz w:val="22"/>
              </w:rPr>
            </w:pPr>
            <w:r w:rsidRPr="00AD26F5">
              <w:rPr>
                <w:sz w:val="22"/>
              </w:rPr>
              <w:t>Troškūnų seniūnija</w:t>
            </w:r>
          </w:p>
          <w:p w14:paraId="51E90E3E" w14:textId="77777777" w:rsidR="007C186D" w:rsidRPr="00AD26F5" w:rsidRDefault="007C186D" w:rsidP="007C186D">
            <w:pPr>
              <w:rPr>
                <w:sz w:val="22"/>
              </w:rPr>
            </w:pPr>
            <w:r w:rsidRPr="00AD26F5">
              <w:rPr>
                <w:sz w:val="22"/>
              </w:rPr>
              <w:t>Vytauto g. 2,</w:t>
            </w:r>
          </w:p>
          <w:p w14:paraId="74D440F4" w14:textId="77777777" w:rsidR="007C186D" w:rsidRPr="00AD26F5" w:rsidRDefault="007C186D" w:rsidP="007C186D">
            <w:pPr>
              <w:rPr>
                <w:sz w:val="22"/>
              </w:rPr>
            </w:pPr>
            <w:r w:rsidRPr="00AD26F5">
              <w:rPr>
                <w:sz w:val="22"/>
              </w:rPr>
              <w:t>29306 Troškūnai</w:t>
            </w:r>
          </w:p>
          <w:p w14:paraId="0DCCC814" w14:textId="77777777" w:rsidR="007C186D" w:rsidRDefault="007C186D" w:rsidP="007C186D">
            <w:pPr>
              <w:rPr>
                <w:sz w:val="22"/>
              </w:rPr>
            </w:pPr>
            <w:r w:rsidRPr="00AD26F5">
              <w:rPr>
                <w:sz w:val="22"/>
              </w:rPr>
              <w:t>Anykščių r.</w:t>
            </w:r>
          </w:p>
          <w:p w14:paraId="146AB723" w14:textId="168C04FF" w:rsidR="0013703E" w:rsidRPr="00AD26F5" w:rsidRDefault="0013703E" w:rsidP="007C186D">
            <w:pPr>
              <w:rPr>
                <w:sz w:val="22"/>
              </w:rPr>
            </w:pPr>
            <w:r w:rsidRPr="00AD26F5">
              <w:rPr>
                <w:sz w:val="22"/>
              </w:rPr>
              <w:t>Seniūnas Rimantas Sereičikas</w:t>
            </w:r>
          </w:p>
          <w:p w14:paraId="04D35901" w14:textId="1AE332EE"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3B0A3BE1" w14:textId="77777777" w:rsidR="007C186D" w:rsidRPr="00AD26F5" w:rsidRDefault="007C186D" w:rsidP="007C186D">
            <w:pPr>
              <w:jc w:val="center"/>
              <w:rPr>
                <w:sz w:val="22"/>
              </w:rPr>
            </w:pPr>
          </w:p>
        </w:tc>
      </w:tr>
      <w:tr w:rsidR="007C186D" w:rsidRPr="00AD26F5" w14:paraId="1785AB88"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EAD07A8" w14:textId="53D0A656" w:rsidR="007C186D" w:rsidRPr="00AD26F5" w:rsidRDefault="007C186D" w:rsidP="007C186D">
            <w:pPr>
              <w:jc w:val="center"/>
              <w:rPr>
                <w:sz w:val="22"/>
              </w:rPr>
            </w:pPr>
            <w:r w:rsidRPr="00AD26F5">
              <w:rPr>
                <w:sz w:val="22"/>
              </w:rPr>
              <w:t>17</w:t>
            </w:r>
            <w:r w:rsidR="00FE7D35">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0BA114" w14:textId="77777777" w:rsidR="007C186D" w:rsidRPr="00AD26F5" w:rsidRDefault="007C186D" w:rsidP="007C186D">
            <w:r w:rsidRPr="00AD26F5">
              <w:t>Nausodės kaimo kapinės (Nausodės k., Troškūnų sen.)</w:t>
            </w:r>
          </w:p>
        </w:tc>
        <w:tc>
          <w:tcPr>
            <w:tcW w:w="2832" w:type="dxa"/>
            <w:tcBorders>
              <w:top w:val="single" w:sz="4" w:space="0" w:color="auto"/>
              <w:left w:val="single" w:sz="4" w:space="0" w:color="auto"/>
              <w:bottom w:val="single" w:sz="4" w:space="0" w:color="auto"/>
              <w:right w:val="single" w:sz="4" w:space="0" w:color="auto"/>
            </w:tcBorders>
            <w:hideMark/>
          </w:tcPr>
          <w:p w14:paraId="5C2F6F6E" w14:textId="77777777" w:rsidR="007C186D" w:rsidRPr="00AD26F5" w:rsidRDefault="007C186D" w:rsidP="007C186D">
            <w:pPr>
              <w:rPr>
                <w:sz w:val="22"/>
              </w:rPr>
            </w:pPr>
            <w:r w:rsidRPr="00AD26F5">
              <w:rPr>
                <w:sz w:val="22"/>
              </w:rPr>
              <w:t>Riboto naudojimo</w:t>
            </w:r>
          </w:p>
          <w:p w14:paraId="22D2AFC5"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7ADE61F" w14:textId="77777777" w:rsidR="007C186D" w:rsidRPr="00AD26F5" w:rsidRDefault="007C186D" w:rsidP="007C186D">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561E6AA"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7DAD277"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0C8D660" w14:textId="77777777" w:rsidR="007C186D" w:rsidRPr="00AD26F5" w:rsidRDefault="007C186D" w:rsidP="007C186D">
            <w:pPr>
              <w:rPr>
                <w:sz w:val="22"/>
              </w:rPr>
            </w:pPr>
            <w:r w:rsidRPr="00AD26F5">
              <w:rPr>
                <w:sz w:val="22"/>
              </w:rPr>
              <w:t xml:space="preserve">Anykščių r. sav. </w:t>
            </w:r>
          </w:p>
          <w:p w14:paraId="63D51516" w14:textId="77777777" w:rsidR="007C186D" w:rsidRPr="00AD26F5" w:rsidRDefault="007C186D" w:rsidP="007C186D">
            <w:pPr>
              <w:rPr>
                <w:sz w:val="22"/>
              </w:rPr>
            </w:pPr>
            <w:r w:rsidRPr="00AD26F5">
              <w:rPr>
                <w:sz w:val="22"/>
              </w:rPr>
              <w:t>Troškūnų seniūnija</w:t>
            </w:r>
          </w:p>
          <w:p w14:paraId="0096E2B5" w14:textId="77777777" w:rsidR="007C186D" w:rsidRPr="00AD26F5" w:rsidRDefault="007C186D" w:rsidP="007C186D">
            <w:pPr>
              <w:rPr>
                <w:sz w:val="22"/>
              </w:rPr>
            </w:pPr>
            <w:r w:rsidRPr="00AD26F5">
              <w:rPr>
                <w:sz w:val="22"/>
              </w:rPr>
              <w:t>Vytauto g. 2,</w:t>
            </w:r>
          </w:p>
          <w:p w14:paraId="3783FAF1" w14:textId="77777777" w:rsidR="007C186D" w:rsidRPr="00AD26F5" w:rsidRDefault="007C186D" w:rsidP="007C186D">
            <w:pPr>
              <w:rPr>
                <w:sz w:val="22"/>
              </w:rPr>
            </w:pPr>
            <w:r w:rsidRPr="00AD26F5">
              <w:rPr>
                <w:sz w:val="22"/>
              </w:rPr>
              <w:t>29306 Troškūnai</w:t>
            </w:r>
          </w:p>
          <w:p w14:paraId="5D3ECA70" w14:textId="77777777" w:rsidR="007C186D" w:rsidRDefault="007C186D" w:rsidP="007C186D">
            <w:pPr>
              <w:rPr>
                <w:sz w:val="22"/>
              </w:rPr>
            </w:pPr>
            <w:r w:rsidRPr="00AD26F5">
              <w:rPr>
                <w:sz w:val="22"/>
              </w:rPr>
              <w:t>Anykščių r.</w:t>
            </w:r>
          </w:p>
          <w:p w14:paraId="1DBE8737" w14:textId="3F4E6B29" w:rsidR="0013703E" w:rsidRPr="00AD26F5" w:rsidRDefault="0013703E" w:rsidP="007C186D">
            <w:pPr>
              <w:rPr>
                <w:sz w:val="22"/>
              </w:rPr>
            </w:pPr>
            <w:r w:rsidRPr="00AD26F5">
              <w:rPr>
                <w:sz w:val="22"/>
              </w:rPr>
              <w:t>Seniūnas Rimantas Sereičikas</w:t>
            </w:r>
          </w:p>
          <w:p w14:paraId="25FD1713" w14:textId="54D1FB85"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796AF6A9" w14:textId="77777777" w:rsidR="007C186D" w:rsidRPr="00AD26F5" w:rsidRDefault="007C186D" w:rsidP="007C186D">
            <w:pPr>
              <w:jc w:val="center"/>
              <w:rPr>
                <w:sz w:val="22"/>
              </w:rPr>
            </w:pPr>
          </w:p>
        </w:tc>
      </w:tr>
      <w:tr w:rsidR="007C186D" w:rsidRPr="00AD26F5" w14:paraId="648FD5E6"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E1236E0" w14:textId="3B2B64EC" w:rsidR="007C186D" w:rsidRPr="00AD26F5" w:rsidRDefault="007C186D" w:rsidP="007C186D">
            <w:pPr>
              <w:jc w:val="center"/>
              <w:rPr>
                <w:sz w:val="22"/>
              </w:rPr>
            </w:pPr>
            <w:r w:rsidRPr="00AD26F5">
              <w:rPr>
                <w:sz w:val="22"/>
              </w:rPr>
              <w:t>17</w:t>
            </w:r>
            <w:r w:rsidR="00FE7D35">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BD0319A" w14:textId="77777777" w:rsidR="007C186D" w:rsidRPr="00AD26F5" w:rsidRDefault="007C186D" w:rsidP="007C186D">
            <w:r w:rsidRPr="00AD26F5">
              <w:t xml:space="preserve">Karčių kaimo kapinės (Karčių k., Troškūnų sen.) </w:t>
            </w:r>
          </w:p>
        </w:tc>
        <w:tc>
          <w:tcPr>
            <w:tcW w:w="2832" w:type="dxa"/>
            <w:tcBorders>
              <w:top w:val="single" w:sz="4" w:space="0" w:color="auto"/>
              <w:left w:val="single" w:sz="4" w:space="0" w:color="auto"/>
              <w:bottom w:val="single" w:sz="4" w:space="0" w:color="auto"/>
              <w:right w:val="single" w:sz="4" w:space="0" w:color="auto"/>
            </w:tcBorders>
            <w:hideMark/>
          </w:tcPr>
          <w:p w14:paraId="1D0BAF19" w14:textId="77777777" w:rsidR="007C186D" w:rsidRPr="00AD26F5" w:rsidRDefault="007C186D" w:rsidP="007C186D">
            <w:pPr>
              <w:rPr>
                <w:sz w:val="22"/>
              </w:rPr>
            </w:pPr>
            <w:r w:rsidRPr="00AD26F5">
              <w:rPr>
                <w:sz w:val="22"/>
              </w:rPr>
              <w:t>Neveikiančios</w:t>
            </w:r>
          </w:p>
          <w:p w14:paraId="644916DD"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62FF12BF" w14:textId="77777777" w:rsidR="007C186D" w:rsidRPr="00AD26F5" w:rsidRDefault="007C186D" w:rsidP="007C186D">
            <w:pPr>
              <w:jc w:val="center"/>
            </w:pPr>
            <w:r w:rsidRPr="00AD26F5">
              <w:t>0,1806</w:t>
            </w:r>
          </w:p>
        </w:tc>
        <w:tc>
          <w:tcPr>
            <w:tcW w:w="2520" w:type="dxa"/>
            <w:tcBorders>
              <w:top w:val="single" w:sz="4" w:space="0" w:color="auto"/>
              <w:left w:val="single" w:sz="4" w:space="0" w:color="auto"/>
              <w:bottom w:val="single" w:sz="4" w:space="0" w:color="auto"/>
              <w:right w:val="single" w:sz="4" w:space="0" w:color="auto"/>
            </w:tcBorders>
            <w:hideMark/>
          </w:tcPr>
          <w:p w14:paraId="6E7F09E4" w14:textId="77777777" w:rsidR="007C186D" w:rsidRPr="00AD26F5" w:rsidRDefault="007C186D" w:rsidP="007C186D">
            <w:pPr>
              <w:jc w:val="center"/>
              <w:rPr>
                <w:sz w:val="22"/>
              </w:rPr>
            </w:pPr>
            <w:r w:rsidRPr="00AD26F5">
              <w:rPr>
                <w:sz w:val="22"/>
              </w:rPr>
              <w:t>Žemės sklypo unikalus</w:t>
            </w:r>
          </w:p>
          <w:p w14:paraId="1AAB6E3C" w14:textId="77777777" w:rsidR="007C186D" w:rsidRPr="00AD26F5" w:rsidRDefault="007C186D" w:rsidP="007C186D">
            <w:pPr>
              <w:jc w:val="center"/>
              <w:rPr>
                <w:sz w:val="22"/>
              </w:rPr>
            </w:pPr>
            <w:r w:rsidRPr="00AD26F5">
              <w:rPr>
                <w:sz w:val="22"/>
              </w:rPr>
              <w:t xml:space="preserve"> Nr. 4400-5387-7913,</w:t>
            </w:r>
          </w:p>
          <w:p w14:paraId="3DB0B7C2" w14:textId="77777777" w:rsidR="007C186D" w:rsidRPr="00AD26F5" w:rsidRDefault="007C186D" w:rsidP="007C186D">
            <w:pPr>
              <w:jc w:val="center"/>
              <w:rPr>
                <w:sz w:val="22"/>
              </w:rPr>
            </w:pPr>
            <w:r w:rsidRPr="00AD26F5">
              <w:rPr>
                <w:sz w:val="22"/>
              </w:rPr>
              <w:t>2020-02-17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3F865DA6" w14:textId="1C7C8C10" w:rsidR="007C186D" w:rsidRPr="00AD26F5" w:rsidRDefault="007C186D" w:rsidP="007C186D">
            <w:pPr>
              <w:jc w:val="center"/>
            </w:pPr>
            <w:r w:rsidRPr="00AD26F5">
              <w:rPr>
                <w:sz w:val="22"/>
              </w:rPr>
              <w:t>unikalus kodas</w:t>
            </w:r>
            <w:r w:rsidRPr="00AD26F5">
              <w:t xml:space="preserve"> 3333</w:t>
            </w:r>
            <w:r w:rsidR="00FE7D35">
              <w:t>7</w:t>
            </w:r>
          </w:p>
        </w:tc>
        <w:tc>
          <w:tcPr>
            <w:tcW w:w="3973" w:type="dxa"/>
            <w:tcBorders>
              <w:top w:val="single" w:sz="4" w:space="0" w:color="auto"/>
              <w:left w:val="single" w:sz="4" w:space="0" w:color="auto"/>
              <w:bottom w:val="single" w:sz="4" w:space="0" w:color="auto"/>
              <w:right w:val="single" w:sz="4" w:space="0" w:color="auto"/>
            </w:tcBorders>
          </w:tcPr>
          <w:p w14:paraId="20C390C8" w14:textId="77777777" w:rsidR="007C186D" w:rsidRPr="00AD26F5" w:rsidRDefault="007C186D" w:rsidP="007C186D">
            <w:pPr>
              <w:rPr>
                <w:sz w:val="22"/>
              </w:rPr>
            </w:pPr>
            <w:r w:rsidRPr="00AD26F5">
              <w:rPr>
                <w:sz w:val="22"/>
              </w:rPr>
              <w:t xml:space="preserve">Anykščių r.  sav. </w:t>
            </w:r>
          </w:p>
          <w:p w14:paraId="09961C94" w14:textId="77777777" w:rsidR="007C186D" w:rsidRPr="00AD26F5" w:rsidRDefault="007C186D" w:rsidP="007C186D">
            <w:pPr>
              <w:rPr>
                <w:sz w:val="22"/>
              </w:rPr>
            </w:pPr>
            <w:r w:rsidRPr="00AD26F5">
              <w:rPr>
                <w:sz w:val="22"/>
              </w:rPr>
              <w:t>Troškūnų seniūnija</w:t>
            </w:r>
          </w:p>
          <w:p w14:paraId="5ED31E06" w14:textId="77777777" w:rsidR="007C186D" w:rsidRPr="00AD26F5" w:rsidRDefault="007C186D" w:rsidP="007C186D">
            <w:pPr>
              <w:rPr>
                <w:sz w:val="22"/>
              </w:rPr>
            </w:pPr>
            <w:r w:rsidRPr="00AD26F5">
              <w:rPr>
                <w:sz w:val="22"/>
              </w:rPr>
              <w:t>Vytauto g. 2,</w:t>
            </w:r>
          </w:p>
          <w:p w14:paraId="6433B839" w14:textId="77777777" w:rsidR="007C186D" w:rsidRPr="00AD26F5" w:rsidRDefault="007C186D" w:rsidP="007C186D">
            <w:pPr>
              <w:rPr>
                <w:sz w:val="22"/>
              </w:rPr>
            </w:pPr>
            <w:r w:rsidRPr="00AD26F5">
              <w:rPr>
                <w:sz w:val="22"/>
              </w:rPr>
              <w:t>29306 Troškūnai</w:t>
            </w:r>
          </w:p>
          <w:p w14:paraId="2F2F6010" w14:textId="77777777" w:rsidR="007C186D" w:rsidRDefault="007C186D" w:rsidP="007C186D">
            <w:pPr>
              <w:rPr>
                <w:sz w:val="22"/>
              </w:rPr>
            </w:pPr>
            <w:r w:rsidRPr="00AD26F5">
              <w:rPr>
                <w:sz w:val="22"/>
              </w:rPr>
              <w:t>Anykščių r.</w:t>
            </w:r>
          </w:p>
          <w:p w14:paraId="30F56B3D" w14:textId="39BC8124" w:rsidR="0013703E" w:rsidRPr="00AD26F5" w:rsidRDefault="0013703E" w:rsidP="007C186D">
            <w:pPr>
              <w:rPr>
                <w:sz w:val="22"/>
              </w:rPr>
            </w:pPr>
            <w:r w:rsidRPr="00AD26F5">
              <w:rPr>
                <w:sz w:val="22"/>
              </w:rPr>
              <w:t>Seniūnas Rimantas Sereičikas</w:t>
            </w:r>
          </w:p>
          <w:p w14:paraId="587282F8" w14:textId="4E523394"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3C174A72" w14:textId="77777777" w:rsidR="007C186D" w:rsidRPr="00AD26F5" w:rsidRDefault="007C186D" w:rsidP="007C186D">
            <w:pPr>
              <w:jc w:val="center"/>
              <w:rPr>
                <w:sz w:val="22"/>
              </w:rPr>
            </w:pPr>
          </w:p>
        </w:tc>
      </w:tr>
      <w:tr w:rsidR="007C186D" w:rsidRPr="00AD26F5" w14:paraId="5AF28E7E"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D0DB443" w14:textId="631BD8DF" w:rsidR="007C186D" w:rsidRPr="00AD26F5" w:rsidRDefault="007C186D" w:rsidP="007C186D">
            <w:pPr>
              <w:jc w:val="center"/>
              <w:rPr>
                <w:sz w:val="22"/>
              </w:rPr>
            </w:pPr>
            <w:r w:rsidRPr="00AD26F5">
              <w:rPr>
                <w:sz w:val="22"/>
              </w:rPr>
              <w:t>17</w:t>
            </w:r>
            <w:r w:rsidR="00FE7D35">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1C97B22" w14:textId="77777777" w:rsidR="007C186D" w:rsidRPr="00AD26F5" w:rsidRDefault="007C186D" w:rsidP="007C186D">
            <w:r w:rsidRPr="00AD26F5">
              <w:t xml:space="preserve">Kiaušagalio kaimo kapinės (Kiaušagalio k., Troškūnų sen.) </w:t>
            </w:r>
          </w:p>
        </w:tc>
        <w:tc>
          <w:tcPr>
            <w:tcW w:w="2832" w:type="dxa"/>
            <w:tcBorders>
              <w:top w:val="single" w:sz="4" w:space="0" w:color="auto"/>
              <w:left w:val="single" w:sz="4" w:space="0" w:color="auto"/>
              <w:bottom w:val="single" w:sz="4" w:space="0" w:color="auto"/>
              <w:right w:val="single" w:sz="4" w:space="0" w:color="auto"/>
            </w:tcBorders>
            <w:hideMark/>
          </w:tcPr>
          <w:p w14:paraId="79858683" w14:textId="77777777" w:rsidR="007C186D" w:rsidRPr="00AD26F5" w:rsidRDefault="007C186D" w:rsidP="007C186D">
            <w:pPr>
              <w:rPr>
                <w:sz w:val="22"/>
              </w:rPr>
            </w:pPr>
            <w:r w:rsidRPr="00AD26F5">
              <w:rPr>
                <w:sz w:val="22"/>
              </w:rPr>
              <w:t>Neveikiančios</w:t>
            </w:r>
          </w:p>
          <w:p w14:paraId="12865484"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665086C" w14:textId="77777777" w:rsidR="007C186D" w:rsidRPr="00AD26F5" w:rsidRDefault="007C186D" w:rsidP="007C186D">
            <w:pPr>
              <w:jc w:val="center"/>
            </w:pPr>
            <w:r w:rsidRPr="00AD26F5">
              <w:t>0,1301</w:t>
            </w:r>
          </w:p>
        </w:tc>
        <w:tc>
          <w:tcPr>
            <w:tcW w:w="2520" w:type="dxa"/>
            <w:tcBorders>
              <w:top w:val="single" w:sz="4" w:space="0" w:color="auto"/>
              <w:left w:val="single" w:sz="4" w:space="0" w:color="auto"/>
              <w:bottom w:val="single" w:sz="4" w:space="0" w:color="auto"/>
              <w:right w:val="single" w:sz="4" w:space="0" w:color="auto"/>
            </w:tcBorders>
            <w:hideMark/>
          </w:tcPr>
          <w:p w14:paraId="2D00E11D" w14:textId="77777777" w:rsidR="007C186D" w:rsidRPr="00AD26F5" w:rsidRDefault="007C186D" w:rsidP="007C186D">
            <w:pPr>
              <w:jc w:val="center"/>
              <w:rPr>
                <w:sz w:val="22"/>
              </w:rPr>
            </w:pPr>
            <w:r w:rsidRPr="00AD26F5">
              <w:rPr>
                <w:sz w:val="22"/>
              </w:rPr>
              <w:t>Žemės sklypo unikalus</w:t>
            </w:r>
          </w:p>
          <w:p w14:paraId="15C8F320" w14:textId="77777777" w:rsidR="007C186D" w:rsidRPr="00AD26F5" w:rsidRDefault="007C186D" w:rsidP="007C186D">
            <w:pPr>
              <w:jc w:val="center"/>
              <w:rPr>
                <w:sz w:val="22"/>
              </w:rPr>
            </w:pPr>
            <w:r w:rsidRPr="00AD26F5">
              <w:rPr>
                <w:sz w:val="22"/>
              </w:rPr>
              <w:t xml:space="preserve"> Nr. 4400-5388-2967,</w:t>
            </w:r>
          </w:p>
          <w:p w14:paraId="5923C114" w14:textId="77777777" w:rsidR="007C186D" w:rsidRPr="00AD26F5" w:rsidRDefault="007C186D" w:rsidP="007C186D">
            <w:pPr>
              <w:jc w:val="center"/>
              <w:rPr>
                <w:sz w:val="22"/>
              </w:rPr>
            </w:pPr>
            <w:r w:rsidRPr="00AD26F5">
              <w:rPr>
                <w:sz w:val="22"/>
              </w:rPr>
              <w:t>2020-02-27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BB30DC8" w14:textId="77777777" w:rsidR="007C186D" w:rsidRPr="00AD26F5" w:rsidRDefault="007C186D" w:rsidP="007C186D">
            <w:pPr>
              <w:jc w:val="center"/>
            </w:pPr>
            <w:r w:rsidRPr="00AD26F5">
              <w:t xml:space="preserve"> </w:t>
            </w:r>
            <w:r w:rsidRPr="00AD26F5">
              <w:rPr>
                <w:sz w:val="22"/>
              </w:rPr>
              <w:t xml:space="preserve">unikalus kodas </w:t>
            </w:r>
            <w:r w:rsidRPr="00AD26F5">
              <w:t>33338</w:t>
            </w:r>
          </w:p>
        </w:tc>
        <w:tc>
          <w:tcPr>
            <w:tcW w:w="3973" w:type="dxa"/>
            <w:tcBorders>
              <w:top w:val="single" w:sz="4" w:space="0" w:color="auto"/>
              <w:left w:val="single" w:sz="4" w:space="0" w:color="auto"/>
              <w:bottom w:val="single" w:sz="4" w:space="0" w:color="auto"/>
              <w:right w:val="single" w:sz="4" w:space="0" w:color="auto"/>
            </w:tcBorders>
          </w:tcPr>
          <w:p w14:paraId="2F24929D" w14:textId="77777777" w:rsidR="007C186D" w:rsidRPr="00AD26F5" w:rsidRDefault="007C186D" w:rsidP="007C186D">
            <w:pPr>
              <w:rPr>
                <w:sz w:val="22"/>
              </w:rPr>
            </w:pPr>
            <w:r w:rsidRPr="00AD26F5">
              <w:rPr>
                <w:sz w:val="22"/>
              </w:rPr>
              <w:t xml:space="preserve">Anykščių r. sav. </w:t>
            </w:r>
          </w:p>
          <w:p w14:paraId="29196C86" w14:textId="77777777" w:rsidR="007C186D" w:rsidRPr="00AD26F5" w:rsidRDefault="007C186D" w:rsidP="007C186D">
            <w:pPr>
              <w:rPr>
                <w:sz w:val="22"/>
              </w:rPr>
            </w:pPr>
            <w:r w:rsidRPr="00AD26F5">
              <w:rPr>
                <w:sz w:val="22"/>
              </w:rPr>
              <w:t>Troškūnų seniūnija</w:t>
            </w:r>
          </w:p>
          <w:p w14:paraId="4F652233" w14:textId="77777777" w:rsidR="007C186D" w:rsidRPr="00AD26F5" w:rsidRDefault="007C186D" w:rsidP="007C186D">
            <w:pPr>
              <w:rPr>
                <w:sz w:val="22"/>
              </w:rPr>
            </w:pPr>
            <w:r w:rsidRPr="00AD26F5">
              <w:rPr>
                <w:sz w:val="22"/>
              </w:rPr>
              <w:t>Vytauto g. 2,</w:t>
            </w:r>
          </w:p>
          <w:p w14:paraId="75DDF057" w14:textId="77777777" w:rsidR="007C186D" w:rsidRPr="00AD26F5" w:rsidRDefault="007C186D" w:rsidP="007C186D">
            <w:pPr>
              <w:rPr>
                <w:sz w:val="22"/>
              </w:rPr>
            </w:pPr>
            <w:r w:rsidRPr="00AD26F5">
              <w:rPr>
                <w:sz w:val="22"/>
              </w:rPr>
              <w:t>29306 Troškūnai</w:t>
            </w:r>
          </w:p>
          <w:p w14:paraId="5E5A366F" w14:textId="77777777" w:rsidR="007C186D" w:rsidRDefault="007C186D" w:rsidP="007C186D">
            <w:pPr>
              <w:rPr>
                <w:sz w:val="22"/>
              </w:rPr>
            </w:pPr>
            <w:r w:rsidRPr="00AD26F5">
              <w:rPr>
                <w:sz w:val="22"/>
              </w:rPr>
              <w:t>Anykščių r.</w:t>
            </w:r>
          </w:p>
          <w:p w14:paraId="6306D1C7" w14:textId="1713CB0F" w:rsidR="0013703E" w:rsidRPr="00AD26F5" w:rsidRDefault="0013703E" w:rsidP="007C186D">
            <w:pPr>
              <w:rPr>
                <w:sz w:val="22"/>
              </w:rPr>
            </w:pPr>
            <w:r w:rsidRPr="00AD26F5">
              <w:rPr>
                <w:sz w:val="22"/>
              </w:rPr>
              <w:t>Seniūnas Rimantas Sereičikas</w:t>
            </w:r>
          </w:p>
          <w:p w14:paraId="516FE610" w14:textId="1C9059C4"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4CD9CF4D" w14:textId="77777777" w:rsidR="007C186D" w:rsidRPr="00AD26F5" w:rsidRDefault="007C186D" w:rsidP="007C186D">
            <w:pPr>
              <w:jc w:val="center"/>
              <w:rPr>
                <w:sz w:val="22"/>
              </w:rPr>
            </w:pPr>
          </w:p>
        </w:tc>
      </w:tr>
      <w:tr w:rsidR="007C186D" w:rsidRPr="00AD26F5" w14:paraId="1E2B1C81"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6516997" w14:textId="2184A916" w:rsidR="007C186D" w:rsidRPr="00AD26F5" w:rsidRDefault="007C186D" w:rsidP="007C186D">
            <w:pPr>
              <w:jc w:val="center"/>
              <w:rPr>
                <w:sz w:val="22"/>
              </w:rPr>
            </w:pPr>
            <w:r w:rsidRPr="00AD26F5">
              <w:rPr>
                <w:sz w:val="22"/>
              </w:rPr>
              <w:t>17</w:t>
            </w:r>
            <w:r w:rsidR="00FE7D35">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C4C9C53" w14:textId="77777777" w:rsidR="007C186D" w:rsidRPr="00AD26F5" w:rsidRDefault="007C186D" w:rsidP="007C186D">
            <w:r w:rsidRPr="00AD26F5">
              <w:t xml:space="preserve">Latavėnų kaimo senosios kapinės </w:t>
            </w:r>
            <w:r w:rsidRPr="00AD26F5">
              <w:lastRenderedPageBreak/>
              <w:t>(Latavėnų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4215E728" w14:textId="77777777" w:rsidR="007C186D" w:rsidRPr="00AD26F5" w:rsidRDefault="007C186D" w:rsidP="007C186D">
            <w:pPr>
              <w:rPr>
                <w:sz w:val="22"/>
              </w:rPr>
            </w:pPr>
            <w:r w:rsidRPr="00AD26F5">
              <w:rPr>
                <w:sz w:val="22"/>
              </w:rPr>
              <w:lastRenderedPageBreak/>
              <w:t>Neveikiančios</w:t>
            </w:r>
          </w:p>
          <w:p w14:paraId="5D51BC8D" w14:textId="77777777" w:rsidR="007C186D" w:rsidRPr="00AD26F5" w:rsidRDefault="007C186D" w:rsidP="007C186D">
            <w:pPr>
              <w:rPr>
                <w:sz w:val="22"/>
              </w:rPr>
            </w:pPr>
            <w:r w:rsidRPr="00AD26F5">
              <w:rPr>
                <w:sz w:val="22"/>
              </w:rPr>
              <w:lastRenderedPageBreak/>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3BB50F4" w14:textId="77777777" w:rsidR="007C186D" w:rsidRPr="00AD26F5" w:rsidRDefault="007C186D" w:rsidP="007C186D">
            <w:pPr>
              <w:jc w:val="center"/>
            </w:pPr>
            <w:r w:rsidRPr="00AD26F5">
              <w:lastRenderedPageBreak/>
              <w:t>0,14</w:t>
            </w:r>
          </w:p>
        </w:tc>
        <w:tc>
          <w:tcPr>
            <w:tcW w:w="2520" w:type="dxa"/>
            <w:tcBorders>
              <w:top w:val="single" w:sz="4" w:space="0" w:color="auto"/>
              <w:left w:val="single" w:sz="4" w:space="0" w:color="auto"/>
              <w:bottom w:val="single" w:sz="4" w:space="0" w:color="auto"/>
              <w:right w:val="single" w:sz="4" w:space="0" w:color="auto"/>
            </w:tcBorders>
            <w:hideMark/>
          </w:tcPr>
          <w:p w14:paraId="641D7169"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894C201"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DE379AD" w14:textId="77777777" w:rsidR="007C186D" w:rsidRPr="00AD26F5" w:rsidRDefault="007C186D" w:rsidP="007C186D">
            <w:pPr>
              <w:rPr>
                <w:sz w:val="22"/>
              </w:rPr>
            </w:pPr>
            <w:r w:rsidRPr="00AD26F5">
              <w:rPr>
                <w:sz w:val="22"/>
              </w:rPr>
              <w:t xml:space="preserve">Anykščių r. sav. </w:t>
            </w:r>
          </w:p>
          <w:p w14:paraId="7ABFCF77" w14:textId="77777777" w:rsidR="007C186D" w:rsidRPr="00AD26F5" w:rsidRDefault="007C186D" w:rsidP="007C186D">
            <w:pPr>
              <w:rPr>
                <w:sz w:val="22"/>
              </w:rPr>
            </w:pPr>
            <w:r w:rsidRPr="00AD26F5">
              <w:rPr>
                <w:sz w:val="22"/>
              </w:rPr>
              <w:t>Troškūnų seniūnija</w:t>
            </w:r>
          </w:p>
          <w:p w14:paraId="2B86FE78" w14:textId="77777777" w:rsidR="007C186D" w:rsidRPr="00AD26F5" w:rsidRDefault="007C186D" w:rsidP="007C186D">
            <w:pPr>
              <w:rPr>
                <w:sz w:val="22"/>
              </w:rPr>
            </w:pPr>
            <w:r w:rsidRPr="00AD26F5">
              <w:rPr>
                <w:sz w:val="22"/>
              </w:rPr>
              <w:lastRenderedPageBreak/>
              <w:t>Vytauto g. 2,</w:t>
            </w:r>
          </w:p>
          <w:p w14:paraId="74DD0D58" w14:textId="77777777" w:rsidR="007C186D" w:rsidRPr="00AD26F5" w:rsidRDefault="007C186D" w:rsidP="007C186D">
            <w:pPr>
              <w:rPr>
                <w:sz w:val="22"/>
              </w:rPr>
            </w:pPr>
            <w:r w:rsidRPr="00AD26F5">
              <w:rPr>
                <w:sz w:val="22"/>
              </w:rPr>
              <w:t>29306 Troškūnai</w:t>
            </w:r>
          </w:p>
          <w:p w14:paraId="5F55DB4F" w14:textId="77777777" w:rsidR="007C186D" w:rsidRDefault="007C186D" w:rsidP="007C186D">
            <w:pPr>
              <w:rPr>
                <w:sz w:val="22"/>
              </w:rPr>
            </w:pPr>
            <w:r w:rsidRPr="00AD26F5">
              <w:rPr>
                <w:sz w:val="22"/>
              </w:rPr>
              <w:t>Anykščių r.</w:t>
            </w:r>
          </w:p>
          <w:p w14:paraId="59AB6EFB" w14:textId="207894BA" w:rsidR="0013703E" w:rsidRPr="00AD26F5" w:rsidRDefault="0013703E" w:rsidP="007C186D">
            <w:pPr>
              <w:rPr>
                <w:sz w:val="22"/>
              </w:rPr>
            </w:pPr>
            <w:r w:rsidRPr="00AD26F5">
              <w:rPr>
                <w:sz w:val="22"/>
              </w:rPr>
              <w:t>Seniūnas Rimantas Sereičikas</w:t>
            </w:r>
          </w:p>
          <w:p w14:paraId="40655664" w14:textId="6D6C5873"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0AB007E2" w14:textId="77777777" w:rsidR="007C186D" w:rsidRPr="00AD26F5" w:rsidRDefault="007C186D" w:rsidP="007C186D">
            <w:pPr>
              <w:jc w:val="center"/>
              <w:rPr>
                <w:sz w:val="22"/>
              </w:rPr>
            </w:pPr>
          </w:p>
        </w:tc>
      </w:tr>
      <w:tr w:rsidR="007C186D" w:rsidRPr="00AD26F5" w14:paraId="0A5F4D58"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6F14B90" w14:textId="7E21B6B9" w:rsidR="007C186D" w:rsidRPr="00AD26F5" w:rsidRDefault="007C186D" w:rsidP="007C186D">
            <w:pPr>
              <w:jc w:val="center"/>
              <w:rPr>
                <w:sz w:val="22"/>
              </w:rPr>
            </w:pPr>
            <w:r w:rsidRPr="00AD26F5">
              <w:rPr>
                <w:sz w:val="22"/>
              </w:rPr>
              <w:lastRenderedPageBreak/>
              <w:t>17</w:t>
            </w:r>
            <w:r w:rsidR="00FE7D35">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21ECD730" w14:textId="77777777" w:rsidR="007C186D" w:rsidRPr="00AD26F5" w:rsidRDefault="007C186D" w:rsidP="007C186D">
            <w:r w:rsidRPr="00AD26F5">
              <w:t>Naujasėdžio kaimo kapinės (Naujasėdžio k., Troškūnų sen.)</w:t>
            </w:r>
          </w:p>
        </w:tc>
        <w:tc>
          <w:tcPr>
            <w:tcW w:w="2832" w:type="dxa"/>
            <w:tcBorders>
              <w:top w:val="single" w:sz="4" w:space="0" w:color="auto"/>
              <w:left w:val="single" w:sz="4" w:space="0" w:color="auto"/>
              <w:bottom w:val="single" w:sz="4" w:space="0" w:color="auto"/>
              <w:right w:val="single" w:sz="4" w:space="0" w:color="auto"/>
            </w:tcBorders>
            <w:hideMark/>
          </w:tcPr>
          <w:p w14:paraId="16081A4A" w14:textId="77777777" w:rsidR="007C186D" w:rsidRPr="00AD26F5" w:rsidRDefault="007C186D" w:rsidP="007C186D">
            <w:pPr>
              <w:rPr>
                <w:sz w:val="22"/>
              </w:rPr>
            </w:pPr>
            <w:r w:rsidRPr="00AD26F5">
              <w:rPr>
                <w:sz w:val="22"/>
              </w:rPr>
              <w:t>Neveikiančios</w:t>
            </w:r>
          </w:p>
          <w:p w14:paraId="4FE55828"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C73D71E" w14:textId="77777777" w:rsidR="007C186D" w:rsidRPr="00AD26F5" w:rsidRDefault="007C186D" w:rsidP="007C186D">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7310528B"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43B849F"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A5BB7C8" w14:textId="77777777" w:rsidR="007C186D" w:rsidRPr="00AD26F5" w:rsidRDefault="007C186D" w:rsidP="007C186D">
            <w:pPr>
              <w:rPr>
                <w:sz w:val="22"/>
              </w:rPr>
            </w:pPr>
            <w:r w:rsidRPr="00AD26F5">
              <w:rPr>
                <w:sz w:val="22"/>
              </w:rPr>
              <w:t xml:space="preserve">Anykščių r. sav. </w:t>
            </w:r>
          </w:p>
          <w:p w14:paraId="7BA63C55" w14:textId="77777777" w:rsidR="007C186D" w:rsidRPr="00AD26F5" w:rsidRDefault="007C186D" w:rsidP="007C186D">
            <w:pPr>
              <w:rPr>
                <w:sz w:val="22"/>
              </w:rPr>
            </w:pPr>
            <w:r w:rsidRPr="00AD26F5">
              <w:rPr>
                <w:sz w:val="22"/>
              </w:rPr>
              <w:t>Troškūnų seniūnija</w:t>
            </w:r>
          </w:p>
          <w:p w14:paraId="3365906D" w14:textId="77777777" w:rsidR="007C186D" w:rsidRPr="00AD26F5" w:rsidRDefault="007C186D" w:rsidP="007C186D">
            <w:pPr>
              <w:rPr>
                <w:sz w:val="22"/>
              </w:rPr>
            </w:pPr>
            <w:r w:rsidRPr="00AD26F5">
              <w:rPr>
                <w:sz w:val="22"/>
              </w:rPr>
              <w:t>Vytauto g. 2,</w:t>
            </w:r>
          </w:p>
          <w:p w14:paraId="5A626FB3" w14:textId="77777777" w:rsidR="007C186D" w:rsidRPr="00AD26F5" w:rsidRDefault="007C186D" w:rsidP="007C186D">
            <w:pPr>
              <w:rPr>
                <w:sz w:val="22"/>
              </w:rPr>
            </w:pPr>
            <w:r w:rsidRPr="00AD26F5">
              <w:rPr>
                <w:sz w:val="22"/>
              </w:rPr>
              <w:t>29306 Troškūnai</w:t>
            </w:r>
          </w:p>
          <w:p w14:paraId="0D641885" w14:textId="77777777" w:rsidR="007C186D" w:rsidRDefault="007C186D" w:rsidP="007C186D">
            <w:pPr>
              <w:rPr>
                <w:sz w:val="22"/>
              </w:rPr>
            </w:pPr>
            <w:r w:rsidRPr="00AD26F5">
              <w:rPr>
                <w:sz w:val="22"/>
              </w:rPr>
              <w:t>Anykščių r.</w:t>
            </w:r>
          </w:p>
          <w:p w14:paraId="720C30CF" w14:textId="389E6994" w:rsidR="0013703E" w:rsidRPr="00AD26F5" w:rsidRDefault="0013703E" w:rsidP="007C186D">
            <w:pPr>
              <w:rPr>
                <w:sz w:val="22"/>
              </w:rPr>
            </w:pPr>
            <w:r w:rsidRPr="00AD26F5">
              <w:rPr>
                <w:sz w:val="22"/>
              </w:rPr>
              <w:t>Seniūnas Rimantas Sereičikas</w:t>
            </w:r>
          </w:p>
          <w:p w14:paraId="225F6E35" w14:textId="08DFCD81"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4213BDA5" w14:textId="77777777" w:rsidR="007C186D" w:rsidRPr="00AD26F5" w:rsidRDefault="007C186D" w:rsidP="007C186D">
            <w:pPr>
              <w:jc w:val="center"/>
              <w:rPr>
                <w:sz w:val="22"/>
              </w:rPr>
            </w:pPr>
          </w:p>
        </w:tc>
      </w:tr>
      <w:tr w:rsidR="007C186D" w:rsidRPr="00AD26F5" w14:paraId="732764DB"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0526D9C0" w14:textId="148056B5" w:rsidR="007C186D" w:rsidRPr="00AD26F5" w:rsidRDefault="007C186D" w:rsidP="007C186D">
            <w:pPr>
              <w:jc w:val="center"/>
              <w:rPr>
                <w:sz w:val="22"/>
              </w:rPr>
            </w:pPr>
            <w:r w:rsidRPr="00AD26F5">
              <w:rPr>
                <w:sz w:val="22"/>
              </w:rPr>
              <w:t>1</w:t>
            </w:r>
            <w:r w:rsidR="00FE7D35">
              <w:rPr>
                <w:sz w:val="22"/>
              </w:rPr>
              <w:t>80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E7C57BE" w14:textId="77777777" w:rsidR="007C186D" w:rsidRPr="00AD26F5" w:rsidRDefault="007C186D" w:rsidP="007C186D">
            <w:r w:rsidRPr="00AD26F5">
              <w:t>Pakapės kaimo kapinės (Pakapės k., Troškūnų sen.)</w:t>
            </w:r>
          </w:p>
        </w:tc>
        <w:tc>
          <w:tcPr>
            <w:tcW w:w="2832" w:type="dxa"/>
            <w:tcBorders>
              <w:top w:val="single" w:sz="4" w:space="0" w:color="auto"/>
              <w:left w:val="single" w:sz="4" w:space="0" w:color="auto"/>
              <w:bottom w:val="single" w:sz="4" w:space="0" w:color="auto"/>
              <w:right w:val="single" w:sz="4" w:space="0" w:color="auto"/>
            </w:tcBorders>
            <w:hideMark/>
          </w:tcPr>
          <w:p w14:paraId="433EE851" w14:textId="77777777" w:rsidR="007C186D" w:rsidRPr="00AD26F5" w:rsidRDefault="007C186D" w:rsidP="007C186D">
            <w:pPr>
              <w:rPr>
                <w:sz w:val="22"/>
              </w:rPr>
            </w:pPr>
            <w:r w:rsidRPr="00AD26F5">
              <w:rPr>
                <w:sz w:val="22"/>
              </w:rPr>
              <w:t>Neveikiančios</w:t>
            </w:r>
          </w:p>
          <w:p w14:paraId="5F635287"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061DC7D" w14:textId="77777777" w:rsidR="007C186D" w:rsidRPr="00AD26F5" w:rsidRDefault="007C186D" w:rsidP="007C186D">
            <w:pPr>
              <w:jc w:val="center"/>
            </w:pPr>
            <w:r w:rsidRPr="00AD26F5">
              <w:t>0,23</w:t>
            </w:r>
          </w:p>
        </w:tc>
        <w:tc>
          <w:tcPr>
            <w:tcW w:w="2520" w:type="dxa"/>
            <w:tcBorders>
              <w:top w:val="single" w:sz="4" w:space="0" w:color="auto"/>
              <w:left w:val="single" w:sz="4" w:space="0" w:color="auto"/>
              <w:bottom w:val="single" w:sz="4" w:space="0" w:color="auto"/>
              <w:right w:val="single" w:sz="4" w:space="0" w:color="auto"/>
            </w:tcBorders>
            <w:hideMark/>
          </w:tcPr>
          <w:p w14:paraId="455459E9"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00A29D2"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0F32DEA" w14:textId="77777777" w:rsidR="007C186D" w:rsidRPr="00AD26F5" w:rsidRDefault="007C186D" w:rsidP="007C186D">
            <w:pPr>
              <w:rPr>
                <w:sz w:val="22"/>
              </w:rPr>
            </w:pPr>
            <w:r w:rsidRPr="00AD26F5">
              <w:rPr>
                <w:sz w:val="22"/>
              </w:rPr>
              <w:t xml:space="preserve">Anykščių r. sav. </w:t>
            </w:r>
          </w:p>
          <w:p w14:paraId="7C352E90" w14:textId="77777777" w:rsidR="007C186D" w:rsidRPr="00AD26F5" w:rsidRDefault="007C186D" w:rsidP="007C186D">
            <w:pPr>
              <w:rPr>
                <w:sz w:val="22"/>
              </w:rPr>
            </w:pPr>
            <w:r w:rsidRPr="00AD26F5">
              <w:rPr>
                <w:sz w:val="22"/>
              </w:rPr>
              <w:t>Troškūnų seniūnija</w:t>
            </w:r>
          </w:p>
          <w:p w14:paraId="1F48523C" w14:textId="77777777" w:rsidR="007C186D" w:rsidRPr="00AD26F5" w:rsidRDefault="007C186D" w:rsidP="007C186D">
            <w:pPr>
              <w:rPr>
                <w:sz w:val="22"/>
              </w:rPr>
            </w:pPr>
            <w:r w:rsidRPr="00AD26F5">
              <w:rPr>
                <w:sz w:val="22"/>
              </w:rPr>
              <w:t>Vytauto g. 2,</w:t>
            </w:r>
          </w:p>
          <w:p w14:paraId="34878E75" w14:textId="77777777" w:rsidR="007C186D" w:rsidRPr="00AD26F5" w:rsidRDefault="007C186D" w:rsidP="007C186D">
            <w:pPr>
              <w:rPr>
                <w:sz w:val="22"/>
              </w:rPr>
            </w:pPr>
            <w:r w:rsidRPr="00AD26F5">
              <w:rPr>
                <w:sz w:val="22"/>
              </w:rPr>
              <w:t>29306 Troškūnai</w:t>
            </w:r>
          </w:p>
          <w:p w14:paraId="4F70DCFE" w14:textId="77777777" w:rsidR="007C186D" w:rsidRDefault="007C186D" w:rsidP="007C186D">
            <w:pPr>
              <w:rPr>
                <w:sz w:val="22"/>
              </w:rPr>
            </w:pPr>
            <w:r w:rsidRPr="00AD26F5">
              <w:rPr>
                <w:sz w:val="22"/>
              </w:rPr>
              <w:t>Anykščių r.</w:t>
            </w:r>
          </w:p>
          <w:p w14:paraId="68994A4E" w14:textId="03A26DE5" w:rsidR="0013703E" w:rsidRPr="00AD26F5" w:rsidRDefault="0013703E" w:rsidP="007C186D">
            <w:pPr>
              <w:rPr>
                <w:sz w:val="22"/>
              </w:rPr>
            </w:pPr>
            <w:r w:rsidRPr="00AD26F5">
              <w:rPr>
                <w:sz w:val="22"/>
              </w:rPr>
              <w:t>Seniūnas Rimantas Sereičikas</w:t>
            </w:r>
          </w:p>
          <w:p w14:paraId="642387E0" w14:textId="174CBB92"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42207B4F" w14:textId="77777777" w:rsidR="007C186D" w:rsidRPr="00AD26F5" w:rsidRDefault="007C186D" w:rsidP="007C186D">
            <w:pPr>
              <w:jc w:val="center"/>
              <w:rPr>
                <w:sz w:val="22"/>
              </w:rPr>
            </w:pPr>
          </w:p>
        </w:tc>
      </w:tr>
      <w:tr w:rsidR="007C186D" w:rsidRPr="00AD26F5" w14:paraId="049F8B0C"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955199F" w14:textId="040BD09C" w:rsidR="007C186D" w:rsidRPr="00AD26F5" w:rsidRDefault="007C186D" w:rsidP="007C186D">
            <w:pPr>
              <w:jc w:val="center"/>
              <w:rPr>
                <w:sz w:val="22"/>
              </w:rPr>
            </w:pPr>
            <w:r w:rsidRPr="00AD26F5">
              <w:rPr>
                <w:sz w:val="22"/>
              </w:rPr>
              <w:t>1</w:t>
            </w:r>
            <w:r w:rsidR="00FE7D35">
              <w:rPr>
                <w:sz w:val="22"/>
              </w:rPr>
              <w:t>81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0C4D089" w14:textId="77777777" w:rsidR="007C186D" w:rsidRPr="00AD26F5" w:rsidRDefault="007C186D" w:rsidP="007C186D">
            <w:r w:rsidRPr="00AD26F5">
              <w:t>Surdegio (pravoslavų)  kaimo kapinės (Sodų g., Surdegio mstl., Troškūnų sen.)</w:t>
            </w:r>
          </w:p>
        </w:tc>
        <w:tc>
          <w:tcPr>
            <w:tcW w:w="2832" w:type="dxa"/>
            <w:tcBorders>
              <w:top w:val="single" w:sz="4" w:space="0" w:color="auto"/>
              <w:left w:val="single" w:sz="4" w:space="0" w:color="auto"/>
              <w:bottom w:val="single" w:sz="4" w:space="0" w:color="auto"/>
              <w:right w:val="single" w:sz="4" w:space="0" w:color="auto"/>
            </w:tcBorders>
            <w:hideMark/>
          </w:tcPr>
          <w:p w14:paraId="7981078F" w14:textId="77777777" w:rsidR="007C186D" w:rsidRPr="00AD26F5" w:rsidRDefault="007C186D" w:rsidP="007C186D">
            <w:pPr>
              <w:rPr>
                <w:sz w:val="22"/>
              </w:rPr>
            </w:pPr>
            <w:r w:rsidRPr="00AD26F5">
              <w:rPr>
                <w:sz w:val="22"/>
              </w:rPr>
              <w:t>Neveikiančios</w:t>
            </w:r>
          </w:p>
          <w:p w14:paraId="660BF973"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46D9E65" w14:textId="77777777" w:rsidR="007C186D" w:rsidRPr="00AD26F5" w:rsidRDefault="007C186D" w:rsidP="007C186D">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2C627EEE"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9AC3C36"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F8ED5F5" w14:textId="77777777" w:rsidR="007C186D" w:rsidRPr="00AD26F5" w:rsidRDefault="007C186D" w:rsidP="007C186D">
            <w:pPr>
              <w:rPr>
                <w:sz w:val="22"/>
              </w:rPr>
            </w:pPr>
            <w:r w:rsidRPr="00AD26F5">
              <w:rPr>
                <w:sz w:val="22"/>
              </w:rPr>
              <w:t xml:space="preserve">Anykščių r. sav. </w:t>
            </w:r>
          </w:p>
          <w:p w14:paraId="65B2F8E2" w14:textId="77777777" w:rsidR="007C186D" w:rsidRPr="00AD26F5" w:rsidRDefault="007C186D" w:rsidP="007C186D">
            <w:pPr>
              <w:rPr>
                <w:sz w:val="22"/>
              </w:rPr>
            </w:pPr>
            <w:r w:rsidRPr="00AD26F5">
              <w:rPr>
                <w:sz w:val="22"/>
              </w:rPr>
              <w:t>Troškūnų seniūnija</w:t>
            </w:r>
          </w:p>
          <w:p w14:paraId="1E02F0FD" w14:textId="77777777" w:rsidR="007C186D" w:rsidRPr="00AD26F5" w:rsidRDefault="007C186D" w:rsidP="007C186D">
            <w:pPr>
              <w:rPr>
                <w:sz w:val="22"/>
              </w:rPr>
            </w:pPr>
            <w:r w:rsidRPr="00AD26F5">
              <w:rPr>
                <w:sz w:val="22"/>
              </w:rPr>
              <w:t>Vytauto g. 2,</w:t>
            </w:r>
          </w:p>
          <w:p w14:paraId="71E3C930" w14:textId="77777777" w:rsidR="007C186D" w:rsidRPr="00AD26F5" w:rsidRDefault="007C186D" w:rsidP="007C186D">
            <w:pPr>
              <w:rPr>
                <w:sz w:val="22"/>
              </w:rPr>
            </w:pPr>
            <w:r w:rsidRPr="00AD26F5">
              <w:rPr>
                <w:sz w:val="22"/>
              </w:rPr>
              <w:t>29306 Troškūnai</w:t>
            </w:r>
          </w:p>
          <w:p w14:paraId="4AAA27E1" w14:textId="77777777" w:rsidR="007C186D" w:rsidRDefault="007C186D" w:rsidP="007C186D">
            <w:pPr>
              <w:rPr>
                <w:sz w:val="22"/>
              </w:rPr>
            </w:pPr>
            <w:r w:rsidRPr="00AD26F5">
              <w:rPr>
                <w:sz w:val="22"/>
              </w:rPr>
              <w:t>Anykščių r.</w:t>
            </w:r>
          </w:p>
          <w:p w14:paraId="29A55515" w14:textId="7C873A12" w:rsidR="00E528BE" w:rsidRPr="00AD26F5" w:rsidRDefault="00E528BE" w:rsidP="007C186D">
            <w:pPr>
              <w:rPr>
                <w:sz w:val="22"/>
              </w:rPr>
            </w:pPr>
            <w:r w:rsidRPr="00AD26F5">
              <w:rPr>
                <w:sz w:val="22"/>
              </w:rPr>
              <w:t>Seniūnas Rimantas Sereičikas</w:t>
            </w:r>
          </w:p>
          <w:p w14:paraId="3C02CAEC" w14:textId="05F8EA10"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522F88CA" w14:textId="77777777" w:rsidR="007C186D" w:rsidRPr="00AD26F5" w:rsidRDefault="007C186D" w:rsidP="007C186D">
            <w:pPr>
              <w:jc w:val="center"/>
              <w:rPr>
                <w:sz w:val="22"/>
              </w:rPr>
            </w:pPr>
          </w:p>
        </w:tc>
      </w:tr>
      <w:tr w:rsidR="007C186D" w:rsidRPr="00AD26F5" w14:paraId="7025DAEF"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7A600C8" w14:textId="3884572B" w:rsidR="007C186D" w:rsidRPr="00AD26F5" w:rsidRDefault="007C186D" w:rsidP="007C186D">
            <w:pPr>
              <w:jc w:val="center"/>
              <w:rPr>
                <w:sz w:val="22"/>
              </w:rPr>
            </w:pPr>
            <w:r w:rsidRPr="00AD26F5">
              <w:rPr>
                <w:sz w:val="22"/>
              </w:rPr>
              <w:t>18</w:t>
            </w:r>
            <w:r w:rsidR="00FE7D35">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678E60D" w14:textId="77777777" w:rsidR="007C186D" w:rsidRPr="00AD26F5" w:rsidRDefault="007C186D" w:rsidP="007C186D">
            <w:r w:rsidRPr="00AD26F5">
              <w:t>Titeikių kaimo kapinės (Titeikių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571E620E" w14:textId="77777777" w:rsidR="007C186D" w:rsidRPr="00AD26F5" w:rsidRDefault="007C186D" w:rsidP="007C186D">
            <w:pPr>
              <w:rPr>
                <w:sz w:val="22"/>
              </w:rPr>
            </w:pPr>
            <w:r w:rsidRPr="00AD26F5">
              <w:rPr>
                <w:sz w:val="22"/>
              </w:rPr>
              <w:t>Neveikiančios</w:t>
            </w:r>
          </w:p>
          <w:p w14:paraId="43A48B0D"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A775501" w14:textId="77777777" w:rsidR="007C186D" w:rsidRPr="00AD26F5" w:rsidRDefault="007C186D" w:rsidP="007C186D">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6F04D4B0"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7604F29"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4C9AF0A" w14:textId="77777777" w:rsidR="007C186D" w:rsidRPr="00AD26F5" w:rsidRDefault="007C186D" w:rsidP="007C186D">
            <w:pPr>
              <w:rPr>
                <w:sz w:val="22"/>
              </w:rPr>
            </w:pPr>
            <w:r w:rsidRPr="00AD26F5">
              <w:rPr>
                <w:sz w:val="22"/>
              </w:rPr>
              <w:t xml:space="preserve">Anykščių r. sav. </w:t>
            </w:r>
          </w:p>
          <w:p w14:paraId="384CCFA0" w14:textId="77777777" w:rsidR="007C186D" w:rsidRPr="00AD26F5" w:rsidRDefault="007C186D" w:rsidP="007C186D">
            <w:pPr>
              <w:rPr>
                <w:sz w:val="22"/>
              </w:rPr>
            </w:pPr>
            <w:r w:rsidRPr="00AD26F5">
              <w:rPr>
                <w:sz w:val="22"/>
              </w:rPr>
              <w:t>Troškūnų seniūnija</w:t>
            </w:r>
          </w:p>
          <w:p w14:paraId="75C6016B" w14:textId="77777777" w:rsidR="007C186D" w:rsidRPr="00AD26F5" w:rsidRDefault="007C186D" w:rsidP="007C186D">
            <w:pPr>
              <w:rPr>
                <w:sz w:val="22"/>
              </w:rPr>
            </w:pPr>
            <w:r w:rsidRPr="00AD26F5">
              <w:rPr>
                <w:sz w:val="22"/>
              </w:rPr>
              <w:t>Vytauto g. 2,</w:t>
            </w:r>
          </w:p>
          <w:p w14:paraId="48314CF9" w14:textId="77777777" w:rsidR="007C186D" w:rsidRPr="00AD26F5" w:rsidRDefault="007C186D" w:rsidP="007C186D">
            <w:pPr>
              <w:rPr>
                <w:sz w:val="22"/>
              </w:rPr>
            </w:pPr>
            <w:r w:rsidRPr="00AD26F5">
              <w:rPr>
                <w:sz w:val="22"/>
              </w:rPr>
              <w:t>29306 Troškūnai</w:t>
            </w:r>
          </w:p>
          <w:p w14:paraId="2662C3E6" w14:textId="77777777" w:rsidR="007C186D" w:rsidRDefault="007C186D" w:rsidP="007C186D">
            <w:pPr>
              <w:rPr>
                <w:sz w:val="22"/>
              </w:rPr>
            </w:pPr>
            <w:r w:rsidRPr="00AD26F5">
              <w:rPr>
                <w:sz w:val="22"/>
              </w:rPr>
              <w:t>Anykščių r.</w:t>
            </w:r>
          </w:p>
          <w:p w14:paraId="26307FCF" w14:textId="6D67E456" w:rsidR="00E528BE" w:rsidRPr="00AD26F5" w:rsidRDefault="00E528BE" w:rsidP="007C186D">
            <w:pPr>
              <w:rPr>
                <w:sz w:val="22"/>
              </w:rPr>
            </w:pPr>
            <w:r w:rsidRPr="00AD26F5">
              <w:rPr>
                <w:sz w:val="22"/>
              </w:rPr>
              <w:t>Seniūnas Rimantas Sereičikas</w:t>
            </w:r>
          </w:p>
          <w:p w14:paraId="0BAF1E0C" w14:textId="7C3FE237"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58207498" w14:textId="77777777" w:rsidR="007C186D" w:rsidRPr="00AD26F5" w:rsidRDefault="007C186D" w:rsidP="007C186D">
            <w:pPr>
              <w:jc w:val="center"/>
              <w:rPr>
                <w:sz w:val="22"/>
              </w:rPr>
            </w:pPr>
          </w:p>
        </w:tc>
      </w:tr>
      <w:tr w:rsidR="007C186D" w:rsidRPr="00AD26F5" w14:paraId="50B43592"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74CFC5B" w14:textId="6F2A1302" w:rsidR="007C186D" w:rsidRPr="00AD26F5" w:rsidRDefault="007C186D" w:rsidP="007C186D">
            <w:pPr>
              <w:jc w:val="center"/>
              <w:rPr>
                <w:sz w:val="22"/>
              </w:rPr>
            </w:pPr>
            <w:r w:rsidRPr="00AD26F5">
              <w:rPr>
                <w:sz w:val="22"/>
              </w:rPr>
              <w:lastRenderedPageBreak/>
              <w:t>18</w:t>
            </w:r>
            <w:r w:rsidR="00FE7D35">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7A20E0" w14:textId="77777777" w:rsidR="007C186D" w:rsidRPr="00AD26F5" w:rsidRDefault="007C186D" w:rsidP="007C186D">
            <w:r w:rsidRPr="00AD26F5">
              <w:t xml:space="preserve">Vokiečių kapinės Troškūnų m. </w:t>
            </w:r>
          </w:p>
          <w:p w14:paraId="6B4C07EA" w14:textId="77777777" w:rsidR="007C186D" w:rsidRPr="00AD26F5" w:rsidRDefault="007C186D" w:rsidP="007C186D">
            <w:r w:rsidRPr="00AD26F5">
              <w:t>(K. Inčiūros g., Troškūnų m., Troškūnų sen.)</w:t>
            </w:r>
          </w:p>
        </w:tc>
        <w:tc>
          <w:tcPr>
            <w:tcW w:w="2832" w:type="dxa"/>
            <w:tcBorders>
              <w:top w:val="single" w:sz="4" w:space="0" w:color="auto"/>
              <w:left w:val="single" w:sz="4" w:space="0" w:color="auto"/>
              <w:bottom w:val="single" w:sz="4" w:space="0" w:color="auto"/>
              <w:right w:val="single" w:sz="4" w:space="0" w:color="auto"/>
            </w:tcBorders>
            <w:hideMark/>
          </w:tcPr>
          <w:p w14:paraId="5ED89457" w14:textId="77777777" w:rsidR="007C186D" w:rsidRPr="00AD26F5" w:rsidRDefault="007C186D" w:rsidP="007C186D">
            <w:pPr>
              <w:rPr>
                <w:sz w:val="22"/>
              </w:rPr>
            </w:pPr>
            <w:r w:rsidRPr="00AD26F5">
              <w:rPr>
                <w:sz w:val="22"/>
              </w:rPr>
              <w:t>Neveikiančios</w:t>
            </w:r>
          </w:p>
          <w:p w14:paraId="35BFC305"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8A9627F" w14:textId="77777777" w:rsidR="007C186D" w:rsidRPr="00AD26F5" w:rsidRDefault="007C186D" w:rsidP="007C186D">
            <w:pPr>
              <w:jc w:val="center"/>
            </w:pPr>
            <w:r w:rsidRPr="00AD26F5">
              <w:t>0,093</w:t>
            </w:r>
          </w:p>
        </w:tc>
        <w:tc>
          <w:tcPr>
            <w:tcW w:w="2520" w:type="dxa"/>
            <w:tcBorders>
              <w:top w:val="single" w:sz="4" w:space="0" w:color="auto"/>
              <w:left w:val="single" w:sz="4" w:space="0" w:color="auto"/>
              <w:bottom w:val="single" w:sz="4" w:space="0" w:color="auto"/>
              <w:right w:val="single" w:sz="4" w:space="0" w:color="auto"/>
            </w:tcBorders>
            <w:hideMark/>
          </w:tcPr>
          <w:p w14:paraId="35346726" w14:textId="77777777" w:rsidR="007C186D" w:rsidRPr="00AD26F5" w:rsidRDefault="007C186D" w:rsidP="007C186D">
            <w:pPr>
              <w:jc w:val="center"/>
              <w:rPr>
                <w:sz w:val="22"/>
              </w:rPr>
            </w:pPr>
            <w:r w:rsidRPr="00AD26F5">
              <w:rPr>
                <w:sz w:val="22"/>
              </w:rPr>
              <w:t>Žemės sklypo unikalus</w:t>
            </w:r>
          </w:p>
          <w:p w14:paraId="3665DB72" w14:textId="77777777" w:rsidR="007C186D" w:rsidRPr="00AD26F5" w:rsidRDefault="007C186D" w:rsidP="007C186D">
            <w:pPr>
              <w:jc w:val="center"/>
              <w:rPr>
                <w:sz w:val="22"/>
              </w:rPr>
            </w:pPr>
            <w:r w:rsidRPr="00AD26F5">
              <w:rPr>
                <w:sz w:val="22"/>
              </w:rPr>
              <w:t xml:space="preserve"> Nr. 4400-5394-7212,</w:t>
            </w:r>
          </w:p>
          <w:p w14:paraId="7CA0788E" w14:textId="77777777" w:rsidR="007C186D" w:rsidRPr="00AD26F5" w:rsidRDefault="007C186D" w:rsidP="007C186D">
            <w:pPr>
              <w:jc w:val="center"/>
              <w:rPr>
                <w:sz w:val="22"/>
              </w:rPr>
            </w:pPr>
            <w:r w:rsidRPr="00AD26F5">
              <w:rPr>
                <w:sz w:val="22"/>
              </w:rPr>
              <w:t>2020-04-06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333DDF1D" w14:textId="77777777" w:rsidR="007C186D" w:rsidRPr="00AD26F5" w:rsidRDefault="007C186D" w:rsidP="007C186D">
            <w:pPr>
              <w:jc w:val="center"/>
            </w:pPr>
            <w:r w:rsidRPr="00AD26F5">
              <w:t xml:space="preserve"> </w:t>
            </w:r>
            <w:r w:rsidRPr="00AD26F5">
              <w:rPr>
                <w:sz w:val="22"/>
              </w:rPr>
              <w:t xml:space="preserve">unikalus kodas </w:t>
            </w:r>
            <w:r w:rsidRPr="00AD26F5">
              <w:t>40428</w:t>
            </w:r>
          </w:p>
        </w:tc>
        <w:tc>
          <w:tcPr>
            <w:tcW w:w="3973" w:type="dxa"/>
            <w:tcBorders>
              <w:top w:val="single" w:sz="4" w:space="0" w:color="auto"/>
              <w:left w:val="single" w:sz="4" w:space="0" w:color="auto"/>
              <w:bottom w:val="single" w:sz="4" w:space="0" w:color="auto"/>
              <w:right w:val="single" w:sz="4" w:space="0" w:color="auto"/>
            </w:tcBorders>
          </w:tcPr>
          <w:p w14:paraId="67A53B5E" w14:textId="77777777" w:rsidR="007C186D" w:rsidRPr="00AD26F5" w:rsidRDefault="007C186D" w:rsidP="007C186D">
            <w:pPr>
              <w:rPr>
                <w:sz w:val="22"/>
              </w:rPr>
            </w:pPr>
            <w:r w:rsidRPr="00AD26F5">
              <w:rPr>
                <w:sz w:val="22"/>
              </w:rPr>
              <w:t xml:space="preserve">Anykščių r. sav. </w:t>
            </w:r>
          </w:p>
          <w:p w14:paraId="48E36B33" w14:textId="77777777" w:rsidR="007C186D" w:rsidRPr="00AD26F5" w:rsidRDefault="007C186D" w:rsidP="007C186D">
            <w:pPr>
              <w:rPr>
                <w:sz w:val="22"/>
              </w:rPr>
            </w:pPr>
            <w:r w:rsidRPr="00AD26F5">
              <w:rPr>
                <w:sz w:val="22"/>
              </w:rPr>
              <w:t>Troškūnų seniūnija</w:t>
            </w:r>
          </w:p>
          <w:p w14:paraId="57946C80" w14:textId="77777777" w:rsidR="007C186D" w:rsidRPr="00AD26F5" w:rsidRDefault="007C186D" w:rsidP="007C186D">
            <w:pPr>
              <w:rPr>
                <w:sz w:val="22"/>
              </w:rPr>
            </w:pPr>
            <w:r w:rsidRPr="00AD26F5">
              <w:rPr>
                <w:sz w:val="22"/>
              </w:rPr>
              <w:t>Vytauto g. 2,</w:t>
            </w:r>
          </w:p>
          <w:p w14:paraId="741356B2" w14:textId="77777777" w:rsidR="007C186D" w:rsidRPr="00AD26F5" w:rsidRDefault="007C186D" w:rsidP="007C186D">
            <w:pPr>
              <w:rPr>
                <w:sz w:val="22"/>
              </w:rPr>
            </w:pPr>
            <w:r w:rsidRPr="00AD26F5">
              <w:rPr>
                <w:sz w:val="22"/>
              </w:rPr>
              <w:t>29306 Troškūnai</w:t>
            </w:r>
          </w:p>
          <w:p w14:paraId="24F1CF98" w14:textId="77777777" w:rsidR="007C186D" w:rsidRDefault="007C186D" w:rsidP="007C186D">
            <w:pPr>
              <w:rPr>
                <w:sz w:val="22"/>
              </w:rPr>
            </w:pPr>
            <w:r w:rsidRPr="00AD26F5">
              <w:rPr>
                <w:sz w:val="22"/>
              </w:rPr>
              <w:t>Anykščių r.</w:t>
            </w:r>
          </w:p>
          <w:p w14:paraId="7E2C440A" w14:textId="08FD282A" w:rsidR="00E528BE" w:rsidRPr="00AD26F5" w:rsidRDefault="00E528BE" w:rsidP="007C186D">
            <w:pPr>
              <w:rPr>
                <w:sz w:val="22"/>
              </w:rPr>
            </w:pPr>
            <w:r w:rsidRPr="00AD26F5">
              <w:rPr>
                <w:sz w:val="22"/>
              </w:rPr>
              <w:t>Seniūnas Rimantas Sereičikas</w:t>
            </w:r>
          </w:p>
          <w:p w14:paraId="37B22AD9" w14:textId="7B454D6F"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4922A22B" w14:textId="77777777" w:rsidR="007C186D" w:rsidRPr="00AD26F5" w:rsidRDefault="007C186D" w:rsidP="007C186D">
            <w:pPr>
              <w:jc w:val="center"/>
              <w:rPr>
                <w:sz w:val="22"/>
              </w:rPr>
            </w:pPr>
          </w:p>
        </w:tc>
      </w:tr>
      <w:tr w:rsidR="007C186D" w:rsidRPr="00AD26F5" w14:paraId="56E2F6E9"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C77F5BC" w14:textId="416159B9" w:rsidR="007C186D" w:rsidRPr="00AD26F5" w:rsidRDefault="007C186D" w:rsidP="007C186D">
            <w:pPr>
              <w:jc w:val="center"/>
              <w:rPr>
                <w:sz w:val="22"/>
              </w:rPr>
            </w:pPr>
            <w:r w:rsidRPr="00AD26F5">
              <w:rPr>
                <w:sz w:val="22"/>
              </w:rPr>
              <w:t>18</w:t>
            </w:r>
            <w:r w:rsidR="00FE7D35">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11B0305" w14:textId="77777777" w:rsidR="007C186D" w:rsidRPr="00AD26F5" w:rsidRDefault="007C186D" w:rsidP="007C186D">
            <w:r w:rsidRPr="00AD26F5">
              <w:t>Pienagalio kaimo kapinės (Kiaušagalio k., Troškūnų sen.)</w:t>
            </w:r>
          </w:p>
        </w:tc>
        <w:tc>
          <w:tcPr>
            <w:tcW w:w="2832" w:type="dxa"/>
            <w:tcBorders>
              <w:top w:val="single" w:sz="4" w:space="0" w:color="auto"/>
              <w:left w:val="single" w:sz="4" w:space="0" w:color="auto"/>
              <w:bottom w:val="single" w:sz="4" w:space="0" w:color="auto"/>
              <w:right w:val="single" w:sz="4" w:space="0" w:color="auto"/>
            </w:tcBorders>
            <w:hideMark/>
          </w:tcPr>
          <w:p w14:paraId="544F8280" w14:textId="77777777" w:rsidR="007C186D" w:rsidRPr="00AD26F5" w:rsidRDefault="007C186D" w:rsidP="007C186D">
            <w:pPr>
              <w:rPr>
                <w:sz w:val="22"/>
              </w:rPr>
            </w:pPr>
            <w:r w:rsidRPr="00AD26F5">
              <w:rPr>
                <w:sz w:val="22"/>
              </w:rPr>
              <w:t>Neveikiančios</w:t>
            </w:r>
          </w:p>
          <w:p w14:paraId="094E3E5F"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9BB7C22" w14:textId="77777777" w:rsidR="007C186D" w:rsidRPr="00AD26F5" w:rsidRDefault="007C186D" w:rsidP="007C186D">
            <w:pPr>
              <w:jc w:val="center"/>
            </w:pPr>
            <w:r w:rsidRPr="00AD26F5">
              <w:t>0,2545</w:t>
            </w:r>
          </w:p>
        </w:tc>
        <w:tc>
          <w:tcPr>
            <w:tcW w:w="2520" w:type="dxa"/>
            <w:tcBorders>
              <w:top w:val="single" w:sz="4" w:space="0" w:color="auto"/>
              <w:left w:val="single" w:sz="4" w:space="0" w:color="auto"/>
              <w:bottom w:val="single" w:sz="4" w:space="0" w:color="auto"/>
              <w:right w:val="single" w:sz="4" w:space="0" w:color="auto"/>
            </w:tcBorders>
            <w:hideMark/>
          </w:tcPr>
          <w:p w14:paraId="4895F1FA" w14:textId="77777777" w:rsidR="007C186D" w:rsidRPr="00AD26F5" w:rsidRDefault="007C186D" w:rsidP="007C186D">
            <w:pPr>
              <w:jc w:val="center"/>
              <w:rPr>
                <w:sz w:val="22"/>
              </w:rPr>
            </w:pPr>
            <w:r w:rsidRPr="00AD26F5">
              <w:rPr>
                <w:sz w:val="22"/>
              </w:rPr>
              <w:t>Žemės sklypo unikalus</w:t>
            </w:r>
          </w:p>
          <w:p w14:paraId="3B70E48E" w14:textId="77777777" w:rsidR="007C186D" w:rsidRPr="00AD26F5" w:rsidRDefault="007C186D" w:rsidP="007C186D">
            <w:pPr>
              <w:jc w:val="center"/>
              <w:rPr>
                <w:sz w:val="22"/>
              </w:rPr>
            </w:pPr>
            <w:r w:rsidRPr="00AD26F5">
              <w:rPr>
                <w:sz w:val="22"/>
              </w:rPr>
              <w:t xml:space="preserve"> Nr. 4400-5476-8602,</w:t>
            </w:r>
          </w:p>
          <w:p w14:paraId="74FCE22A" w14:textId="77777777" w:rsidR="007C186D" w:rsidRPr="00AD26F5" w:rsidRDefault="007C186D" w:rsidP="007C186D">
            <w:pPr>
              <w:jc w:val="center"/>
              <w:rPr>
                <w:sz w:val="22"/>
              </w:rPr>
            </w:pPr>
            <w:r w:rsidRPr="00AD26F5">
              <w:rPr>
                <w:sz w:val="22"/>
              </w:rPr>
              <w:t>2020-09-02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247D6982" w14:textId="77777777" w:rsidR="007C186D" w:rsidRPr="00AD26F5" w:rsidRDefault="007C186D" w:rsidP="007C186D">
            <w:pPr>
              <w:jc w:val="center"/>
            </w:pPr>
            <w:r w:rsidRPr="00AD26F5">
              <w:t xml:space="preserve"> </w:t>
            </w:r>
            <w:r w:rsidRPr="00AD26F5">
              <w:rPr>
                <w:sz w:val="22"/>
              </w:rPr>
              <w:t xml:space="preserve">unikalus kodas </w:t>
            </w:r>
            <w:r w:rsidRPr="00AD26F5">
              <w:t>33340</w:t>
            </w:r>
          </w:p>
        </w:tc>
        <w:tc>
          <w:tcPr>
            <w:tcW w:w="3973" w:type="dxa"/>
            <w:tcBorders>
              <w:top w:val="single" w:sz="4" w:space="0" w:color="auto"/>
              <w:left w:val="single" w:sz="4" w:space="0" w:color="auto"/>
              <w:bottom w:val="single" w:sz="4" w:space="0" w:color="auto"/>
              <w:right w:val="single" w:sz="4" w:space="0" w:color="auto"/>
            </w:tcBorders>
          </w:tcPr>
          <w:p w14:paraId="7A456AA1" w14:textId="77777777" w:rsidR="007C186D" w:rsidRPr="00AD26F5" w:rsidRDefault="007C186D" w:rsidP="007C186D">
            <w:pPr>
              <w:rPr>
                <w:sz w:val="22"/>
              </w:rPr>
            </w:pPr>
            <w:r w:rsidRPr="00AD26F5">
              <w:rPr>
                <w:sz w:val="22"/>
              </w:rPr>
              <w:t xml:space="preserve">Anykščių r. sav. </w:t>
            </w:r>
          </w:p>
          <w:p w14:paraId="54188A7D" w14:textId="77777777" w:rsidR="007C186D" w:rsidRPr="00AD26F5" w:rsidRDefault="007C186D" w:rsidP="007C186D">
            <w:pPr>
              <w:rPr>
                <w:sz w:val="22"/>
              </w:rPr>
            </w:pPr>
            <w:r w:rsidRPr="00AD26F5">
              <w:rPr>
                <w:sz w:val="22"/>
              </w:rPr>
              <w:t>Troškūnų seniūnija</w:t>
            </w:r>
          </w:p>
          <w:p w14:paraId="4C85BBBF" w14:textId="77777777" w:rsidR="007C186D" w:rsidRPr="00AD26F5" w:rsidRDefault="007C186D" w:rsidP="007C186D">
            <w:pPr>
              <w:rPr>
                <w:sz w:val="22"/>
              </w:rPr>
            </w:pPr>
            <w:r w:rsidRPr="00AD26F5">
              <w:rPr>
                <w:sz w:val="22"/>
              </w:rPr>
              <w:t>Vytauto g. 2,</w:t>
            </w:r>
          </w:p>
          <w:p w14:paraId="41805C2A" w14:textId="77777777" w:rsidR="007C186D" w:rsidRPr="00AD26F5" w:rsidRDefault="007C186D" w:rsidP="007C186D">
            <w:pPr>
              <w:rPr>
                <w:sz w:val="22"/>
              </w:rPr>
            </w:pPr>
            <w:r w:rsidRPr="00AD26F5">
              <w:rPr>
                <w:sz w:val="22"/>
              </w:rPr>
              <w:t>29306 Troškūnai</w:t>
            </w:r>
          </w:p>
          <w:p w14:paraId="745C7F90" w14:textId="77777777" w:rsidR="007C186D" w:rsidRDefault="007C186D" w:rsidP="007C186D">
            <w:pPr>
              <w:rPr>
                <w:sz w:val="22"/>
              </w:rPr>
            </w:pPr>
            <w:r w:rsidRPr="00AD26F5">
              <w:rPr>
                <w:sz w:val="22"/>
              </w:rPr>
              <w:t>Anykščių r.</w:t>
            </w:r>
          </w:p>
          <w:p w14:paraId="0FB3B01C" w14:textId="4B3D5516" w:rsidR="00E528BE" w:rsidRPr="00AD26F5" w:rsidRDefault="00E528BE" w:rsidP="007C186D">
            <w:pPr>
              <w:rPr>
                <w:sz w:val="22"/>
              </w:rPr>
            </w:pPr>
            <w:r w:rsidRPr="00AD26F5">
              <w:rPr>
                <w:sz w:val="22"/>
              </w:rPr>
              <w:t>Seniūnas Rimantas Sereičikas</w:t>
            </w:r>
          </w:p>
          <w:p w14:paraId="7BEC2416" w14:textId="33585F05"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2D3149A4" w14:textId="77777777" w:rsidR="007C186D" w:rsidRPr="00AD26F5" w:rsidRDefault="007C186D" w:rsidP="007C186D">
            <w:pPr>
              <w:jc w:val="center"/>
              <w:rPr>
                <w:sz w:val="22"/>
              </w:rPr>
            </w:pPr>
          </w:p>
        </w:tc>
      </w:tr>
      <w:tr w:rsidR="007C186D" w:rsidRPr="00AD26F5" w14:paraId="63663008"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C273CC8" w14:textId="0D2B8605" w:rsidR="007C186D" w:rsidRPr="00AD26F5" w:rsidRDefault="007C186D" w:rsidP="007C186D">
            <w:pPr>
              <w:jc w:val="center"/>
              <w:rPr>
                <w:sz w:val="22"/>
              </w:rPr>
            </w:pPr>
            <w:r w:rsidRPr="00AD26F5">
              <w:rPr>
                <w:sz w:val="22"/>
              </w:rPr>
              <w:t>18</w:t>
            </w:r>
            <w:r w:rsidR="00FE7D35">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853B353" w14:textId="77777777" w:rsidR="007C186D" w:rsidRPr="00AD26F5" w:rsidRDefault="007C186D" w:rsidP="007C186D">
            <w:r w:rsidRPr="00AD26F5">
              <w:t>Troškūnų senosios žydų kapinės (Dvaro g., Smėlynės k., Troškūnų sen.)</w:t>
            </w:r>
          </w:p>
        </w:tc>
        <w:tc>
          <w:tcPr>
            <w:tcW w:w="2832" w:type="dxa"/>
            <w:tcBorders>
              <w:top w:val="single" w:sz="4" w:space="0" w:color="auto"/>
              <w:left w:val="single" w:sz="4" w:space="0" w:color="auto"/>
              <w:bottom w:val="single" w:sz="4" w:space="0" w:color="auto"/>
              <w:right w:val="single" w:sz="4" w:space="0" w:color="auto"/>
            </w:tcBorders>
            <w:hideMark/>
          </w:tcPr>
          <w:p w14:paraId="6E135BDA" w14:textId="77777777" w:rsidR="007C186D" w:rsidRPr="00AD26F5" w:rsidRDefault="007C186D" w:rsidP="007C186D">
            <w:pPr>
              <w:rPr>
                <w:sz w:val="22"/>
              </w:rPr>
            </w:pPr>
            <w:r w:rsidRPr="00AD26F5">
              <w:rPr>
                <w:sz w:val="22"/>
              </w:rPr>
              <w:t>Neveikiančios</w:t>
            </w:r>
          </w:p>
          <w:p w14:paraId="77B7BF31"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F2EA486" w14:textId="77777777" w:rsidR="007C186D" w:rsidRPr="00AD26F5" w:rsidRDefault="007C186D" w:rsidP="007C186D">
            <w:pPr>
              <w:jc w:val="center"/>
            </w:pPr>
            <w:r w:rsidRPr="00AD26F5">
              <w:t>0,8207</w:t>
            </w:r>
          </w:p>
        </w:tc>
        <w:tc>
          <w:tcPr>
            <w:tcW w:w="2520" w:type="dxa"/>
            <w:tcBorders>
              <w:top w:val="single" w:sz="4" w:space="0" w:color="auto"/>
              <w:left w:val="single" w:sz="4" w:space="0" w:color="auto"/>
              <w:bottom w:val="single" w:sz="4" w:space="0" w:color="auto"/>
              <w:right w:val="single" w:sz="4" w:space="0" w:color="auto"/>
            </w:tcBorders>
            <w:hideMark/>
          </w:tcPr>
          <w:p w14:paraId="1B6A8DE9" w14:textId="77777777" w:rsidR="007C186D" w:rsidRPr="00AD26F5" w:rsidRDefault="007C186D" w:rsidP="007C186D">
            <w:pPr>
              <w:jc w:val="center"/>
              <w:rPr>
                <w:sz w:val="22"/>
              </w:rPr>
            </w:pPr>
            <w:r w:rsidRPr="00AD26F5">
              <w:rPr>
                <w:sz w:val="22"/>
              </w:rPr>
              <w:t>Žemės sklypo unikalus</w:t>
            </w:r>
          </w:p>
          <w:p w14:paraId="61D2E654" w14:textId="77777777" w:rsidR="007C186D" w:rsidRPr="00AD26F5" w:rsidRDefault="007C186D" w:rsidP="007C186D">
            <w:pPr>
              <w:jc w:val="center"/>
              <w:rPr>
                <w:sz w:val="22"/>
              </w:rPr>
            </w:pPr>
            <w:r w:rsidRPr="00AD26F5">
              <w:rPr>
                <w:sz w:val="22"/>
              </w:rPr>
              <w:t>Nr. 4400-4549-5570</w:t>
            </w:r>
          </w:p>
          <w:p w14:paraId="72DB17AD" w14:textId="77777777" w:rsidR="007C186D" w:rsidRPr="00AD26F5" w:rsidRDefault="007C186D" w:rsidP="007C186D">
            <w:pPr>
              <w:jc w:val="center"/>
              <w:rPr>
                <w:sz w:val="22"/>
              </w:rPr>
            </w:pPr>
            <w:r w:rsidRPr="00AD26F5">
              <w:rPr>
                <w:sz w:val="22"/>
              </w:rPr>
              <w:t>2017-04-19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5A284F04" w14:textId="77777777" w:rsidR="007C186D" w:rsidRPr="00AD26F5" w:rsidRDefault="007C186D" w:rsidP="007C186D">
            <w:pPr>
              <w:jc w:val="center"/>
            </w:pPr>
            <w:r w:rsidRPr="00AD26F5">
              <w:t xml:space="preserve"> </w:t>
            </w:r>
            <w:r w:rsidRPr="00AD26F5">
              <w:rPr>
                <w:sz w:val="22"/>
              </w:rPr>
              <w:t xml:space="preserve">unikalus kodas </w:t>
            </w:r>
            <w:r w:rsidRPr="00AD26F5">
              <w:t>20716</w:t>
            </w:r>
          </w:p>
        </w:tc>
        <w:tc>
          <w:tcPr>
            <w:tcW w:w="3973" w:type="dxa"/>
            <w:tcBorders>
              <w:top w:val="single" w:sz="4" w:space="0" w:color="auto"/>
              <w:left w:val="single" w:sz="4" w:space="0" w:color="auto"/>
              <w:bottom w:val="single" w:sz="4" w:space="0" w:color="auto"/>
              <w:right w:val="single" w:sz="4" w:space="0" w:color="auto"/>
            </w:tcBorders>
          </w:tcPr>
          <w:p w14:paraId="576C405E" w14:textId="77777777" w:rsidR="007C186D" w:rsidRPr="00AD26F5" w:rsidRDefault="007C186D" w:rsidP="007C186D">
            <w:pPr>
              <w:rPr>
                <w:sz w:val="22"/>
              </w:rPr>
            </w:pPr>
            <w:r w:rsidRPr="00AD26F5">
              <w:rPr>
                <w:sz w:val="22"/>
              </w:rPr>
              <w:t xml:space="preserve">Anykščių r. sav. </w:t>
            </w:r>
          </w:p>
          <w:p w14:paraId="6EEE2FE9" w14:textId="77777777" w:rsidR="007C186D" w:rsidRPr="00AD26F5" w:rsidRDefault="007C186D" w:rsidP="007C186D">
            <w:pPr>
              <w:rPr>
                <w:sz w:val="22"/>
              </w:rPr>
            </w:pPr>
            <w:r w:rsidRPr="00AD26F5">
              <w:rPr>
                <w:sz w:val="22"/>
              </w:rPr>
              <w:t>Troškūnų seniūnija</w:t>
            </w:r>
          </w:p>
          <w:p w14:paraId="42B0EEB6" w14:textId="77777777" w:rsidR="007C186D" w:rsidRPr="00AD26F5" w:rsidRDefault="007C186D" w:rsidP="007C186D">
            <w:pPr>
              <w:rPr>
                <w:sz w:val="22"/>
              </w:rPr>
            </w:pPr>
            <w:r w:rsidRPr="00AD26F5">
              <w:rPr>
                <w:sz w:val="22"/>
              </w:rPr>
              <w:t>Vytauto g. 2,</w:t>
            </w:r>
          </w:p>
          <w:p w14:paraId="18C299B5" w14:textId="77777777" w:rsidR="007C186D" w:rsidRPr="00AD26F5" w:rsidRDefault="007C186D" w:rsidP="007C186D">
            <w:pPr>
              <w:rPr>
                <w:sz w:val="22"/>
              </w:rPr>
            </w:pPr>
            <w:r w:rsidRPr="00AD26F5">
              <w:rPr>
                <w:sz w:val="22"/>
              </w:rPr>
              <w:t>29306 Troškūnai</w:t>
            </w:r>
          </w:p>
          <w:p w14:paraId="7C8F6335" w14:textId="77777777" w:rsidR="007C186D" w:rsidRDefault="007C186D" w:rsidP="007C186D">
            <w:pPr>
              <w:rPr>
                <w:sz w:val="22"/>
              </w:rPr>
            </w:pPr>
            <w:r w:rsidRPr="00AD26F5">
              <w:rPr>
                <w:sz w:val="22"/>
              </w:rPr>
              <w:t>Anykščių r.</w:t>
            </w:r>
          </w:p>
          <w:p w14:paraId="1CC41BCB" w14:textId="418C4EB9" w:rsidR="00E528BE" w:rsidRPr="00AD26F5" w:rsidRDefault="00E528BE" w:rsidP="007C186D">
            <w:pPr>
              <w:rPr>
                <w:sz w:val="22"/>
              </w:rPr>
            </w:pPr>
            <w:r w:rsidRPr="00AD26F5">
              <w:rPr>
                <w:sz w:val="22"/>
              </w:rPr>
              <w:t>Seniūnas Rimantas Sereičikas</w:t>
            </w:r>
          </w:p>
          <w:p w14:paraId="10F83B9A" w14:textId="02E650F3"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1E133F0A" w14:textId="77777777" w:rsidR="007C186D" w:rsidRPr="00AD26F5" w:rsidRDefault="007C186D" w:rsidP="007C186D">
            <w:pPr>
              <w:jc w:val="center"/>
              <w:rPr>
                <w:sz w:val="22"/>
              </w:rPr>
            </w:pPr>
          </w:p>
        </w:tc>
      </w:tr>
      <w:tr w:rsidR="007C186D" w:rsidRPr="00AD26F5" w14:paraId="2D1C7E73"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624D9518" w14:textId="457EFEEF" w:rsidR="007C186D" w:rsidRPr="00AD26F5" w:rsidRDefault="007C186D" w:rsidP="007C186D">
            <w:pPr>
              <w:jc w:val="center"/>
              <w:rPr>
                <w:sz w:val="22"/>
              </w:rPr>
            </w:pPr>
            <w:r w:rsidRPr="00AD26F5">
              <w:rPr>
                <w:sz w:val="22"/>
              </w:rPr>
              <w:t>18</w:t>
            </w:r>
            <w:r w:rsidR="00FE7D35">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55DB307" w14:textId="77777777" w:rsidR="007C186D" w:rsidRPr="00AD26F5" w:rsidRDefault="007C186D" w:rsidP="007C186D">
            <w:r w:rsidRPr="00AD26F5">
              <w:t>Bareišių kaimo kapinės (Karčių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06A9F04F" w14:textId="77777777" w:rsidR="007C186D" w:rsidRPr="00AD26F5" w:rsidRDefault="007C186D" w:rsidP="007C186D">
            <w:pPr>
              <w:rPr>
                <w:sz w:val="22"/>
              </w:rPr>
            </w:pPr>
            <w:r w:rsidRPr="00AD26F5">
              <w:rPr>
                <w:sz w:val="22"/>
              </w:rPr>
              <w:t>Neveikiančios</w:t>
            </w:r>
          </w:p>
          <w:p w14:paraId="4074B53B"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8596A8E" w14:textId="77777777" w:rsidR="007C186D" w:rsidRPr="00AD26F5" w:rsidRDefault="007C186D" w:rsidP="007C186D">
            <w:pPr>
              <w:jc w:val="center"/>
            </w:pPr>
            <w:r w:rsidRPr="00AD26F5">
              <w:t>0,1758</w:t>
            </w:r>
          </w:p>
        </w:tc>
        <w:tc>
          <w:tcPr>
            <w:tcW w:w="2520" w:type="dxa"/>
            <w:tcBorders>
              <w:top w:val="single" w:sz="4" w:space="0" w:color="auto"/>
              <w:left w:val="single" w:sz="4" w:space="0" w:color="auto"/>
              <w:bottom w:val="single" w:sz="4" w:space="0" w:color="auto"/>
              <w:right w:val="single" w:sz="4" w:space="0" w:color="auto"/>
            </w:tcBorders>
            <w:hideMark/>
          </w:tcPr>
          <w:p w14:paraId="7959A66B" w14:textId="77777777" w:rsidR="007C186D" w:rsidRPr="00AD26F5" w:rsidRDefault="007C186D" w:rsidP="007C186D">
            <w:pPr>
              <w:jc w:val="center"/>
              <w:rPr>
                <w:sz w:val="22"/>
              </w:rPr>
            </w:pPr>
            <w:r w:rsidRPr="00AD26F5">
              <w:rPr>
                <w:sz w:val="22"/>
              </w:rPr>
              <w:t>Žemės sklypo unikalus</w:t>
            </w:r>
          </w:p>
          <w:p w14:paraId="7F525918" w14:textId="77777777" w:rsidR="007C186D" w:rsidRPr="00AD26F5" w:rsidRDefault="007C186D" w:rsidP="007C186D">
            <w:pPr>
              <w:jc w:val="center"/>
              <w:rPr>
                <w:sz w:val="22"/>
              </w:rPr>
            </w:pPr>
            <w:r w:rsidRPr="00AD26F5">
              <w:rPr>
                <w:sz w:val="22"/>
              </w:rPr>
              <w:t>Nr. 4400-5387-8000</w:t>
            </w:r>
          </w:p>
          <w:p w14:paraId="1530E23C" w14:textId="77777777" w:rsidR="007C186D" w:rsidRPr="00AD26F5" w:rsidRDefault="007C186D" w:rsidP="007C186D">
            <w:pPr>
              <w:jc w:val="center"/>
              <w:rPr>
                <w:sz w:val="22"/>
              </w:rPr>
            </w:pPr>
            <w:r w:rsidRPr="00AD26F5">
              <w:rPr>
                <w:sz w:val="22"/>
              </w:rPr>
              <w:t>2020-04-06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0F63DCA9" w14:textId="77777777" w:rsidR="007C186D" w:rsidRPr="00AD26F5" w:rsidRDefault="007C186D" w:rsidP="007C186D">
            <w:pPr>
              <w:jc w:val="center"/>
            </w:pPr>
            <w:r w:rsidRPr="00AD26F5">
              <w:rPr>
                <w:sz w:val="22"/>
              </w:rPr>
              <w:t>unikalus kodas</w:t>
            </w:r>
            <w:r w:rsidRPr="00AD26F5">
              <w:t xml:space="preserve"> 33336</w:t>
            </w:r>
          </w:p>
        </w:tc>
        <w:tc>
          <w:tcPr>
            <w:tcW w:w="3973" w:type="dxa"/>
            <w:tcBorders>
              <w:top w:val="single" w:sz="4" w:space="0" w:color="auto"/>
              <w:left w:val="single" w:sz="4" w:space="0" w:color="auto"/>
              <w:bottom w:val="single" w:sz="4" w:space="0" w:color="auto"/>
              <w:right w:val="single" w:sz="4" w:space="0" w:color="auto"/>
            </w:tcBorders>
          </w:tcPr>
          <w:p w14:paraId="0514F01A" w14:textId="77777777" w:rsidR="007C186D" w:rsidRPr="00AD26F5" w:rsidRDefault="007C186D" w:rsidP="007C186D">
            <w:pPr>
              <w:rPr>
                <w:sz w:val="22"/>
              </w:rPr>
            </w:pPr>
            <w:r w:rsidRPr="00AD26F5">
              <w:rPr>
                <w:sz w:val="22"/>
              </w:rPr>
              <w:t xml:space="preserve">Anykščių r. sav. </w:t>
            </w:r>
          </w:p>
          <w:p w14:paraId="0F4BCB79" w14:textId="77777777" w:rsidR="007C186D" w:rsidRPr="00AD26F5" w:rsidRDefault="007C186D" w:rsidP="007C186D">
            <w:pPr>
              <w:rPr>
                <w:sz w:val="22"/>
              </w:rPr>
            </w:pPr>
            <w:r w:rsidRPr="00AD26F5">
              <w:rPr>
                <w:sz w:val="22"/>
              </w:rPr>
              <w:t>Troškūnų seniūnija</w:t>
            </w:r>
          </w:p>
          <w:p w14:paraId="69C99302" w14:textId="77777777" w:rsidR="007C186D" w:rsidRPr="00AD26F5" w:rsidRDefault="007C186D" w:rsidP="007C186D">
            <w:pPr>
              <w:rPr>
                <w:sz w:val="22"/>
              </w:rPr>
            </w:pPr>
            <w:r w:rsidRPr="00AD26F5">
              <w:rPr>
                <w:sz w:val="22"/>
              </w:rPr>
              <w:t>Vytauto g. 2,</w:t>
            </w:r>
          </w:p>
          <w:p w14:paraId="75199A73" w14:textId="77777777" w:rsidR="007C186D" w:rsidRPr="00AD26F5" w:rsidRDefault="007C186D" w:rsidP="007C186D">
            <w:pPr>
              <w:rPr>
                <w:sz w:val="22"/>
              </w:rPr>
            </w:pPr>
            <w:r w:rsidRPr="00AD26F5">
              <w:rPr>
                <w:sz w:val="22"/>
              </w:rPr>
              <w:t>29306 Troškūnai</w:t>
            </w:r>
          </w:p>
          <w:p w14:paraId="72472F1A" w14:textId="77777777" w:rsidR="007C186D" w:rsidRDefault="007C186D" w:rsidP="007C186D">
            <w:pPr>
              <w:rPr>
                <w:sz w:val="22"/>
              </w:rPr>
            </w:pPr>
            <w:r w:rsidRPr="00AD26F5">
              <w:rPr>
                <w:sz w:val="22"/>
              </w:rPr>
              <w:t>Anykščių r.</w:t>
            </w:r>
          </w:p>
          <w:p w14:paraId="3D716220" w14:textId="0A1D5365" w:rsidR="00E528BE" w:rsidRPr="00AD26F5" w:rsidRDefault="00E528BE" w:rsidP="007C186D">
            <w:pPr>
              <w:rPr>
                <w:sz w:val="22"/>
              </w:rPr>
            </w:pPr>
            <w:r w:rsidRPr="00AD26F5">
              <w:rPr>
                <w:sz w:val="22"/>
              </w:rPr>
              <w:t>Seniūnas Rimantas Sereičikas</w:t>
            </w:r>
          </w:p>
          <w:p w14:paraId="4814EA20" w14:textId="15DA4C74"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6566A032" w14:textId="77777777" w:rsidR="007C186D" w:rsidRPr="00AD26F5" w:rsidRDefault="007C186D" w:rsidP="007C186D">
            <w:pPr>
              <w:jc w:val="center"/>
              <w:rPr>
                <w:sz w:val="22"/>
              </w:rPr>
            </w:pPr>
          </w:p>
        </w:tc>
      </w:tr>
      <w:tr w:rsidR="007C186D" w:rsidRPr="00AD26F5" w14:paraId="1001540B"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392BC4EA" w14:textId="756C4CA4" w:rsidR="007C186D" w:rsidRPr="00AD26F5" w:rsidRDefault="007C186D" w:rsidP="007C186D">
            <w:pPr>
              <w:jc w:val="center"/>
              <w:rPr>
                <w:sz w:val="22"/>
              </w:rPr>
            </w:pPr>
            <w:r w:rsidRPr="00AD26F5">
              <w:rPr>
                <w:sz w:val="22"/>
              </w:rPr>
              <w:t>18</w:t>
            </w:r>
            <w:r w:rsidR="00FE7D35">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F2E1541" w14:textId="77777777" w:rsidR="007C186D" w:rsidRPr="00AD26F5" w:rsidRDefault="007C186D" w:rsidP="007C186D">
            <w:r w:rsidRPr="00AD26F5">
              <w:t>Vidugirių kaimo kapinės (Vidugirių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05F24D10" w14:textId="77777777" w:rsidR="007C186D" w:rsidRPr="00AD26F5" w:rsidRDefault="007C186D" w:rsidP="007C186D">
            <w:pPr>
              <w:rPr>
                <w:sz w:val="22"/>
              </w:rPr>
            </w:pPr>
            <w:r w:rsidRPr="00AD26F5">
              <w:rPr>
                <w:sz w:val="22"/>
              </w:rPr>
              <w:t>Neveikiančios</w:t>
            </w:r>
          </w:p>
          <w:p w14:paraId="3B830840"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CE043E3" w14:textId="77777777" w:rsidR="007C186D" w:rsidRPr="00AD26F5" w:rsidRDefault="007C186D" w:rsidP="007C186D">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32991DA1"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7126BE0"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8C147AA" w14:textId="77777777" w:rsidR="007C186D" w:rsidRPr="00AD26F5" w:rsidRDefault="007C186D" w:rsidP="007C186D">
            <w:pPr>
              <w:rPr>
                <w:sz w:val="22"/>
              </w:rPr>
            </w:pPr>
            <w:r w:rsidRPr="00AD26F5">
              <w:rPr>
                <w:sz w:val="22"/>
              </w:rPr>
              <w:t xml:space="preserve">Anykščių r. sav. </w:t>
            </w:r>
          </w:p>
          <w:p w14:paraId="09E7360E" w14:textId="77777777" w:rsidR="007C186D" w:rsidRPr="00AD26F5" w:rsidRDefault="007C186D" w:rsidP="007C186D">
            <w:pPr>
              <w:rPr>
                <w:sz w:val="22"/>
              </w:rPr>
            </w:pPr>
            <w:r w:rsidRPr="00AD26F5">
              <w:rPr>
                <w:sz w:val="22"/>
              </w:rPr>
              <w:t>Troškūnų seniūnija</w:t>
            </w:r>
          </w:p>
          <w:p w14:paraId="06115CC7" w14:textId="77777777" w:rsidR="007C186D" w:rsidRPr="00AD26F5" w:rsidRDefault="007C186D" w:rsidP="007C186D">
            <w:pPr>
              <w:rPr>
                <w:sz w:val="22"/>
              </w:rPr>
            </w:pPr>
            <w:r w:rsidRPr="00AD26F5">
              <w:rPr>
                <w:sz w:val="22"/>
              </w:rPr>
              <w:t>Vytauto g. 2,</w:t>
            </w:r>
          </w:p>
          <w:p w14:paraId="6320FFC7" w14:textId="77777777" w:rsidR="007C186D" w:rsidRPr="00AD26F5" w:rsidRDefault="007C186D" w:rsidP="007C186D">
            <w:pPr>
              <w:rPr>
                <w:sz w:val="22"/>
              </w:rPr>
            </w:pPr>
            <w:r w:rsidRPr="00AD26F5">
              <w:rPr>
                <w:sz w:val="22"/>
              </w:rPr>
              <w:t>29306 Troškūnai</w:t>
            </w:r>
          </w:p>
          <w:p w14:paraId="04016C0F" w14:textId="77777777" w:rsidR="007C186D" w:rsidRDefault="007C186D" w:rsidP="007C186D">
            <w:pPr>
              <w:rPr>
                <w:sz w:val="22"/>
              </w:rPr>
            </w:pPr>
            <w:r w:rsidRPr="00AD26F5">
              <w:rPr>
                <w:sz w:val="22"/>
              </w:rPr>
              <w:lastRenderedPageBreak/>
              <w:t>Anykščių r.</w:t>
            </w:r>
          </w:p>
          <w:p w14:paraId="1A04CF03" w14:textId="177F8C6F" w:rsidR="00E528BE" w:rsidRPr="00AD26F5" w:rsidRDefault="00E528BE" w:rsidP="007C186D">
            <w:pPr>
              <w:rPr>
                <w:sz w:val="22"/>
              </w:rPr>
            </w:pPr>
            <w:r w:rsidRPr="00AD26F5">
              <w:rPr>
                <w:sz w:val="22"/>
              </w:rPr>
              <w:t>Seniūnas Rimantas Sereičikas</w:t>
            </w:r>
          </w:p>
          <w:p w14:paraId="6CD1725D" w14:textId="1D349B1F" w:rsidR="007C186D" w:rsidRPr="00AD26F5" w:rsidRDefault="007C186D" w:rsidP="007C186D">
            <w:pPr>
              <w:rPr>
                <w:sz w:val="22"/>
              </w:rPr>
            </w:pPr>
            <w:r w:rsidRPr="00AD26F5">
              <w:rPr>
                <w:sz w:val="22"/>
              </w:rPr>
              <w:t>tel. (</w:t>
            </w:r>
            <w:r w:rsidR="00FE7D35">
              <w:rPr>
                <w:sz w:val="22"/>
              </w:rPr>
              <w:t>0</w:t>
            </w:r>
            <w:r w:rsidRPr="00AD26F5">
              <w:rPr>
                <w:sz w:val="22"/>
              </w:rPr>
              <w:t xml:space="preserve"> 381) 56 389</w:t>
            </w:r>
          </w:p>
          <w:p w14:paraId="3A1D4588" w14:textId="77777777" w:rsidR="007C186D" w:rsidRPr="00AD26F5" w:rsidRDefault="007C186D" w:rsidP="007C186D">
            <w:pPr>
              <w:jc w:val="center"/>
              <w:rPr>
                <w:sz w:val="22"/>
              </w:rPr>
            </w:pPr>
          </w:p>
        </w:tc>
      </w:tr>
      <w:tr w:rsidR="007C186D" w:rsidRPr="00AD26F5" w14:paraId="2F3222B5"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1E01D11C" w14:textId="6D654DC7" w:rsidR="007C186D" w:rsidRPr="00AD26F5" w:rsidRDefault="007C186D" w:rsidP="007C186D">
            <w:pPr>
              <w:jc w:val="center"/>
              <w:rPr>
                <w:sz w:val="22"/>
              </w:rPr>
            </w:pPr>
            <w:r w:rsidRPr="00AD26F5">
              <w:rPr>
                <w:sz w:val="22"/>
              </w:rPr>
              <w:lastRenderedPageBreak/>
              <w:t>18</w:t>
            </w:r>
            <w:r w:rsidR="00FE7D35">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6BFF1F8" w14:textId="77777777" w:rsidR="007C186D" w:rsidRPr="00AD26F5" w:rsidRDefault="007C186D" w:rsidP="007C186D">
            <w:r w:rsidRPr="00AD26F5">
              <w:t xml:space="preserve">Viešintų miestelio naujosios kapinės </w:t>
            </w:r>
          </w:p>
          <w:p w14:paraId="4CB285EB" w14:textId="77777777" w:rsidR="007C186D" w:rsidRPr="00AD26F5" w:rsidRDefault="007C186D" w:rsidP="007C186D">
            <w:r w:rsidRPr="00AD26F5">
              <w:t xml:space="preserve">(Šilų k., Viešintų sen.) </w:t>
            </w:r>
          </w:p>
        </w:tc>
        <w:tc>
          <w:tcPr>
            <w:tcW w:w="2832" w:type="dxa"/>
            <w:tcBorders>
              <w:top w:val="single" w:sz="4" w:space="0" w:color="auto"/>
              <w:left w:val="single" w:sz="4" w:space="0" w:color="auto"/>
              <w:bottom w:val="single" w:sz="4" w:space="0" w:color="auto"/>
              <w:right w:val="single" w:sz="4" w:space="0" w:color="auto"/>
            </w:tcBorders>
            <w:hideMark/>
          </w:tcPr>
          <w:p w14:paraId="77C86581" w14:textId="77777777" w:rsidR="007C186D" w:rsidRPr="00AD26F5" w:rsidRDefault="007C186D" w:rsidP="007C186D">
            <w:pPr>
              <w:rPr>
                <w:sz w:val="22"/>
              </w:rPr>
            </w:pPr>
            <w:r w:rsidRPr="00AD26F5">
              <w:rPr>
                <w:sz w:val="22"/>
              </w:rPr>
              <w:t>Veikiančios</w:t>
            </w:r>
          </w:p>
          <w:p w14:paraId="5DEAFD99" w14:textId="77777777" w:rsidR="007C186D" w:rsidRPr="00AD26F5" w:rsidRDefault="007C186D" w:rsidP="007C186D">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B0FBA9D" w14:textId="77777777" w:rsidR="007C186D" w:rsidRPr="00AD26F5" w:rsidRDefault="007C186D" w:rsidP="007C186D">
            <w:pPr>
              <w:jc w:val="center"/>
            </w:pPr>
            <w:r w:rsidRPr="00AD26F5">
              <w:t>1,07</w:t>
            </w:r>
          </w:p>
        </w:tc>
        <w:tc>
          <w:tcPr>
            <w:tcW w:w="2520" w:type="dxa"/>
            <w:tcBorders>
              <w:top w:val="single" w:sz="4" w:space="0" w:color="auto"/>
              <w:left w:val="single" w:sz="4" w:space="0" w:color="auto"/>
              <w:bottom w:val="single" w:sz="4" w:space="0" w:color="auto"/>
              <w:right w:val="single" w:sz="4" w:space="0" w:color="auto"/>
            </w:tcBorders>
            <w:hideMark/>
          </w:tcPr>
          <w:p w14:paraId="4576DF51" w14:textId="77777777" w:rsidR="007C186D" w:rsidRPr="00AD26F5" w:rsidRDefault="007C186D" w:rsidP="007C186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C620ECC" w14:textId="77777777" w:rsidR="007C186D" w:rsidRPr="00AD26F5" w:rsidRDefault="007C186D" w:rsidP="007C186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8DEA949" w14:textId="77777777" w:rsidR="007C186D" w:rsidRPr="00AD26F5" w:rsidRDefault="007C186D" w:rsidP="007C186D">
            <w:pPr>
              <w:rPr>
                <w:sz w:val="22"/>
              </w:rPr>
            </w:pPr>
            <w:r w:rsidRPr="00AD26F5">
              <w:rPr>
                <w:sz w:val="22"/>
              </w:rPr>
              <w:t>UAB Anykščių</w:t>
            </w:r>
          </w:p>
          <w:p w14:paraId="7111350D" w14:textId="77777777" w:rsidR="007C186D" w:rsidRPr="00AD26F5" w:rsidRDefault="007C186D" w:rsidP="007C186D">
            <w:pPr>
              <w:rPr>
                <w:sz w:val="22"/>
              </w:rPr>
            </w:pPr>
            <w:r w:rsidRPr="00AD26F5">
              <w:rPr>
                <w:sz w:val="22"/>
              </w:rPr>
              <w:t xml:space="preserve"> komunalinis ūkis</w:t>
            </w:r>
          </w:p>
          <w:p w14:paraId="3C2D2444" w14:textId="77777777" w:rsidR="007C186D" w:rsidRPr="00AD26F5" w:rsidRDefault="007C186D" w:rsidP="007C186D">
            <w:pPr>
              <w:rPr>
                <w:sz w:val="22"/>
              </w:rPr>
            </w:pPr>
            <w:r w:rsidRPr="00AD26F5">
              <w:rPr>
                <w:sz w:val="22"/>
              </w:rPr>
              <w:t>Gegužės g. 47</w:t>
            </w:r>
          </w:p>
          <w:p w14:paraId="2AD517F3" w14:textId="77777777" w:rsidR="007C186D" w:rsidRDefault="007C186D" w:rsidP="007C186D">
            <w:pPr>
              <w:rPr>
                <w:sz w:val="22"/>
              </w:rPr>
            </w:pPr>
            <w:r w:rsidRPr="00AD26F5">
              <w:rPr>
                <w:sz w:val="22"/>
              </w:rPr>
              <w:t>29107 Anykščiai</w:t>
            </w:r>
          </w:p>
          <w:p w14:paraId="24A5EE61" w14:textId="2DDB170C" w:rsidR="00E528BE" w:rsidRPr="00AD26F5" w:rsidRDefault="00E528BE" w:rsidP="007C186D">
            <w:pPr>
              <w:rPr>
                <w:sz w:val="22"/>
              </w:rPr>
            </w:pPr>
            <w:r w:rsidRPr="00AD26F5">
              <w:rPr>
                <w:sz w:val="22"/>
              </w:rPr>
              <w:t>Padalinio vadovas Kęstutis Šermukšnis</w:t>
            </w:r>
          </w:p>
          <w:p w14:paraId="6736C0A1" w14:textId="3766434C" w:rsidR="007C186D" w:rsidRPr="00AD26F5" w:rsidRDefault="007C186D" w:rsidP="007C186D">
            <w:pPr>
              <w:rPr>
                <w:sz w:val="22"/>
              </w:rPr>
            </w:pPr>
            <w:r w:rsidRPr="00AD26F5">
              <w:rPr>
                <w:sz w:val="22"/>
              </w:rPr>
              <w:t>tel. (</w:t>
            </w:r>
            <w:r w:rsidR="00FE7D35">
              <w:rPr>
                <w:sz w:val="22"/>
              </w:rPr>
              <w:t>0</w:t>
            </w:r>
            <w:r w:rsidRPr="00AD26F5">
              <w:rPr>
                <w:sz w:val="22"/>
              </w:rPr>
              <w:t xml:space="preserve"> 381) 42687</w:t>
            </w:r>
          </w:p>
          <w:p w14:paraId="3A88DA79" w14:textId="77777777" w:rsidR="007C186D" w:rsidRPr="00AD26F5" w:rsidRDefault="007C186D" w:rsidP="007C186D">
            <w:pPr>
              <w:rPr>
                <w:sz w:val="22"/>
              </w:rPr>
            </w:pPr>
            <w:r w:rsidRPr="00AD26F5">
              <w:rPr>
                <w:sz w:val="22"/>
              </w:rPr>
              <w:t xml:space="preserve">el. p. </w:t>
            </w:r>
            <w:hyperlink r:id="rId33" w:history="1">
              <w:r w:rsidRPr="00AD26F5">
                <w:rPr>
                  <w:rStyle w:val="Hipersaitas"/>
                  <w:color w:val="auto"/>
                  <w:szCs w:val="24"/>
                </w:rPr>
                <w:t>info@anykom.lt</w:t>
              </w:r>
            </w:hyperlink>
          </w:p>
        </w:tc>
      </w:tr>
      <w:tr w:rsidR="00905F65" w:rsidRPr="00AD26F5" w14:paraId="5950C7EC" w14:textId="77777777" w:rsidTr="00905F65">
        <w:trPr>
          <w:trHeight w:val="116"/>
        </w:trPr>
        <w:tc>
          <w:tcPr>
            <w:tcW w:w="704" w:type="dxa"/>
            <w:tcBorders>
              <w:top w:val="single" w:sz="4" w:space="0" w:color="auto"/>
              <w:left w:val="single" w:sz="4" w:space="0" w:color="auto"/>
              <w:bottom w:val="single" w:sz="4" w:space="0" w:color="auto"/>
              <w:right w:val="single" w:sz="4" w:space="0" w:color="auto"/>
            </w:tcBorders>
            <w:hideMark/>
          </w:tcPr>
          <w:p w14:paraId="316A4FEC" w14:textId="083A4BC3" w:rsidR="00905F65" w:rsidRPr="00AD26F5" w:rsidRDefault="00905F65" w:rsidP="00905F65">
            <w:pPr>
              <w:jc w:val="center"/>
              <w:rPr>
                <w:sz w:val="22"/>
              </w:rPr>
            </w:pPr>
            <w:r w:rsidRPr="00AD26F5">
              <w:rPr>
                <w:sz w:val="22"/>
              </w:rPr>
              <w:t>18</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688E63A" w14:textId="77777777" w:rsidR="00905F65" w:rsidRPr="00AD26F5" w:rsidRDefault="00905F65" w:rsidP="00905F65">
            <w:r w:rsidRPr="00AD26F5">
              <w:t>Viešintų miestelio senosios kapinės (Vytauto g., Viešintų mstl., Viešintų sen. )</w:t>
            </w:r>
          </w:p>
        </w:tc>
        <w:tc>
          <w:tcPr>
            <w:tcW w:w="2832" w:type="dxa"/>
            <w:tcBorders>
              <w:top w:val="single" w:sz="4" w:space="0" w:color="auto"/>
              <w:left w:val="single" w:sz="4" w:space="0" w:color="auto"/>
              <w:bottom w:val="single" w:sz="4" w:space="0" w:color="auto"/>
              <w:right w:val="single" w:sz="4" w:space="0" w:color="auto"/>
            </w:tcBorders>
            <w:hideMark/>
          </w:tcPr>
          <w:p w14:paraId="5CF52293" w14:textId="77777777" w:rsidR="00905F65" w:rsidRPr="00AD26F5" w:rsidRDefault="00905F65" w:rsidP="00905F65">
            <w:pPr>
              <w:rPr>
                <w:sz w:val="22"/>
              </w:rPr>
            </w:pPr>
            <w:r w:rsidRPr="00AD26F5">
              <w:rPr>
                <w:sz w:val="22"/>
              </w:rPr>
              <w:t>Veikiančios</w:t>
            </w:r>
          </w:p>
          <w:p w14:paraId="433C43A2"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79FB7CB5" w14:textId="6E22D887" w:rsidR="00905F65" w:rsidRPr="00905F65" w:rsidRDefault="00905F65" w:rsidP="00905F65">
            <w:pPr>
              <w:jc w:val="center"/>
            </w:pPr>
            <w:r w:rsidRPr="00905F65">
              <w:t>0,6947</w:t>
            </w:r>
          </w:p>
        </w:tc>
        <w:tc>
          <w:tcPr>
            <w:tcW w:w="2520" w:type="dxa"/>
            <w:tcBorders>
              <w:top w:val="single" w:sz="4" w:space="0" w:color="auto"/>
              <w:left w:val="single" w:sz="4" w:space="0" w:color="auto"/>
              <w:bottom w:val="single" w:sz="4" w:space="0" w:color="auto"/>
              <w:right w:val="single" w:sz="4" w:space="0" w:color="auto"/>
            </w:tcBorders>
          </w:tcPr>
          <w:p w14:paraId="49D9B03F" w14:textId="77777777" w:rsidR="00905F65" w:rsidRPr="00905F65" w:rsidRDefault="00905F65" w:rsidP="00905F65">
            <w:pPr>
              <w:jc w:val="center"/>
              <w:rPr>
                <w:sz w:val="22"/>
                <w:szCs w:val="22"/>
              </w:rPr>
            </w:pPr>
            <w:r w:rsidRPr="00905F65">
              <w:rPr>
                <w:sz w:val="22"/>
                <w:szCs w:val="22"/>
              </w:rPr>
              <w:t xml:space="preserve">Žemės sklypo unikalus </w:t>
            </w:r>
          </w:p>
          <w:p w14:paraId="3F4B4ECF" w14:textId="77777777" w:rsidR="00905F65" w:rsidRPr="00905F65" w:rsidRDefault="00905F65" w:rsidP="00905F65">
            <w:pPr>
              <w:jc w:val="center"/>
              <w:rPr>
                <w:sz w:val="22"/>
                <w:szCs w:val="22"/>
              </w:rPr>
            </w:pPr>
            <w:r w:rsidRPr="00905F65">
              <w:rPr>
                <w:sz w:val="22"/>
                <w:szCs w:val="22"/>
              </w:rPr>
              <w:t>Nr. 4400-6565-7223,</w:t>
            </w:r>
          </w:p>
          <w:p w14:paraId="3FEC2A4F" w14:textId="471B2095" w:rsidR="00905F65" w:rsidRPr="00905F65" w:rsidRDefault="00905F65" w:rsidP="00905F65">
            <w:pPr>
              <w:jc w:val="center"/>
              <w:rPr>
                <w:sz w:val="22"/>
              </w:rPr>
            </w:pPr>
            <w:r w:rsidRPr="00905F65">
              <w:rPr>
                <w:sz w:val="22"/>
                <w:szCs w:val="22"/>
              </w:rPr>
              <w:t>2016-11-14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21FEA98"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D77B783" w14:textId="77777777" w:rsidR="00905F65" w:rsidRPr="00AD26F5" w:rsidRDefault="00905F65" w:rsidP="00905F65">
            <w:pPr>
              <w:rPr>
                <w:sz w:val="22"/>
              </w:rPr>
            </w:pPr>
            <w:r w:rsidRPr="00AD26F5">
              <w:rPr>
                <w:sz w:val="22"/>
              </w:rPr>
              <w:t>UAB Anykščių</w:t>
            </w:r>
          </w:p>
          <w:p w14:paraId="74C804D0" w14:textId="77777777" w:rsidR="00905F65" w:rsidRPr="00AD26F5" w:rsidRDefault="00905F65" w:rsidP="00905F65">
            <w:pPr>
              <w:rPr>
                <w:sz w:val="22"/>
              </w:rPr>
            </w:pPr>
            <w:r w:rsidRPr="00AD26F5">
              <w:rPr>
                <w:sz w:val="22"/>
              </w:rPr>
              <w:t xml:space="preserve"> komunalinis ūkis</w:t>
            </w:r>
          </w:p>
          <w:p w14:paraId="386D92E1" w14:textId="77777777" w:rsidR="00905F65" w:rsidRPr="00AD26F5" w:rsidRDefault="00905F65" w:rsidP="00905F65">
            <w:pPr>
              <w:rPr>
                <w:sz w:val="22"/>
              </w:rPr>
            </w:pPr>
            <w:r w:rsidRPr="00AD26F5">
              <w:rPr>
                <w:sz w:val="22"/>
              </w:rPr>
              <w:t>Gegužės g. 47</w:t>
            </w:r>
          </w:p>
          <w:p w14:paraId="5EA88A31" w14:textId="77777777" w:rsidR="00905F65" w:rsidRDefault="00905F65" w:rsidP="00905F65">
            <w:pPr>
              <w:rPr>
                <w:sz w:val="22"/>
              </w:rPr>
            </w:pPr>
            <w:r w:rsidRPr="00AD26F5">
              <w:rPr>
                <w:sz w:val="22"/>
              </w:rPr>
              <w:t>29107 Anykščiai</w:t>
            </w:r>
          </w:p>
          <w:p w14:paraId="05865FA5" w14:textId="58DD8F06" w:rsidR="00E528BE" w:rsidRPr="00AD26F5" w:rsidRDefault="00E528BE" w:rsidP="00905F65">
            <w:pPr>
              <w:rPr>
                <w:sz w:val="22"/>
              </w:rPr>
            </w:pPr>
            <w:r w:rsidRPr="00AD26F5">
              <w:rPr>
                <w:sz w:val="22"/>
              </w:rPr>
              <w:t>Padalinio vadovas Kęstutis Šermukšnis</w:t>
            </w:r>
          </w:p>
          <w:p w14:paraId="2AAF0172" w14:textId="7E16C6CB" w:rsidR="00905F65" w:rsidRPr="00AD26F5" w:rsidRDefault="00905F65" w:rsidP="00905F65">
            <w:pPr>
              <w:rPr>
                <w:sz w:val="22"/>
              </w:rPr>
            </w:pPr>
            <w:r w:rsidRPr="00AD26F5">
              <w:rPr>
                <w:sz w:val="22"/>
              </w:rPr>
              <w:t>tel. (</w:t>
            </w:r>
            <w:r>
              <w:rPr>
                <w:sz w:val="22"/>
              </w:rPr>
              <w:t>0</w:t>
            </w:r>
            <w:r w:rsidRPr="00AD26F5">
              <w:rPr>
                <w:sz w:val="22"/>
              </w:rPr>
              <w:t xml:space="preserve"> 381) 42687</w:t>
            </w:r>
          </w:p>
          <w:p w14:paraId="16D73674" w14:textId="77777777" w:rsidR="00905F65" w:rsidRPr="00AD26F5" w:rsidRDefault="00905F65" w:rsidP="00905F65">
            <w:pPr>
              <w:rPr>
                <w:sz w:val="22"/>
              </w:rPr>
            </w:pPr>
            <w:r w:rsidRPr="00AD26F5">
              <w:rPr>
                <w:sz w:val="22"/>
              </w:rPr>
              <w:t xml:space="preserve">el. p. </w:t>
            </w:r>
            <w:hyperlink r:id="rId34" w:history="1">
              <w:r w:rsidRPr="00AD26F5">
                <w:rPr>
                  <w:rStyle w:val="Hipersaitas"/>
                  <w:color w:val="auto"/>
                  <w:szCs w:val="24"/>
                </w:rPr>
                <w:t>info@anykom.lt</w:t>
              </w:r>
            </w:hyperlink>
          </w:p>
        </w:tc>
      </w:tr>
      <w:tr w:rsidR="00905F65" w:rsidRPr="00AD26F5" w14:paraId="23551518"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tcPr>
          <w:p w14:paraId="0B128307" w14:textId="40C4D774" w:rsidR="00905F65" w:rsidRPr="00AD26F5" w:rsidRDefault="00905F65" w:rsidP="00905F65">
            <w:pPr>
              <w:jc w:val="center"/>
              <w:rPr>
                <w:sz w:val="22"/>
              </w:rPr>
            </w:pPr>
            <w:r w:rsidRPr="00AD26F5">
              <w:rPr>
                <w:sz w:val="22"/>
              </w:rPr>
              <w:t>1</w:t>
            </w:r>
            <w:r>
              <w:rPr>
                <w:sz w:val="22"/>
              </w:rPr>
              <w:t>90</w:t>
            </w:r>
            <w:r w:rsidRPr="00AD26F5">
              <w:rPr>
                <w:sz w:val="22"/>
              </w:rPr>
              <w:t>.</w:t>
            </w:r>
          </w:p>
          <w:p w14:paraId="6039524C" w14:textId="77777777" w:rsidR="00905F65" w:rsidRPr="00AD26F5" w:rsidRDefault="00905F65" w:rsidP="00905F65">
            <w:pPr>
              <w:jc w:val="center"/>
              <w:rPr>
                <w:sz w:val="22"/>
              </w:rPr>
            </w:pPr>
          </w:p>
        </w:tc>
        <w:tc>
          <w:tcPr>
            <w:tcW w:w="2267" w:type="dxa"/>
            <w:tcBorders>
              <w:top w:val="single" w:sz="4" w:space="0" w:color="auto"/>
              <w:left w:val="single" w:sz="4" w:space="0" w:color="auto"/>
              <w:bottom w:val="single" w:sz="4" w:space="0" w:color="auto"/>
              <w:right w:val="single" w:sz="4" w:space="0" w:color="auto"/>
            </w:tcBorders>
            <w:hideMark/>
          </w:tcPr>
          <w:p w14:paraId="121714A4" w14:textId="77777777" w:rsidR="00905F65" w:rsidRPr="00AD26F5" w:rsidRDefault="00905F65" w:rsidP="00905F65">
            <w:r w:rsidRPr="00AD26F5">
              <w:t>Papilių kaimo kapinės (Papilių k. 3, Viešintų sen.)</w:t>
            </w:r>
          </w:p>
        </w:tc>
        <w:tc>
          <w:tcPr>
            <w:tcW w:w="2832" w:type="dxa"/>
            <w:tcBorders>
              <w:top w:val="single" w:sz="4" w:space="0" w:color="auto"/>
              <w:left w:val="single" w:sz="4" w:space="0" w:color="auto"/>
              <w:bottom w:val="single" w:sz="4" w:space="0" w:color="auto"/>
              <w:right w:val="single" w:sz="4" w:space="0" w:color="auto"/>
            </w:tcBorders>
            <w:hideMark/>
          </w:tcPr>
          <w:p w14:paraId="1A7F81B1" w14:textId="77777777" w:rsidR="00905F65" w:rsidRPr="00AD26F5" w:rsidRDefault="00905F65" w:rsidP="00905F65">
            <w:pPr>
              <w:rPr>
                <w:sz w:val="22"/>
              </w:rPr>
            </w:pPr>
            <w:r w:rsidRPr="00AD26F5">
              <w:rPr>
                <w:sz w:val="22"/>
              </w:rPr>
              <w:t>Veikiančios</w:t>
            </w:r>
          </w:p>
          <w:p w14:paraId="289F19ED"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7AB25C88" w14:textId="77777777" w:rsidR="00905F65" w:rsidRPr="00AD26F5" w:rsidRDefault="00905F65" w:rsidP="00905F65">
            <w:pPr>
              <w:jc w:val="center"/>
            </w:pPr>
            <w:r w:rsidRPr="00AD26F5">
              <w:t>0,4420</w:t>
            </w:r>
          </w:p>
        </w:tc>
        <w:tc>
          <w:tcPr>
            <w:tcW w:w="2520" w:type="dxa"/>
            <w:tcBorders>
              <w:top w:val="single" w:sz="4" w:space="0" w:color="auto"/>
              <w:left w:val="single" w:sz="4" w:space="0" w:color="auto"/>
              <w:bottom w:val="single" w:sz="4" w:space="0" w:color="auto"/>
              <w:right w:val="single" w:sz="4" w:space="0" w:color="auto"/>
            </w:tcBorders>
            <w:hideMark/>
          </w:tcPr>
          <w:p w14:paraId="2794B988" w14:textId="77777777" w:rsidR="00905F65" w:rsidRPr="00AD26F5" w:rsidRDefault="00905F65" w:rsidP="00905F65">
            <w:pPr>
              <w:jc w:val="center"/>
              <w:rPr>
                <w:sz w:val="22"/>
              </w:rPr>
            </w:pPr>
            <w:r w:rsidRPr="00AD26F5">
              <w:rPr>
                <w:sz w:val="22"/>
              </w:rPr>
              <w:t xml:space="preserve"> Žemės sklypo unikalus</w:t>
            </w:r>
          </w:p>
          <w:p w14:paraId="0F9E4E15" w14:textId="77777777" w:rsidR="00905F65" w:rsidRPr="00AD26F5" w:rsidRDefault="00905F65" w:rsidP="00905F65">
            <w:pPr>
              <w:jc w:val="center"/>
              <w:rPr>
                <w:sz w:val="22"/>
              </w:rPr>
            </w:pPr>
            <w:r w:rsidRPr="00AD26F5">
              <w:rPr>
                <w:sz w:val="22"/>
              </w:rPr>
              <w:t>Nr. 4400-4441-9605</w:t>
            </w:r>
          </w:p>
          <w:p w14:paraId="47262D88" w14:textId="77777777" w:rsidR="00905F65" w:rsidRPr="00AD26F5" w:rsidRDefault="00905F65" w:rsidP="00905F65">
            <w:pPr>
              <w:jc w:val="center"/>
              <w:rPr>
                <w:sz w:val="22"/>
              </w:rPr>
            </w:pPr>
            <w:r w:rsidRPr="00AD26F5">
              <w:rPr>
                <w:sz w:val="22"/>
              </w:rPr>
              <w:t>2017-01-23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EAD9333"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3F4C860" w14:textId="77777777" w:rsidR="00905F65" w:rsidRPr="00AD26F5" w:rsidRDefault="00905F65" w:rsidP="00905F65">
            <w:pPr>
              <w:rPr>
                <w:sz w:val="22"/>
              </w:rPr>
            </w:pPr>
            <w:r w:rsidRPr="00AD26F5">
              <w:rPr>
                <w:sz w:val="22"/>
              </w:rPr>
              <w:t xml:space="preserve">UAB Anykščių </w:t>
            </w:r>
          </w:p>
          <w:p w14:paraId="60B7AADE" w14:textId="77777777" w:rsidR="00905F65" w:rsidRPr="00AD26F5" w:rsidRDefault="00905F65" w:rsidP="00905F65">
            <w:pPr>
              <w:rPr>
                <w:sz w:val="22"/>
              </w:rPr>
            </w:pPr>
            <w:r w:rsidRPr="00AD26F5">
              <w:rPr>
                <w:sz w:val="22"/>
              </w:rPr>
              <w:t>komunalinis ūkis</w:t>
            </w:r>
          </w:p>
          <w:p w14:paraId="0122F5FF" w14:textId="77777777" w:rsidR="00905F65" w:rsidRPr="00AD26F5" w:rsidRDefault="00905F65" w:rsidP="00905F65">
            <w:pPr>
              <w:rPr>
                <w:sz w:val="22"/>
              </w:rPr>
            </w:pPr>
            <w:r w:rsidRPr="00AD26F5">
              <w:rPr>
                <w:sz w:val="22"/>
              </w:rPr>
              <w:t>Gegužės g. 47</w:t>
            </w:r>
          </w:p>
          <w:p w14:paraId="3543E7F7" w14:textId="77777777" w:rsidR="00905F65" w:rsidRDefault="00905F65" w:rsidP="00905F65">
            <w:pPr>
              <w:rPr>
                <w:sz w:val="22"/>
              </w:rPr>
            </w:pPr>
            <w:r w:rsidRPr="00AD26F5">
              <w:rPr>
                <w:sz w:val="22"/>
              </w:rPr>
              <w:t>29107 Anykščiai</w:t>
            </w:r>
          </w:p>
          <w:p w14:paraId="0661B278" w14:textId="2F28FCFA" w:rsidR="00E528BE" w:rsidRPr="00AD26F5" w:rsidRDefault="00E528BE" w:rsidP="00905F65">
            <w:pPr>
              <w:rPr>
                <w:sz w:val="22"/>
              </w:rPr>
            </w:pPr>
            <w:r w:rsidRPr="00AD26F5">
              <w:rPr>
                <w:sz w:val="22"/>
              </w:rPr>
              <w:t>Padalinio vadovas Kęstutis Šermukšnis</w:t>
            </w:r>
          </w:p>
          <w:p w14:paraId="30D23BBD" w14:textId="76A7A5CD" w:rsidR="00905F65" w:rsidRPr="00AD26F5" w:rsidRDefault="00905F65" w:rsidP="00905F65">
            <w:pPr>
              <w:rPr>
                <w:sz w:val="22"/>
              </w:rPr>
            </w:pPr>
            <w:r w:rsidRPr="00AD26F5">
              <w:rPr>
                <w:sz w:val="22"/>
              </w:rPr>
              <w:t>tel. (</w:t>
            </w:r>
            <w:r>
              <w:rPr>
                <w:sz w:val="22"/>
              </w:rPr>
              <w:t>0</w:t>
            </w:r>
            <w:r w:rsidRPr="00AD26F5">
              <w:rPr>
                <w:sz w:val="22"/>
              </w:rPr>
              <w:t xml:space="preserve"> 381) 42687</w:t>
            </w:r>
          </w:p>
          <w:p w14:paraId="0C4A8ECD" w14:textId="77777777" w:rsidR="00905F65" w:rsidRPr="00AD26F5" w:rsidRDefault="00905F65" w:rsidP="00905F65">
            <w:pPr>
              <w:rPr>
                <w:sz w:val="22"/>
              </w:rPr>
            </w:pPr>
            <w:r w:rsidRPr="00AD26F5">
              <w:rPr>
                <w:sz w:val="22"/>
              </w:rPr>
              <w:t xml:space="preserve">el. p. </w:t>
            </w:r>
            <w:hyperlink r:id="rId35" w:history="1">
              <w:r w:rsidRPr="00AD26F5">
                <w:rPr>
                  <w:rStyle w:val="Hipersaitas"/>
                  <w:color w:val="auto"/>
                  <w:szCs w:val="24"/>
                </w:rPr>
                <w:t>info@anykom.lt</w:t>
              </w:r>
            </w:hyperlink>
          </w:p>
        </w:tc>
      </w:tr>
      <w:tr w:rsidR="00905F65" w:rsidRPr="00AD26F5" w14:paraId="571FBCB8" w14:textId="77777777" w:rsidTr="00905F65">
        <w:trPr>
          <w:trHeight w:val="116"/>
        </w:trPr>
        <w:tc>
          <w:tcPr>
            <w:tcW w:w="704" w:type="dxa"/>
            <w:tcBorders>
              <w:top w:val="single" w:sz="4" w:space="0" w:color="auto"/>
              <w:left w:val="single" w:sz="4" w:space="0" w:color="auto"/>
              <w:bottom w:val="single" w:sz="4" w:space="0" w:color="auto"/>
              <w:right w:val="single" w:sz="4" w:space="0" w:color="auto"/>
            </w:tcBorders>
            <w:hideMark/>
          </w:tcPr>
          <w:p w14:paraId="121707E9" w14:textId="1B1E1424" w:rsidR="00905F65" w:rsidRPr="00AD26F5" w:rsidRDefault="00905F65" w:rsidP="00905F65">
            <w:pPr>
              <w:jc w:val="center"/>
              <w:rPr>
                <w:sz w:val="22"/>
              </w:rPr>
            </w:pPr>
            <w:r w:rsidRPr="00AD26F5">
              <w:rPr>
                <w:sz w:val="22"/>
              </w:rPr>
              <w:t>1</w:t>
            </w:r>
            <w:r>
              <w:rPr>
                <w:sz w:val="22"/>
              </w:rPr>
              <w:t>91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8972ABC" w14:textId="3187127C" w:rsidR="00905F65" w:rsidRPr="00AD26F5" w:rsidRDefault="00905F65" w:rsidP="00905F65">
            <w:r w:rsidRPr="00AD26F5">
              <w:t>Paežerių (sentikių)  kapinės (</w:t>
            </w:r>
            <w:r>
              <w:t>Balčiūniškių</w:t>
            </w:r>
            <w:r w:rsidRPr="00AD26F5">
              <w:t xml:space="preserve"> k. Viešintų sen.)</w:t>
            </w:r>
          </w:p>
        </w:tc>
        <w:tc>
          <w:tcPr>
            <w:tcW w:w="2832" w:type="dxa"/>
            <w:tcBorders>
              <w:top w:val="single" w:sz="4" w:space="0" w:color="auto"/>
              <w:left w:val="single" w:sz="4" w:space="0" w:color="auto"/>
              <w:bottom w:val="single" w:sz="4" w:space="0" w:color="auto"/>
              <w:right w:val="single" w:sz="4" w:space="0" w:color="auto"/>
            </w:tcBorders>
            <w:hideMark/>
          </w:tcPr>
          <w:p w14:paraId="7A4F2926" w14:textId="77777777" w:rsidR="00905F65" w:rsidRPr="00AD26F5" w:rsidRDefault="00905F65" w:rsidP="00905F65">
            <w:pPr>
              <w:rPr>
                <w:sz w:val="22"/>
              </w:rPr>
            </w:pPr>
            <w:r w:rsidRPr="00AD26F5">
              <w:rPr>
                <w:sz w:val="22"/>
              </w:rPr>
              <w:t>Veikiančios</w:t>
            </w:r>
          </w:p>
          <w:p w14:paraId="49EA9DDD"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48B6FDAD" w14:textId="6D43269D" w:rsidR="00905F65" w:rsidRPr="00905F65" w:rsidRDefault="00905F65" w:rsidP="00905F65">
            <w:pPr>
              <w:jc w:val="center"/>
            </w:pPr>
            <w:r w:rsidRPr="00905F65">
              <w:t>1,1589</w:t>
            </w:r>
          </w:p>
        </w:tc>
        <w:tc>
          <w:tcPr>
            <w:tcW w:w="2520" w:type="dxa"/>
            <w:tcBorders>
              <w:top w:val="single" w:sz="4" w:space="0" w:color="auto"/>
              <w:left w:val="single" w:sz="4" w:space="0" w:color="auto"/>
              <w:bottom w:val="single" w:sz="4" w:space="0" w:color="auto"/>
              <w:right w:val="single" w:sz="4" w:space="0" w:color="auto"/>
            </w:tcBorders>
          </w:tcPr>
          <w:p w14:paraId="442D40A2" w14:textId="77777777" w:rsidR="00905F65" w:rsidRPr="00905F65" w:rsidRDefault="00905F65" w:rsidP="00905F65">
            <w:pPr>
              <w:jc w:val="center"/>
              <w:rPr>
                <w:sz w:val="22"/>
                <w:szCs w:val="22"/>
              </w:rPr>
            </w:pPr>
            <w:r w:rsidRPr="00905F65">
              <w:rPr>
                <w:sz w:val="22"/>
                <w:szCs w:val="22"/>
              </w:rPr>
              <w:t>Žemės sklypo unikalus Nr. 4400-6604-3305,</w:t>
            </w:r>
          </w:p>
          <w:p w14:paraId="2F2EC03F" w14:textId="17155A66" w:rsidR="00905F65" w:rsidRPr="00905F65" w:rsidRDefault="00905F65" w:rsidP="00905F65">
            <w:pPr>
              <w:jc w:val="center"/>
              <w:rPr>
                <w:sz w:val="22"/>
              </w:rPr>
            </w:pPr>
            <w:r w:rsidRPr="00905F65">
              <w:rPr>
                <w:sz w:val="22"/>
                <w:szCs w:val="22"/>
              </w:rPr>
              <w:t>2025-12-01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2F920808"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04AD7E7" w14:textId="77777777" w:rsidR="00905F65" w:rsidRPr="00AD26F5" w:rsidRDefault="00905F65" w:rsidP="00905F65">
            <w:pPr>
              <w:rPr>
                <w:sz w:val="22"/>
              </w:rPr>
            </w:pPr>
            <w:r w:rsidRPr="00AD26F5">
              <w:rPr>
                <w:sz w:val="22"/>
              </w:rPr>
              <w:t xml:space="preserve">UAB Anykščių </w:t>
            </w:r>
          </w:p>
          <w:p w14:paraId="224966DA" w14:textId="77777777" w:rsidR="00905F65" w:rsidRPr="00AD26F5" w:rsidRDefault="00905F65" w:rsidP="00905F65">
            <w:pPr>
              <w:rPr>
                <w:sz w:val="22"/>
              </w:rPr>
            </w:pPr>
            <w:r w:rsidRPr="00AD26F5">
              <w:rPr>
                <w:sz w:val="22"/>
              </w:rPr>
              <w:t>komunalinis ūkis</w:t>
            </w:r>
          </w:p>
          <w:p w14:paraId="74FB79EE" w14:textId="77777777" w:rsidR="00905F65" w:rsidRPr="00AD26F5" w:rsidRDefault="00905F65" w:rsidP="00905F65">
            <w:pPr>
              <w:rPr>
                <w:sz w:val="22"/>
              </w:rPr>
            </w:pPr>
            <w:r w:rsidRPr="00AD26F5">
              <w:rPr>
                <w:sz w:val="22"/>
              </w:rPr>
              <w:t>Gegužės g. 47</w:t>
            </w:r>
          </w:p>
          <w:p w14:paraId="6E819D43" w14:textId="77777777" w:rsidR="00905F65" w:rsidRDefault="00905F65" w:rsidP="00905F65">
            <w:pPr>
              <w:rPr>
                <w:sz w:val="22"/>
              </w:rPr>
            </w:pPr>
            <w:r w:rsidRPr="00AD26F5">
              <w:rPr>
                <w:sz w:val="22"/>
              </w:rPr>
              <w:t>29107 Anykščiai</w:t>
            </w:r>
          </w:p>
          <w:p w14:paraId="4036C033" w14:textId="60A5B5BB" w:rsidR="00E528BE" w:rsidRPr="00AD26F5" w:rsidRDefault="00E528BE" w:rsidP="00905F65">
            <w:pPr>
              <w:rPr>
                <w:sz w:val="22"/>
              </w:rPr>
            </w:pPr>
            <w:r w:rsidRPr="00AD26F5">
              <w:rPr>
                <w:sz w:val="22"/>
              </w:rPr>
              <w:t>Padalinio vadovas Kęstutis Šermukšnis</w:t>
            </w:r>
          </w:p>
          <w:p w14:paraId="75870ECB" w14:textId="65FB1606" w:rsidR="00905F65" w:rsidRPr="00AD26F5" w:rsidRDefault="00905F65" w:rsidP="00905F65">
            <w:pPr>
              <w:rPr>
                <w:sz w:val="22"/>
              </w:rPr>
            </w:pPr>
            <w:r w:rsidRPr="00AD26F5">
              <w:rPr>
                <w:sz w:val="22"/>
              </w:rPr>
              <w:t>tel. (</w:t>
            </w:r>
            <w:r>
              <w:rPr>
                <w:sz w:val="22"/>
              </w:rPr>
              <w:t>0</w:t>
            </w:r>
            <w:r w:rsidRPr="00AD26F5">
              <w:rPr>
                <w:sz w:val="22"/>
              </w:rPr>
              <w:t xml:space="preserve"> 381) 42687</w:t>
            </w:r>
          </w:p>
          <w:p w14:paraId="594F6D44" w14:textId="77777777" w:rsidR="00905F65" w:rsidRPr="00AD26F5" w:rsidRDefault="00905F65" w:rsidP="00905F65">
            <w:pPr>
              <w:rPr>
                <w:sz w:val="22"/>
              </w:rPr>
            </w:pPr>
            <w:r w:rsidRPr="00AD26F5">
              <w:rPr>
                <w:sz w:val="22"/>
              </w:rPr>
              <w:t xml:space="preserve">el. p. </w:t>
            </w:r>
            <w:hyperlink r:id="rId36" w:history="1">
              <w:r w:rsidRPr="00AD26F5">
                <w:rPr>
                  <w:rStyle w:val="Hipersaitas"/>
                  <w:color w:val="auto"/>
                  <w:szCs w:val="24"/>
                </w:rPr>
                <w:t>info@anykom.lt</w:t>
              </w:r>
            </w:hyperlink>
          </w:p>
        </w:tc>
      </w:tr>
      <w:tr w:rsidR="00905F65" w:rsidRPr="00AD26F5" w14:paraId="13D41285"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797B1B6" w14:textId="56E880BA" w:rsidR="00905F65" w:rsidRPr="00AD26F5" w:rsidRDefault="00905F65" w:rsidP="00905F65">
            <w:pPr>
              <w:jc w:val="center"/>
              <w:rPr>
                <w:sz w:val="22"/>
              </w:rPr>
            </w:pPr>
            <w:r w:rsidRPr="00AD26F5">
              <w:rPr>
                <w:sz w:val="22"/>
              </w:rPr>
              <w:t>19</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1898F47" w14:textId="77777777" w:rsidR="00905F65" w:rsidRPr="00AD26F5" w:rsidRDefault="00905F65" w:rsidP="00905F65">
            <w:r w:rsidRPr="00AD26F5">
              <w:t>Ažubalių kaimo kapinės (Ažubalių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654A4984" w14:textId="77777777" w:rsidR="00905F65" w:rsidRPr="00AD26F5" w:rsidRDefault="00905F65" w:rsidP="00905F65">
            <w:pPr>
              <w:rPr>
                <w:sz w:val="22"/>
              </w:rPr>
            </w:pPr>
            <w:r w:rsidRPr="00AD26F5">
              <w:rPr>
                <w:sz w:val="22"/>
              </w:rPr>
              <w:t>Neveikiančios</w:t>
            </w:r>
          </w:p>
          <w:p w14:paraId="6DF34C07"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9B8AB25" w14:textId="6EDEB72B" w:rsidR="00905F65" w:rsidRPr="00AD26F5" w:rsidRDefault="00905F65" w:rsidP="00905F65">
            <w:pPr>
              <w:jc w:val="center"/>
            </w:pPr>
            <w:r w:rsidRPr="00AD26F5">
              <w:t>0,</w:t>
            </w:r>
            <w:r>
              <w:t>1427</w:t>
            </w:r>
          </w:p>
        </w:tc>
        <w:tc>
          <w:tcPr>
            <w:tcW w:w="2520" w:type="dxa"/>
            <w:tcBorders>
              <w:top w:val="single" w:sz="4" w:space="0" w:color="auto"/>
              <w:left w:val="single" w:sz="4" w:space="0" w:color="auto"/>
              <w:bottom w:val="single" w:sz="4" w:space="0" w:color="auto"/>
              <w:right w:val="single" w:sz="4" w:space="0" w:color="auto"/>
            </w:tcBorders>
            <w:hideMark/>
          </w:tcPr>
          <w:p w14:paraId="2C8A74FF" w14:textId="77777777" w:rsidR="00905F65" w:rsidRPr="00AD26F5" w:rsidRDefault="00905F65" w:rsidP="00905F65">
            <w:pPr>
              <w:jc w:val="center"/>
              <w:rPr>
                <w:sz w:val="22"/>
              </w:rPr>
            </w:pPr>
            <w:r w:rsidRPr="00AD26F5">
              <w:rPr>
                <w:sz w:val="22"/>
              </w:rPr>
              <w:t xml:space="preserve">Žemės sklypo unikalus </w:t>
            </w:r>
          </w:p>
          <w:p w14:paraId="56B72A36" w14:textId="77777777" w:rsidR="00905F65" w:rsidRPr="00AD26F5" w:rsidRDefault="00905F65" w:rsidP="00905F65">
            <w:pPr>
              <w:jc w:val="center"/>
              <w:rPr>
                <w:sz w:val="22"/>
              </w:rPr>
            </w:pPr>
            <w:r w:rsidRPr="00AD26F5">
              <w:rPr>
                <w:sz w:val="22"/>
              </w:rPr>
              <w:t>Nr. 4400-5511-7789,</w:t>
            </w:r>
          </w:p>
          <w:p w14:paraId="4BDB2FB6" w14:textId="77777777" w:rsidR="00905F65" w:rsidRPr="00AD26F5" w:rsidRDefault="00905F65" w:rsidP="00905F65">
            <w:pPr>
              <w:jc w:val="center"/>
              <w:rPr>
                <w:sz w:val="22"/>
              </w:rPr>
            </w:pPr>
            <w:r w:rsidRPr="00AD26F5">
              <w:rPr>
                <w:sz w:val="22"/>
              </w:rPr>
              <w:t>2020-11-20 įregistruotas</w:t>
            </w:r>
          </w:p>
        </w:tc>
        <w:tc>
          <w:tcPr>
            <w:tcW w:w="1701" w:type="dxa"/>
            <w:tcBorders>
              <w:top w:val="single" w:sz="4" w:space="0" w:color="auto"/>
              <w:left w:val="single" w:sz="4" w:space="0" w:color="auto"/>
              <w:bottom w:val="single" w:sz="4" w:space="0" w:color="auto"/>
              <w:right w:val="single" w:sz="4" w:space="0" w:color="auto"/>
            </w:tcBorders>
            <w:hideMark/>
          </w:tcPr>
          <w:p w14:paraId="32C227A5" w14:textId="77777777" w:rsidR="00905F65" w:rsidRPr="00AD26F5" w:rsidRDefault="00905F65" w:rsidP="00905F65">
            <w:pPr>
              <w:jc w:val="center"/>
            </w:pPr>
            <w:r w:rsidRPr="00AD26F5">
              <w:rPr>
                <w:sz w:val="22"/>
              </w:rPr>
              <w:t>unikalus kodas</w:t>
            </w:r>
            <w:r w:rsidRPr="00AD26F5">
              <w:t xml:space="preserve"> 11682</w:t>
            </w:r>
          </w:p>
        </w:tc>
        <w:tc>
          <w:tcPr>
            <w:tcW w:w="3973" w:type="dxa"/>
            <w:tcBorders>
              <w:top w:val="single" w:sz="4" w:space="0" w:color="auto"/>
              <w:left w:val="single" w:sz="4" w:space="0" w:color="auto"/>
              <w:bottom w:val="single" w:sz="4" w:space="0" w:color="auto"/>
              <w:right w:val="single" w:sz="4" w:space="0" w:color="auto"/>
            </w:tcBorders>
          </w:tcPr>
          <w:p w14:paraId="5D77A634" w14:textId="77777777" w:rsidR="00905F65" w:rsidRPr="00AD26F5" w:rsidRDefault="00905F65" w:rsidP="00905F65">
            <w:pPr>
              <w:rPr>
                <w:sz w:val="22"/>
              </w:rPr>
            </w:pPr>
            <w:r w:rsidRPr="00AD26F5">
              <w:rPr>
                <w:sz w:val="22"/>
              </w:rPr>
              <w:t xml:space="preserve">Anykščių r. sav. </w:t>
            </w:r>
          </w:p>
          <w:p w14:paraId="522FFABF" w14:textId="77777777" w:rsidR="00905F65" w:rsidRPr="00AD26F5" w:rsidRDefault="00905F65" w:rsidP="00905F65">
            <w:pPr>
              <w:rPr>
                <w:sz w:val="22"/>
              </w:rPr>
            </w:pPr>
            <w:r w:rsidRPr="00AD26F5">
              <w:rPr>
                <w:sz w:val="22"/>
              </w:rPr>
              <w:t>Viešintų seniūnija</w:t>
            </w:r>
          </w:p>
          <w:p w14:paraId="15B353C5" w14:textId="77777777" w:rsidR="00905F65" w:rsidRPr="00AD26F5" w:rsidRDefault="00905F65" w:rsidP="00905F65">
            <w:pPr>
              <w:rPr>
                <w:sz w:val="22"/>
              </w:rPr>
            </w:pPr>
            <w:r w:rsidRPr="00AD26F5">
              <w:rPr>
                <w:sz w:val="22"/>
              </w:rPr>
              <w:t>Televizijos g. 4,</w:t>
            </w:r>
          </w:p>
          <w:p w14:paraId="1BA17300" w14:textId="77777777" w:rsidR="00905F65" w:rsidRPr="00AD26F5" w:rsidRDefault="00905F65" w:rsidP="00905F65">
            <w:pPr>
              <w:rPr>
                <w:sz w:val="22"/>
              </w:rPr>
            </w:pPr>
            <w:r w:rsidRPr="00AD26F5">
              <w:rPr>
                <w:sz w:val="22"/>
              </w:rPr>
              <w:t>29321 Viešintos</w:t>
            </w:r>
          </w:p>
          <w:p w14:paraId="1BC596F3" w14:textId="77777777" w:rsidR="00905F65" w:rsidRDefault="00905F65" w:rsidP="00905F65">
            <w:pPr>
              <w:rPr>
                <w:sz w:val="22"/>
              </w:rPr>
            </w:pPr>
            <w:r w:rsidRPr="00AD26F5">
              <w:rPr>
                <w:sz w:val="22"/>
              </w:rPr>
              <w:t>Anykščių r.</w:t>
            </w:r>
          </w:p>
          <w:p w14:paraId="5EFF239D" w14:textId="6180D054" w:rsidR="00E528BE" w:rsidRPr="00AD26F5" w:rsidRDefault="00E528BE" w:rsidP="00905F65">
            <w:pPr>
              <w:rPr>
                <w:sz w:val="22"/>
              </w:rPr>
            </w:pPr>
            <w:r w:rsidRPr="00AD26F5">
              <w:rPr>
                <w:sz w:val="22"/>
              </w:rPr>
              <w:lastRenderedPageBreak/>
              <w:t>Seniūnė Virginija Macijauskienė</w:t>
            </w:r>
          </w:p>
          <w:p w14:paraId="62D8F71D" w14:textId="3A690695" w:rsidR="00905F65" w:rsidRPr="00AD26F5" w:rsidRDefault="00905F65" w:rsidP="00905F65">
            <w:pPr>
              <w:rPr>
                <w:sz w:val="22"/>
              </w:rPr>
            </w:pPr>
            <w:r w:rsidRPr="00AD26F5">
              <w:rPr>
                <w:sz w:val="22"/>
              </w:rPr>
              <w:t>tel. (</w:t>
            </w:r>
            <w:r>
              <w:rPr>
                <w:sz w:val="22"/>
              </w:rPr>
              <w:t>0</w:t>
            </w:r>
            <w:r w:rsidRPr="00AD26F5">
              <w:rPr>
                <w:sz w:val="22"/>
              </w:rPr>
              <w:t xml:space="preserve"> 381) 47485</w:t>
            </w:r>
          </w:p>
          <w:p w14:paraId="388CFD09" w14:textId="77777777" w:rsidR="00905F65" w:rsidRPr="00AD26F5" w:rsidRDefault="00905F65" w:rsidP="00905F65">
            <w:pPr>
              <w:jc w:val="center"/>
              <w:rPr>
                <w:sz w:val="22"/>
              </w:rPr>
            </w:pPr>
          </w:p>
        </w:tc>
      </w:tr>
      <w:tr w:rsidR="00905F65" w:rsidRPr="00AD26F5" w14:paraId="7FEA4243"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49D74066" w14:textId="10E11B61" w:rsidR="00905F65" w:rsidRPr="00AD26F5" w:rsidRDefault="00905F65" w:rsidP="00905F65">
            <w:pPr>
              <w:jc w:val="center"/>
              <w:rPr>
                <w:sz w:val="22"/>
              </w:rPr>
            </w:pPr>
            <w:r w:rsidRPr="00AD26F5">
              <w:rPr>
                <w:sz w:val="22"/>
              </w:rPr>
              <w:lastRenderedPageBreak/>
              <w:t>19</w:t>
            </w:r>
            <w:r>
              <w:rPr>
                <w:sz w:val="22"/>
              </w:rPr>
              <w:t>3</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1CE58DA" w14:textId="77777777" w:rsidR="00905F65" w:rsidRPr="00AD26F5" w:rsidRDefault="00905F65" w:rsidP="00905F65">
            <w:r w:rsidRPr="00AD26F5">
              <w:t>Bilėnų kaimo kapinės (Bilėnų k., Viešintų sen.)</w:t>
            </w:r>
          </w:p>
        </w:tc>
        <w:tc>
          <w:tcPr>
            <w:tcW w:w="2832" w:type="dxa"/>
            <w:tcBorders>
              <w:top w:val="single" w:sz="4" w:space="0" w:color="auto"/>
              <w:left w:val="single" w:sz="4" w:space="0" w:color="auto"/>
              <w:bottom w:val="single" w:sz="4" w:space="0" w:color="auto"/>
              <w:right w:val="single" w:sz="4" w:space="0" w:color="auto"/>
            </w:tcBorders>
            <w:hideMark/>
          </w:tcPr>
          <w:p w14:paraId="44338E31" w14:textId="77777777" w:rsidR="00905F65" w:rsidRPr="00AD26F5" w:rsidRDefault="00905F65" w:rsidP="00905F65">
            <w:pPr>
              <w:rPr>
                <w:sz w:val="22"/>
              </w:rPr>
            </w:pPr>
            <w:r w:rsidRPr="00AD26F5">
              <w:rPr>
                <w:sz w:val="22"/>
              </w:rPr>
              <w:t>Neveikiančios</w:t>
            </w:r>
          </w:p>
          <w:p w14:paraId="08E2D654"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14516E8" w14:textId="77777777" w:rsidR="00905F65" w:rsidRPr="00AD26F5" w:rsidRDefault="00905F65" w:rsidP="00905F65">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528C7335"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12CA98B"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9713760" w14:textId="77777777" w:rsidR="00905F65" w:rsidRPr="00AD26F5" w:rsidRDefault="00905F65" w:rsidP="00905F65">
            <w:pPr>
              <w:rPr>
                <w:sz w:val="22"/>
              </w:rPr>
            </w:pPr>
            <w:r w:rsidRPr="00AD26F5">
              <w:rPr>
                <w:sz w:val="22"/>
              </w:rPr>
              <w:t xml:space="preserve">Anykščių r. sav. </w:t>
            </w:r>
          </w:p>
          <w:p w14:paraId="67663DB5" w14:textId="77777777" w:rsidR="00905F65" w:rsidRPr="00AD26F5" w:rsidRDefault="00905F65" w:rsidP="00905F65">
            <w:pPr>
              <w:rPr>
                <w:sz w:val="22"/>
              </w:rPr>
            </w:pPr>
            <w:r w:rsidRPr="00AD26F5">
              <w:rPr>
                <w:sz w:val="22"/>
              </w:rPr>
              <w:t>Viešintų seniūnija</w:t>
            </w:r>
          </w:p>
          <w:p w14:paraId="585A2ECE" w14:textId="77777777" w:rsidR="00905F65" w:rsidRPr="00AD26F5" w:rsidRDefault="00905F65" w:rsidP="00905F65">
            <w:pPr>
              <w:rPr>
                <w:sz w:val="22"/>
              </w:rPr>
            </w:pPr>
            <w:r w:rsidRPr="00AD26F5">
              <w:rPr>
                <w:sz w:val="22"/>
              </w:rPr>
              <w:t>Televizijos g. 4,</w:t>
            </w:r>
          </w:p>
          <w:p w14:paraId="16C27DD0" w14:textId="77777777" w:rsidR="00905F65" w:rsidRPr="00AD26F5" w:rsidRDefault="00905F65" w:rsidP="00905F65">
            <w:pPr>
              <w:rPr>
                <w:sz w:val="22"/>
              </w:rPr>
            </w:pPr>
            <w:r w:rsidRPr="00AD26F5">
              <w:rPr>
                <w:sz w:val="22"/>
              </w:rPr>
              <w:t>29321 Viešintos</w:t>
            </w:r>
          </w:p>
          <w:p w14:paraId="3E615A65" w14:textId="77777777" w:rsidR="00905F65" w:rsidRDefault="00905F65" w:rsidP="00905F65">
            <w:pPr>
              <w:rPr>
                <w:sz w:val="22"/>
              </w:rPr>
            </w:pPr>
            <w:r w:rsidRPr="00AD26F5">
              <w:rPr>
                <w:sz w:val="22"/>
              </w:rPr>
              <w:t>Anykščių r.</w:t>
            </w:r>
          </w:p>
          <w:p w14:paraId="116397F7" w14:textId="6031C700" w:rsidR="00E528BE" w:rsidRPr="00AD26F5" w:rsidRDefault="00E528BE" w:rsidP="00905F65">
            <w:pPr>
              <w:rPr>
                <w:sz w:val="22"/>
              </w:rPr>
            </w:pPr>
            <w:r w:rsidRPr="00AD26F5">
              <w:rPr>
                <w:sz w:val="22"/>
              </w:rPr>
              <w:t>Seniūnė Virginija Macijauskienė</w:t>
            </w:r>
          </w:p>
          <w:p w14:paraId="1D3ED5F1" w14:textId="46F24914" w:rsidR="00905F65" w:rsidRPr="00AD26F5" w:rsidRDefault="00905F65" w:rsidP="00905F65">
            <w:pPr>
              <w:rPr>
                <w:sz w:val="22"/>
              </w:rPr>
            </w:pPr>
            <w:r w:rsidRPr="00AD26F5">
              <w:rPr>
                <w:sz w:val="22"/>
              </w:rPr>
              <w:t>tel. (</w:t>
            </w:r>
            <w:r>
              <w:rPr>
                <w:sz w:val="22"/>
              </w:rPr>
              <w:t>0</w:t>
            </w:r>
            <w:r w:rsidRPr="00AD26F5">
              <w:rPr>
                <w:sz w:val="22"/>
              </w:rPr>
              <w:t xml:space="preserve"> 381) 47485</w:t>
            </w:r>
          </w:p>
          <w:p w14:paraId="0EA2357A" w14:textId="77777777" w:rsidR="00905F65" w:rsidRPr="00AD26F5" w:rsidRDefault="00905F65" w:rsidP="00905F65">
            <w:pPr>
              <w:jc w:val="center"/>
              <w:rPr>
                <w:sz w:val="22"/>
              </w:rPr>
            </w:pPr>
          </w:p>
        </w:tc>
      </w:tr>
      <w:tr w:rsidR="00905F65" w:rsidRPr="00AD26F5" w14:paraId="223B2B14"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8FD0657" w14:textId="5390D5D8" w:rsidR="00905F65" w:rsidRPr="00AD26F5" w:rsidRDefault="00905F65" w:rsidP="00905F65">
            <w:pPr>
              <w:jc w:val="center"/>
              <w:rPr>
                <w:sz w:val="22"/>
              </w:rPr>
            </w:pPr>
            <w:r w:rsidRPr="00AD26F5">
              <w:rPr>
                <w:sz w:val="22"/>
              </w:rPr>
              <w:t>19</w:t>
            </w:r>
            <w:r>
              <w:rPr>
                <w:sz w:val="22"/>
              </w:rPr>
              <w:t>4</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DE91723" w14:textId="77777777" w:rsidR="00905F65" w:rsidRPr="00AD26F5" w:rsidRDefault="00905F65" w:rsidP="00905F65">
            <w:r w:rsidRPr="00AD26F5">
              <w:t>Burbeklių kaimo kapinės (Burbeklių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72298A41" w14:textId="77777777" w:rsidR="00905F65" w:rsidRPr="00AD26F5" w:rsidRDefault="00905F65" w:rsidP="00905F65">
            <w:pPr>
              <w:rPr>
                <w:sz w:val="22"/>
              </w:rPr>
            </w:pPr>
            <w:r w:rsidRPr="00AD26F5">
              <w:rPr>
                <w:sz w:val="22"/>
              </w:rPr>
              <w:t>Neveikiančios</w:t>
            </w:r>
          </w:p>
          <w:p w14:paraId="3EA9D939"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4FF320E" w14:textId="77777777" w:rsidR="00905F65" w:rsidRPr="00AD26F5" w:rsidRDefault="00905F65" w:rsidP="00905F65">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1D300E77"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7A7BABA"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8B3670F" w14:textId="77777777" w:rsidR="00905F65" w:rsidRPr="00AD26F5" w:rsidRDefault="00905F65" w:rsidP="00905F65">
            <w:pPr>
              <w:rPr>
                <w:sz w:val="22"/>
              </w:rPr>
            </w:pPr>
            <w:r w:rsidRPr="00AD26F5">
              <w:rPr>
                <w:sz w:val="22"/>
              </w:rPr>
              <w:t xml:space="preserve">Anykščių r. sav. </w:t>
            </w:r>
          </w:p>
          <w:p w14:paraId="75857D18" w14:textId="77777777" w:rsidR="00905F65" w:rsidRPr="00AD26F5" w:rsidRDefault="00905F65" w:rsidP="00905F65">
            <w:pPr>
              <w:rPr>
                <w:sz w:val="22"/>
              </w:rPr>
            </w:pPr>
            <w:r w:rsidRPr="00AD26F5">
              <w:rPr>
                <w:sz w:val="22"/>
              </w:rPr>
              <w:t>Viešintų seniūnija</w:t>
            </w:r>
          </w:p>
          <w:p w14:paraId="1D1CE8F9" w14:textId="77777777" w:rsidR="00905F65" w:rsidRPr="00AD26F5" w:rsidRDefault="00905F65" w:rsidP="00905F65">
            <w:pPr>
              <w:rPr>
                <w:sz w:val="22"/>
              </w:rPr>
            </w:pPr>
            <w:r w:rsidRPr="00AD26F5">
              <w:rPr>
                <w:sz w:val="22"/>
              </w:rPr>
              <w:t>Televizijos g. 4,</w:t>
            </w:r>
          </w:p>
          <w:p w14:paraId="7922579E" w14:textId="77777777" w:rsidR="00905F65" w:rsidRPr="00AD26F5" w:rsidRDefault="00905F65" w:rsidP="00905F65">
            <w:pPr>
              <w:rPr>
                <w:sz w:val="22"/>
              </w:rPr>
            </w:pPr>
            <w:r w:rsidRPr="00AD26F5">
              <w:rPr>
                <w:sz w:val="22"/>
              </w:rPr>
              <w:t>29321 Viešintos</w:t>
            </w:r>
          </w:p>
          <w:p w14:paraId="35884D52" w14:textId="77777777" w:rsidR="00905F65" w:rsidRDefault="00905F65" w:rsidP="00905F65">
            <w:pPr>
              <w:rPr>
                <w:sz w:val="22"/>
              </w:rPr>
            </w:pPr>
            <w:r w:rsidRPr="00AD26F5">
              <w:rPr>
                <w:sz w:val="22"/>
              </w:rPr>
              <w:t>Anykščių r.</w:t>
            </w:r>
          </w:p>
          <w:p w14:paraId="1BE7E5E9" w14:textId="40C95DAD" w:rsidR="00E528BE" w:rsidRPr="00AD26F5" w:rsidRDefault="00E528BE" w:rsidP="00905F65">
            <w:pPr>
              <w:rPr>
                <w:sz w:val="22"/>
              </w:rPr>
            </w:pPr>
            <w:r w:rsidRPr="00AD26F5">
              <w:rPr>
                <w:sz w:val="22"/>
              </w:rPr>
              <w:t>Seniūnė Virginija Macijauskienė</w:t>
            </w:r>
          </w:p>
          <w:p w14:paraId="4BAF0EA4" w14:textId="5E30897E" w:rsidR="00905F65" w:rsidRPr="00AD26F5" w:rsidRDefault="00905F65" w:rsidP="00905F65">
            <w:pPr>
              <w:rPr>
                <w:sz w:val="22"/>
              </w:rPr>
            </w:pPr>
            <w:r w:rsidRPr="00AD26F5">
              <w:rPr>
                <w:sz w:val="22"/>
              </w:rPr>
              <w:t>tel. (</w:t>
            </w:r>
            <w:r>
              <w:rPr>
                <w:sz w:val="22"/>
              </w:rPr>
              <w:t>0</w:t>
            </w:r>
            <w:r w:rsidRPr="00AD26F5">
              <w:rPr>
                <w:sz w:val="22"/>
              </w:rPr>
              <w:t xml:space="preserve"> 381) 47485</w:t>
            </w:r>
          </w:p>
          <w:p w14:paraId="15D1872B" w14:textId="77777777" w:rsidR="00905F65" w:rsidRPr="00AD26F5" w:rsidRDefault="00905F65" w:rsidP="00905F65">
            <w:pPr>
              <w:jc w:val="center"/>
              <w:rPr>
                <w:sz w:val="22"/>
              </w:rPr>
            </w:pPr>
          </w:p>
        </w:tc>
      </w:tr>
      <w:tr w:rsidR="00905F65" w:rsidRPr="00AD26F5" w14:paraId="35D7861A"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2F0696B" w14:textId="2D3D66BB" w:rsidR="00905F65" w:rsidRPr="00AD26F5" w:rsidRDefault="00905F65" w:rsidP="00905F65">
            <w:pPr>
              <w:jc w:val="center"/>
              <w:rPr>
                <w:sz w:val="22"/>
              </w:rPr>
            </w:pPr>
            <w:r w:rsidRPr="00AD26F5">
              <w:rPr>
                <w:sz w:val="22"/>
              </w:rPr>
              <w:t>19</w:t>
            </w:r>
            <w:r>
              <w:rPr>
                <w:sz w:val="22"/>
              </w:rPr>
              <w:t>5</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6C090ED3" w14:textId="77777777" w:rsidR="00905F65" w:rsidRPr="00AD26F5" w:rsidRDefault="00905F65" w:rsidP="00905F65">
            <w:r w:rsidRPr="00AD26F5">
              <w:t>Čiunkių kaimo kapinės (Čiunkių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328AB681" w14:textId="77777777" w:rsidR="00905F65" w:rsidRPr="00AD26F5" w:rsidRDefault="00905F65" w:rsidP="00905F65">
            <w:pPr>
              <w:rPr>
                <w:sz w:val="22"/>
              </w:rPr>
            </w:pPr>
            <w:r w:rsidRPr="00AD26F5">
              <w:rPr>
                <w:sz w:val="22"/>
              </w:rPr>
              <w:t>Neveikiančios</w:t>
            </w:r>
          </w:p>
          <w:p w14:paraId="0E884477"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1CB7354A" w14:textId="77777777" w:rsidR="00905F65" w:rsidRPr="00AD26F5" w:rsidRDefault="00905F65" w:rsidP="00905F65">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3B842A3B"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854E4CF"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BDACF10" w14:textId="77777777" w:rsidR="00905F65" w:rsidRPr="00AD26F5" w:rsidRDefault="00905F65" w:rsidP="00905F65">
            <w:pPr>
              <w:rPr>
                <w:sz w:val="22"/>
              </w:rPr>
            </w:pPr>
            <w:r w:rsidRPr="00AD26F5">
              <w:rPr>
                <w:sz w:val="22"/>
              </w:rPr>
              <w:t xml:space="preserve">Anykščių r. sav. </w:t>
            </w:r>
          </w:p>
          <w:p w14:paraId="244667F0" w14:textId="77777777" w:rsidR="00905F65" w:rsidRPr="00AD26F5" w:rsidRDefault="00905F65" w:rsidP="00905F65">
            <w:pPr>
              <w:rPr>
                <w:sz w:val="22"/>
              </w:rPr>
            </w:pPr>
            <w:r w:rsidRPr="00AD26F5">
              <w:rPr>
                <w:sz w:val="22"/>
              </w:rPr>
              <w:t>Viešintų seniūnija</w:t>
            </w:r>
          </w:p>
          <w:p w14:paraId="3C0E34D5" w14:textId="77777777" w:rsidR="00905F65" w:rsidRPr="00AD26F5" w:rsidRDefault="00905F65" w:rsidP="00905F65">
            <w:pPr>
              <w:rPr>
                <w:sz w:val="22"/>
              </w:rPr>
            </w:pPr>
            <w:r w:rsidRPr="00AD26F5">
              <w:rPr>
                <w:sz w:val="22"/>
              </w:rPr>
              <w:t>Televizijos g. 4,</w:t>
            </w:r>
          </w:p>
          <w:p w14:paraId="080DB6A2" w14:textId="77777777" w:rsidR="00905F65" w:rsidRPr="00AD26F5" w:rsidRDefault="00905F65" w:rsidP="00905F65">
            <w:pPr>
              <w:rPr>
                <w:sz w:val="22"/>
              </w:rPr>
            </w:pPr>
            <w:r w:rsidRPr="00AD26F5">
              <w:rPr>
                <w:sz w:val="22"/>
              </w:rPr>
              <w:t>29321 Viešintos</w:t>
            </w:r>
          </w:p>
          <w:p w14:paraId="112423DF" w14:textId="77777777" w:rsidR="00905F65" w:rsidRDefault="00905F65" w:rsidP="00905F65">
            <w:pPr>
              <w:rPr>
                <w:sz w:val="22"/>
              </w:rPr>
            </w:pPr>
            <w:r w:rsidRPr="00AD26F5">
              <w:rPr>
                <w:sz w:val="22"/>
              </w:rPr>
              <w:t>Anykščių r.</w:t>
            </w:r>
          </w:p>
          <w:p w14:paraId="22789ABA" w14:textId="0248FD55" w:rsidR="00E528BE" w:rsidRPr="00AD26F5" w:rsidRDefault="00E528BE" w:rsidP="00905F65">
            <w:pPr>
              <w:rPr>
                <w:sz w:val="22"/>
              </w:rPr>
            </w:pPr>
            <w:r w:rsidRPr="00AD26F5">
              <w:rPr>
                <w:sz w:val="22"/>
              </w:rPr>
              <w:t>Seniūnė Virginija Macijauskienė</w:t>
            </w:r>
          </w:p>
          <w:p w14:paraId="12295DFE" w14:textId="12B86A2B" w:rsidR="00905F65" w:rsidRPr="00AD26F5" w:rsidRDefault="00905F65" w:rsidP="00905F65">
            <w:pPr>
              <w:rPr>
                <w:sz w:val="22"/>
              </w:rPr>
            </w:pPr>
            <w:r w:rsidRPr="00AD26F5">
              <w:rPr>
                <w:sz w:val="22"/>
              </w:rPr>
              <w:t>tel. (</w:t>
            </w:r>
            <w:r>
              <w:rPr>
                <w:sz w:val="22"/>
              </w:rPr>
              <w:t>0</w:t>
            </w:r>
            <w:r w:rsidRPr="00AD26F5">
              <w:rPr>
                <w:sz w:val="22"/>
              </w:rPr>
              <w:t xml:space="preserve"> 381) 47485</w:t>
            </w:r>
          </w:p>
          <w:p w14:paraId="58079477" w14:textId="77777777" w:rsidR="00905F65" w:rsidRPr="00AD26F5" w:rsidRDefault="00905F65" w:rsidP="00905F65">
            <w:pPr>
              <w:jc w:val="center"/>
              <w:rPr>
                <w:sz w:val="22"/>
              </w:rPr>
            </w:pPr>
          </w:p>
        </w:tc>
      </w:tr>
      <w:tr w:rsidR="00905F65" w:rsidRPr="00AD26F5" w14:paraId="63230B3F"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8406A5D" w14:textId="37793CCA" w:rsidR="00905F65" w:rsidRPr="00AD26F5" w:rsidRDefault="00905F65" w:rsidP="00905F65">
            <w:pPr>
              <w:jc w:val="center"/>
              <w:rPr>
                <w:sz w:val="22"/>
              </w:rPr>
            </w:pPr>
            <w:r w:rsidRPr="00AD26F5">
              <w:rPr>
                <w:sz w:val="22"/>
              </w:rPr>
              <w:t>19</w:t>
            </w:r>
            <w:r>
              <w:rPr>
                <w:sz w:val="22"/>
              </w:rPr>
              <w:t>6</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A3D403C" w14:textId="77777777" w:rsidR="00905F65" w:rsidRPr="00AD26F5" w:rsidRDefault="00905F65" w:rsidP="00905F65">
            <w:r w:rsidRPr="00AD26F5">
              <w:t>Gilvydžių kaimo kapinės (Gilvydžių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2AD61E75" w14:textId="77777777" w:rsidR="00905F65" w:rsidRPr="00AD26F5" w:rsidRDefault="00905F65" w:rsidP="00905F65">
            <w:pPr>
              <w:rPr>
                <w:sz w:val="22"/>
              </w:rPr>
            </w:pPr>
            <w:r w:rsidRPr="00AD26F5">
              <w:rPr>
                <w:sz w:val="22"/>
              </w:rPr>
              <w:t>Neveikiančios</w:t>
            </w:r>
          </w:p>
          <w:p w14:paraId="735B2E1D"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0C0516E8" w14:textId="77777777" w:rsidR="00905F65" w:rsidRPr="00AD26F5" w:rsidRDefault="00905F65" w:rsidP="00905F65">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3A4C8C3C"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5ACBE5A"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F0F5364" w14:textId="77777777" w:rsidR="00905F65" w:rsidRPr="00AD26F5" w:rsidRDefault="00905F65" w:rsidP="00905F65">
            <w:pPr>
              <w:rPr>
                <w:sz w:val="22"/>
              </w:rPr>
            </w:pPr>
            <w:r w:rsidRPr="00AD26F5">
              <w:rPr>
                <w:sz w:val="22"/>
              </w:rPr>
              <w:t xml:space="preserve">Anykščių r. sav. </w:t>
            </w:r>
          </w:p>
          <w:p w14:paraId="39FF1538" w14:textId="77777777" w:rsidR="00905F65" w:rsidRPr="00AD26F5" w:rsidRDefault="00905F65" w:rsidP="00905F65">
            <w:pPr>
              <w:rPr>
                <w:sz w:val="22"/>
              </w:rPr>
            </w:pPr>
            <w:r w:rsidRPr="00AD26F5">
              <w:rPr>
                <w:sz w:val="22"/>
              </w:rPr>
              <w:t>Viešintų seniūnija</w:t>
            </w:r>
          </w:p>
          <w:p w14:paraId="09DDE2C8" w14:textId="77777777" w:rsidR="00905F65" w:rsidRPr="00AD26F5" w:rsidRDefault="00905F65" w:rsidP="00905F65">
            <w:pPr>
              <w:rPr>
                <w:sz w:val="22"/>
              </w:rPr>
            </w:pPr>
            <w:r w:rsidRPr="00AD26F5">
              <w:rPr>
                <w:sz w:val="22"/>
              </w:rPr>
              <w:t>Televizijos g. 4,</w:t>
            </w:r>
          </w:p>
          <w:p w14:paraId="2051D98A" w14:textId="77777777" w:rsidR="00905F65" w:rsidRPr="00AD26F5" w:rsidRDefault="00905F65" w:rsidP="00905F65">
            <w:pPr>
              <w:rPr>
                <w:sz w:val="22"/>
              </w:rPr>
            </w:pPr>
            <w:r w:rsidRPr="00AD26F5">
              <w:rPr>
                <w:sz w:val="22"/>
              </w:rPr>
              <w:t>29321 Viešintos</w:t>
            </w:r>
          </w:p>
          <w:p w14:paraId="7F135686" w14:textId="77777777" w:rsidR="00905F65" w:rsidRDefault="00905F65" w:rsidP="00905F65">
            <w:pPr>
              <w:rPr>
                <w:sz w:val="22"/>
              </w:rPr>
            </w:pPr>
            <w:r w:rsidRPr="00AD26F5">
              <w:rPr>
                <w:sz w:val="22"/>
              </w:rPr>
              <w:t>Anykščių r.</w:t>
            </w:r>
          </w:p>
          <w:p w14:paraId="3B82BAB5" w14:textId="52AA010B" w:rsidR="00432A6E" w:rsidRPr="00AD26F5" w:rsidRDefault="00432A6E" w:rsidP="00905F65">
            <w:pPr>
              <w:rPr>
                <w:sz w:val="22"/>
              </w:rPr>
            </w:pPr>
            <w:r w:rsidRPr="00AD26F5">
              <w:rPr>
                <w:sz w:val="22"/>
              </w:rPr>
              <w:t>Seniūnė Virginija Macijauskienė</w:t>
            </w:r>
          </w:p>
          <w:p w14:paraId="16CBCEC9" w14:textId="100E0E29" w:rsidR="00905F65" w:rsidRPr="00AD26F5" w:rsidRDefault="00905F65" w:rsidP="00905F65">
            <w:pPr>
              <w:rPr>
                <w:sz w:val="22"/>
              </w:rPr>
            </w:pPr>
            <w:r w:rsidRPr="00AD26F5">
              <w:rPr>
                <w:sz w:val="22"/>
              </w:rPr>
              <w:t>tel. (</w:t>
            </w:r>
            <w:r>
              <w:rPr>
                <w:sz w:val="22"/>
              </w:rPr>
              <w:t>0</w:t>
            </w:r>
            <w:r w:rsidRPr="00AD26F5">
              <w:rPr>
                <w:sz w:val="22"/>
              </w:rPr>
              <w:t xml:space="preserve"> 381) 47485</w:t>
            </w:r>
          </w:p>
          <w:p w14:paraId="23C8A307" w14:textId="77777777" w:rsidR="00905F65" w:rsidRPr="00AD26F5" w:rsidRDefault="00905F65" w:rsidP="00905F65">
            <w:pPr>
              <w:jc w:val="center"/>
              <w:rPr>
                <w:sz w:val="22"/>
              </w:rPr>
            </w:pPr>
          </w:p>
        </w:tc>
      </w:tr>
      <w:tr w:rsidR="00905F65" w:rsidRPr="00AD26F5" w14:paraId="539AFC60"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52736992" w14:textId="2A03A874" w:rsidR="00905F65" w:rsidRPr="00AD26F5" w:rsidRDefault="00905F65" w:rsidP="00905F65">
            <w:pPr>
              <w:jc w:val="center"/>
              <w:rPr>
                <w:sz w:val="22"/>
              </w:rPr>
            </w:pPr>
            <w:r w:rsidRPr="00AD26F5">
              <w:rPr>
                <w:sz w:val="22"/>
              </w:rPr>
              <w:lastRenderedPageBreak/>
              <w:t>19</w:t>
            </w:r>
            <w:r>
              <w:rPr>
                <w:sz w:val="22"/>
              </w:rPr>
              <w:t>7</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0A5DF48" w14:textId="77777777" w:rsidR="00905F65" w:rsidRPr="00AD26F5" w:rsidRDefault="00905F65" w:rsidP="00905F65">
            <w:r w:rsidRPr="00AD26F5">
              <w:t>Jurgiškio kaimo kapinės (Jurgiškio k., Viešintų sen.)</w:t>
            </w:r>
          </w:p>
        </w:tc>
        <w:tc>
          <w:tcPr>
            <w:tcW w:w="2832" w:type="dxa"/>
            <w:tcBorders>
              <w:top w:val="single" w:sz="4" w:space="0" w:color="auto"/>
              <w:left w:val="single" w:sz="4" w:space="0" w:color="auto"/>
              <w:bottom w:val="single" w:sz="4" w:space="0" w:color="auto"/>
              <w:right w:val="single" w:sz="4" w:space="0" w:color="auto"/>
            </w:tcBorders>
            <w:hideMark/>
          </w:tcPr>
          <w:p w14:paraId="66738D71" w14:textId="77777777" w:rsidR="00905F65" w:rsidRPr="00AD26F5" w:rsidRDefault="00905F65" w:rsidP="00905F65">
            <w:pPr>
              <w:rPr>
                <w:sz w:val="22"/>
              </w:rPr>
            </w:pPr>
            <w:r w:rsidRPr="00AD26F5">
              <w:rPr>
                <w:sz w:val="22"/>
              </w:rPr>
              <w:t>Neveikiančios</w:t>
            </w:r>
          </w:p>
          <w:p w14:paraId="7A062268"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5862E15F" w14:textId="77777777" w:rsidR="00905F65" w:rsidRPr="00AD26F5" w:rsidRDefault="00905F65" w:rsidP="00905F65">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646CE16F"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tcPr>
          <w:p w14:paraId="40115D0E" w14:textId="77777777" w:rsidR="00905F65" w:rsidRPr="00AD26F5" w:rsidRDefault="00905F65" w:rsidP="00905F65">
            <w:pPr>
              <w:jc w:val="center"/>
            </w:pPr>
            <w:r w:rsidRPr="00AD26F5">
              <w:t>neregistruotos</w:t>
            </w:r>
          </w:p>
          <w:p w14:paraId="752BB3FB" w14:textId="77777777" w:rsidR="00905F65" w:rsidRPr="00AD26F5" w:rsidRDefault="00905F65" w:rsidP="00905F65">
            <w:pPr>
              <w:jc w:val="center"/>
            </w:pPr>
          </w:p>
        </w:tc>
        <w:tc>
          <w:tcPr>
            <w:tcW w:w="3973" w:type="dxa"/>
            <w:tcBorders>
              <w:top w:val="single" w:sz="4" w:space="0" w:color="auto"/>
              <w:left w:val="single" w:sz="4" w:space="0" w:color="auto"/>
              <w:bottom w:val="single" w:sz="4" w:space="0" w:color="auto"/>
              <w:right w:val="single" w:sz="4" w:space="0" w:color="auto"/>
            </w:tcBorders>
          </w:tcPr>
          <w:p w14:paraId="28A4927B" w14:textId="77777777" w:rsidR="00905F65" w:rsidRPr="00AD26F5" w:rsidRDefault="00905F65" w:rsidP="00905F65">
            <w:pPr>
              <w:rPr>
                <w:sz w:val="22"/>
              </w:rPr>
            </w:pPr>
            <w:r w:rsidRPr="00AD26F5">
              <w:rPr>
                <w:sz w:val="22"/>
              </w:rPr>
              <w:t xml:space="preserve">Anykščių r. sav. </w:t>
            </w:r>
          </w:p>
          <w:p w14:paraId="4C943A8C" w14:textId="77777777" w:rsidR="00905F65" w:rsidRPr="00AD26F5" w:rsidRDefault="00905F65" w:rsidP="00905F65">
            <w:pPr>
              <w:rPr>
                <w:sz w:val="22"/>
              </w:rPr>
            </w:pPr>
            <w:r w:rsidRPr="00AD26F5">
              <w:rPr>
                <w:sz w:val="22"/>
              </w:rPr>
              <w:t>Viešintų seniūnija</w:t>
            </w:r>
          </w:p>
          <w:p w14:paraId="6D96D9BC" w14:textId="77777777" w:rsidR="00905F65" w:rsidRPr="00AD26F5" w:rsidRDefault="00905F65" w:rsidP="00905F65">
            <w:pPr>
              <w:rPr>
                <w:sz w:val="22"/>
              </w:rPr>
            </w:pPr>
            <w:r w:rsidRPr="00AD26F5">
              <w:rPr>
                <w:sz w:val="22"/>
              </w:rPr>
              <w:t>Televizijos g. 4,</w:t>
            </w:r>
          </w:p>
          <w:p w14:paraId="4F2BE912" w14:textId="77777777" w:rsidR="00905F65" w:rsidRPr="00AD26F5" w:rsidRDefault="00905F65" w:rsidP="00905F65">
            <w:pPr>
              <w:rPr>
                <w:sz w:val="22"/>
              </w:rPr>
            </w:pPr>
            <w:r w:rsidRPr="00AD26F5">
              <w:rPr>
                <w:sz w:val="22"/>
              </w:rPr>
              <w:t>29321 Viešintos</w:t>
            </w:r>
          </w:p>
          <w:p w14:paraId="62994768" w14:textId="77777777" w:rsidR="00905F65" w:rsidRDefault="00905F65" w:rsidP="00905F65">
            <w:pPr>
              <w:rPr>
                <w:sz w:val="22"/>
              </w:rPr>
            </w:pPr>
            <w:r w:rsidRPr="00AD26F5">
              <w:rPr>
                <w:sz w:val="22"/>
              </w:rPr>
              <w:t>Anykščių r.</w:t>
            </w:r>
          </w:p>
          <w:p w14:paraId="400CC935" w14:textId="5A81B8D9" w:rsidR="00432A6E" w:rsidRPr="00AD26F5" w:rsidRDefault="00432A6E" w:rsidP="00905F65">
            <w:pPr>
              <w:rPr>
                <w:sz w:val="22"/>
              </w:rPr>
            </w:pPr>
            <w:r w:rsidRPr="00AD26F5">
              <w:rPr>
                <w:sz w:val="22"/>
              </w:rPr>
              <w:t>Seniūnė Virginija Macijauskienė</w:t>
            </w:r>
          </w:p>
          <w:p w14:paraId="3ACD8AE4" w14:textId="4BB46014" w:rsidR="00905F65" w:rsidRPr="00AD26F5" w:rsidRDefault="00905F65" w:rsidP="00905F65">
            <w:pPr>
              <w:rPr>
                <w:sz w:val="22"/>
              </w:rPr>
            </w:pPr>
            <w:r w:rsidRPr="00AD26F5">
              <w:rPr>
                <w:sz w:val="22"/>
              </w:rPr>
              <w:t>tel. (</w:t>
            </w:r>
            <w:r>
              <w:rPr>
                <w:sz w:val="22"/>
              </w:rPr>
              <w:t>0</w:t>
            </w:r>
            <w:r w:rsidRPr="00AD26F5">
              <w:rPr>
                <w:sz w:val="22"/>
              </w:rPr>
              <w:t xml:space="preserve"> 381) 47485</w:t>
            </w:r>
          </w:p>
          <w:p w14:paraId="7A56161B" w14:textId="77777777" w:rsidR="00905F65" w:rsidRPr="00AD26F5" w:rsidRDefault="00905F65" w:rsidP="00905F65">
            <w:pPr>
              <w:jc w:val="center"/>
              <w:rPr>
                <w:sz w:val="22"/>
              </w:rPr>
            </w:pPr>
          </w:p>
        </w:tc>
      </w:tr>
      <w:tr w:rsidR="00905F65" w:rsidRPr="00AD26F5" w14:paraId="158789EB"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7BD0BE5F" w14:textId="07A47A2C" w:rsidR="00905F65" w:rsidRPr="00AD26F5" w:rsidRDefault="00905F65" w:rsidP="00905F65">
            <w:pPr>
              <w:jc w:val="center"/>
              <w:rPr>
                <w:sz w:val="22"/>
              </w:rPr>
            </w:pPr>
            <w:r w:rsidRPr="00AD26F5">
              <w:rPr>
                <w:sz w:val="22"/>
              </w:rPr>
              <w:t>19</w:t>
            </w:r>
            <w:r>
              <w:rPr>
                <w:sz w:val="22"/>
              </w:rPr>
              <w:t>8</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12243801" w14:textId="77777777" w:rsidR="00905F65" w:rsidRPr="00AD26F5" w:rsidRDefault="00905F65" w:rsidP="00905F65">
            <w:r w:rsidRPr="00AD26F5">
              <w:t>Karūnių kaimo kapinės (Kariūnių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12852AA6" w14:textId="77777777" w:rsidR="00905F65" w:rsidRPr="00AD26F5" w:rsidRDefault="00905F65" w:rsidP="00905F65">
            <w:pPr>
              <w:rPr>
                <w:sz w:val="22"/>
              </w:rPr>
            </w:pPr>
            <w:r w:rsidRPr="00AD26F5">
              <w:rPr>
                <w:sz w:val="22"/>
              </w:rPr>
              <w:t>Neveikiančios</w:t>
            </w:r>
          </w:p>
          <w:p w14:paraId="19C1E332"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E35B42E" w14:textId="77777777" w:rsidR="00905F65" w:rsidRPr="00AD26F5" w:rsidRDefault="00905F65" w:rsidP="00905F65">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2D4E1956"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82EBCCE"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40DE608" w14:textId="77777777" w:rsidR="00905F65" w:rsidRPr="00AD26F5" w:rsidRDefault="00905F65" w:rsidP="00905F65">
            <w:pPr>
              <w:rPr>
                <w:sz w:val="22"/>
              </w:rPr>
            </w:pPr>
            <w:r w:rsidRPr="00AD26F5">
              <w:rPr>
                <w:sz w:val="22"/>
              </w:rPr>
              <w:t xml:space="preserve">Anykščių r. sav. </w:t>
            </w:r>
          </w:p>
          <w:p w14:paraId="443E876A" w14:textId="77777777" w:rsidR="00905F65" w:rsidRPr="00AD26F5" w:rsidRDefault="00905F65" w:rsidP="00905F65">
            <w:pPr>
              <w:rPr>
                <w:sz w:val="22"/>
              </w:rPr>
            </w:pPr>
            <w:r w:rsidRPr="00AD26F5">
              <w:rPr>
                <w:sz w:val="22"/>
              </w:rPr>
              <w:t>Viešintų seniūnija</w:t>
            </w:r>
          </w:p>
          <w:p w14:paraId="2DDDC46D" w14:textId="77777777" w:rsidR="00905F65" w:rsidRPr="00AD26F5" w:rsidRDefault="00905F65" w:rsidP="00905F65">
            <w:pPr>
              <w:rPr>
                <w:sz w:val="22"/>
              </w:rPr>
            </w:pPr>
            <w:r w:rsidRPr="00AD26F5">
              <w:rPr>
                <w:sz w:val="22"/>
              </w:rPr>
              <w:t>Televizijos g. 4,</w:t>
            </w:r>
          </w:p>
          <w:p w14:paraId="2FC5580D" w14:textId="77777777" w:rsidR="00905F65" w:rsidRPr="00AD26F5" w:rsidRDefault="00905F65" w:rsidP="00905F65">
            <w:pPr>
              <w:rPr>
                <w:sz w:val="22"/>
              </w:rPr>
            </w:pPr>
            <w:r w:rsidRPr="00AD26F5">
              <w:rPr>
                <w:sz w:val="22"/>
              </w:rPr>
              <w:t>29321 Viešintos</w:t>
            </w:r>
          </w:p>
          <w:p w14:paraId="40CFA504" w14:textId="77777777" w:rsidR="00905F65" w:rsidRDefault="00905F65" w:rsidP="00905F65">
            <w:pPr>
              <w:rPr>
                <w:sz w:val="22"/>
              </w:rPr>
            </w:pPr>
            <w:r w:rsidRPr="00AD26F5">
              <w:rPr>
                <w:sz w:val="22"/>
              </w:rPr>
              <w:t>Anykščių r.</w:t>
            </w:r>
          </w:p>
          <w:p w14:paraId="540AAD5C" w14:textId="1EE63D6B" w:rsidR="00432A6E" w:rsidRPr="00AD26F5" w:rsidRDefault="00432A6E" w:rsidP="00905F65">
            <w:pPr>
              <w:rPr>
                <w:sz w:val="22"/>
              </w:rPr>
            </w:pPr>
            <w:r w:rsidRPr="00AD26F5">
              <w:rPr>
                <w:sz w:val="22"/>
              </w:rPr>
              <w:t>Seniūnė Virginija Macijauskienė</w:t>
            </w:r>
          </w:p>
          <w:p w14:paraId="3AB80DF8" w14:textId="7C19741C" w:rsidR="00905F65" w:rsidRPr="00AD26F5" w:rsidRDefault="00905F65" w:rsidP="00905F65">
            <w:pPr>
              <w:rPr>
                <w:sz w:val="22"/>
              </w:rPr>
            </w:pPr>
            <w:r w:rsidRPr="00AD26F5">
              <w:rPr>
                <w:sz w:val="22"/>
              </w:rPr>
              <w:t>tel. (</w:t>
            </w:r>
            <w:r>
              <w:rPr>
                <w:sz w:val="22"/>
              </w:rPr>
              <w:t>0</w:t>
            </w:r>
            <w:r w:rsidRPr="00AD26F5">
              <w:rPr>
                <w:sz w:val="22"/>
              </w:rPr>
              <w:t xml:space="preserve"> 381) 47485</w:t>
            </w:r>
          </w:p>
          <w:p w14:paraId="41FCAD0C" w14:textId="77777777" w:rsidR="00905F65" w:rsidRPr="00AD26F5" w:rsidRDefault="00905F65" w:rsidP="00905F65">
            <w:pPr>
              <w:jc w:val="center"/>
              <w:rPr>
                <w:sz w:val="22"/>
              </w:rPr>
            </w:pPr>
          </w:p>
        </w:tc>
      </w:tr>
      <w:tr w:rsidR="00905F65" w:rsidRPr="00AD26F5" w14:paraId="52B84682"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0BC2A6B6" w14:textId="42752912" w:rsidR="00905F65" w:rsidRPr="00AD26F5" w:rsidRDefault="00905F65" w:rsidP="00905F65">
            <w:pPr>
              <w:jc w:val="center"/>
              <w:rPr>
                <w:sz w:val="22"/>
              </w:rPr>
            </w:pPr>
            <w:r w:rsidRPr="00AD26F5">
              <w:rPr>
                <w:sz w:val="22"/>
              </w:rPr>
              <w:t>19</w:t>
            </w:r>
            <w:r>
              <w:rPr>
                <w:sz w:val="22"/>
              </w:rPr>
              <w:t>9</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45823948" w14:textId="77777777" w:rsidR="00905F65" w:rsidRPr="00AD26F5" w:rsidRDefault="00905F65" w:rsidP="00905F65">
            <w:r w:rsidRPr="00AD26F5">
              <w:t>Žemaitėlių kaimo kapinės (Žemaitėlių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2FDC5C98" w14:textId="77777777" w:rsidR="00905F65" w:rsidRPr="00AD26F5" w:rsidRDefault="00905F65" w:rsidP="00905F65">
            <w:pPr>
              <w:rPr>
                <w:sz w:val="22"/>
              </w:rPr>
            </w:pPr>
            <w:r w:rsidRPr="00AD26F5">
              <w:rPr>
                <w:sz w:val="22"/>
              </w:rPr>
              <w:t>Neveikiančios</w:t>
            </w:r>
          </w:p>
          <w:p w14:paraId="33D8FA1A"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25FF8AD8" w14:textId="77777777" w:rsidR="00905F65" w:rsidRPr="00AD26F5" w:rsidRDefault="00905F65" w:rsidP="00905F65">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577E3A50"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08FF198"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D342896" w14:textId="77777777" w:rsidR="00905F65" w:rsidRPr="00AD26F5" w:rsidRDefault="00905F65" w:rsidP="00905F65">
            <w:pPr>
              <w:rPr>
                <w:sz w:val="22"/>
              </w:rPr>
            </w:pPr>
            <w:r w:rsidRPr="00AD26F5">
              <w:rPr>
                <w:sz w:val="22"/>
              </w:rPr>
              <w:t xml:space="preserve">Anykščių r. sav. </w:t>
            </w:r>
          </w:p>
          <w:p w14:paraId="6505F08F" w14:textId="77777777" w:rsidR="00905F65" w:rsidRPr="00AD26F5" w:rsidRDefault="00905F65" w:rsidP="00905F65">
            <w:pPr>
              <w:rPr>
                <w:sz w:val="22"/>
              </w:rPr>
            </w:pPr>
            <w:r w:rsidRPr="00AD26F5">
              <w:rPr>
                <w:sz w:val="22"/>
              </w:rPr>
              <w:t>Viešintų seniūnija</w:t>
            </w:r>
          </w:p>
          <w:p w14:paraId="2FEA97A2" w14:textId="77777777" w:rsidR="00905F65" w:rsidRPr="00AD26F5" w:rsidRDefault="00905F65" w:rsidP="00905F65">
            <w:pPr>
              <w:rPr>
                <w:sz w:val="22"/>
              </w:rPr>
            </w:pPr>
            <w:r w:rsidRPr="00AD26F5">
              <w:rPr>
                <w:sz w:val="22"/>
              </w:rPr>
              <w:t>Televizijos g. 4,</w:t>
            </w:r>
          </w:p>
          <w:p w14:paraId="55C7FB17" w14:textId="77777777" w:rsidR="00905F65" w:rsidRPr="00AD26F5" w:rsidRDefault="00905F65" w:rsidP="00905F65">
            <w:pPr>
              <w:rPr>
                <w:sz w:val="22"/>
              </w:rPr>
            </w:pPr>
            <w:r w:rsidRPr="00AD26F5">
              <w:rPr>
                <w:sz w:val="22"/>
              </w:rPr>
              <w:t>29321 Viešintos</w:t>
            </w:r>
          </w:p>
          <w:p w14:paraId="73F88801" w14:textId="77777777" w:rsidR="00905F65" w:rsidRDefault="00905F65" w:rsidP="00905F65">
            <w:pPr>
              <w:rPr>
                <w:sz w:val="22"/>
              </w:rPr>
            </w:pPr>
            <w:r w:rsidRPr="00AD26F5">
              <w:rPr>
                <w:sz w:val="22"/>
              </w:rPr>
              <w:t>Anykščių r.</w:t>
            </w:r>
          </w:p>
          <w:p w14:paraId="7CAB31AF" w14:textId="1F770792" w:rsidR="00432A6E" w:rsidRPr="00AD26F5" w:rsidRDefault="00432A6E" w:rsidP="00905F65">
            <w:pPr>
              <w:rPr>
                <w:sz w:val="22"/>
              </w:rPr>
            </w:pPr>
            <w:r w:rsidRPr="00AD26F5">
              <w:rPr>
                <w:sz w:val="22"/>
              </w:rPr>
              <w:t>Seniūnė Virginija Macijauskienė</w:t>
            </w:r>
          </w:p>
          <w:p w14:paraId="6437EC82" w14:textId="0790F289" w:rsidR="00905F65" w:rsidRPr="00AD26F5" w:rsidRDefault="00905F65" w:rsidP="00905F65">
            <w:pPr>
              <w:rPr>
                <w:sz w:val="22"/>
              </w:rPr>
            </w:pPr>
            <w:r w:rsidRPr="00AD26F5">
              <w:rPr>
                <w:sz w:val="22"/>
              </w:rPr>
              <w:t>tel. (</w:t>
            </w:r>
            <w:r>
              <w:rPr>
                <w:sz w:val="22"/>
              </w:rPr>
              <w:t>0</w:t>
            </w:r>
            <w:r w:rsidRPr="00AD26F5">
              <w:rPr>
                <w:sz w:val="22"/>
              </w:rPr>
              <w:t xml:space="preserve"> 381) 47485</w:t>
            </w:r>
          </w:p>
          <w:p w14:paraId="5079261F" w14:textId="77777777" w:rsidR="00905F65" w:rsidRPr="00AD26F5" w:rsidRDefault="00905F65" w:rsidP="00905F65">
            <w:pPr>
              <w:jc w:val="center"/>
              <w:rPr>
                <w:sz w:val="22"/>
              </w:rPr>
            </w:pPr>
          </w:p>
        </w:tc>
      </w:tr>
      <w:tr w:rsidR="00905F65" w:rsidRPr="00AD26F5" w14:paraId="1854B90F" w14:textId="77777777" w:rsidTr="00905F65">
        <w:trPr>
          <w:trHeight w:val="116"/>
        </w:trPr>
        <w:tc>
          <w:tcPr>
            <w:tcW w:w="704" w:type="dxa"/>
            <w:tcBorders>
              <w:top w:val="single" w:sz="4" w:space="0" w:color="auto"/>
              <w:left w:val="single" w:sz="4" w:space="0" w:color="auto"/>
              <w:bottom w:val="single" w:sz="4" w:space="0" w:color="auto"/>
              <w:right w:val="single" w:sz="4" w:space="0" w:color="auto"/>
            </w:tcBorders>
            <w:hideMark/>
          </w:tcPr>
          <w:p w14:paraId="0275BB80" w14:textId="39BEBE2F" w:rsidR="00905F65" w:rsidRPr="00AD26F5" w:rsidRDefault="00905F65" w:rsidP="00905F65">
            <w:pPr>
              <w:jc w:val="center"/>
              <w:rPr>
                <w:sz w:val="22"/>
              </w:rPr>
            </w:pPr>
            <w:r>
              <w:rPr>
                <w:sz w:val="22"/>
              </w:rPr>
              <w:t>200</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79A6E1E8" w14:textId="77777777" w:rsidR="00905F65" w:rsidRPr="00AD26F5" w:rsidRDefault="00905F65" w:rsidP="00905F65">
            <w:r w:rsidRPr="00AD26F5">
              <w:t>Didžiuliškių kaimo kapinės (Didžiuliškių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12357B45" w14:textId="77777777" w:rsidR="00905F65" w:rsidRPr="00AD26F5" w:rsidRDefault="00905F65" w:rsidP="00905F65">
            <w:pPr>
              <w:rPr>
                <w:sz w:val="22"/>
              </w:rPr>
            </w:pPr>
            <w:r w:rsidRPr="00AD26F5">
              <w:rPr>
                <w:sz w:val="22"/>
              </w:rPr>
              <w:t>Neveikiančios</w:t>
            </w:r>
          </w:p>
          <w:p w14:paraId="28C6C588"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tcPr>
          <w:p w14:paraId="6C94C679" w14:textId="59E5F11D" w:rsidR="00905F65" w:rsidRPr="00AD26F5" w:rsidRDefault="00905F65" w:rsidP="00905F65">
            <w:pPr>
              <w:jc w:val="center"/>
            </w:pPr>
            <w:r>
              <w:t>0,1657</w:t>
            </w:r>
          </w:p>
        </w:tc>
        <w:tc>
          <w:tcPr>
            <w:tcW w:w="2520" w:type="dxa"/>
            <w:tcBorders>
              <w:top w:val="single" w:sz="4" w:space="0" w:color="auto"/>
              <w:left w:val="single" w:sz="4" w:space="0" w:color="auto"/>
              <w:bottom w:val="single" w:sz="4" w:space="0" w:color="auto"/>
              <w:right w:val="single" w:sz="4" w:space="0" w:color="auto"/>
            </w:tcBorders>
          </w:tcPr>
          <w:p w14:paraId="655FC0DF" w14:textId="77777777" w:rsidR="00905F65" w:rsidRPr="003F617E" w:rsidRDefault="00905F65" w:rsidP="00905F65">
            <w:pPr>
              <w:jc w:val="center"/>
              <w:rPr>
                <w:sz w:val="22"/>
                <w:szCs w:val="22"/>
              </w:rPr>
            </w:pPr>
            <w:r w:rsidRPr="003F617E">
              <w:rPr>
                <w:sz w:val="22"/>
                <w:szCs w:val="22"/>
              </w:rPr>
              <w:t>Žemės sklypo unikalus</w:t>
            </w:r>
          </w:p>
          <w:p w14:paraId="257714F6" w14:textId="77777777" w:rsidR="00905F65" w:rsidRPr="003F617E" w:rsidRDefault="00905F65" w:rsidP="00905F65">
            <w:pPr>
              <w:jc w:val="center"/>
              <w:rPr>
                <w:sz w:val="22"/>
                <w:szCs w:val="22"/>
              </w:rPr>
            </w:pPr>
            <w:r w:rsidRPr="003F617E">
              <w:rPr>
                <w:sz w:val="22"/>
                <w:szCs w:val="22"/>
              </w:rPr>
              <w:t>Nr. 4400-</w:t>
            </w:r>
            <w:r>
              <w:rPr>
                <w:sz w:val="22"/>
                <w:szCs w:val="22"/>
              </w:rPr>
              <w:t>6333-7944</w:t>
            </w:r>
            <w:r w:rsidRPr="003F617E">
              <w:rPr>
                <w:sz w:val="22"/>
                <w:szCs w:val="22"/>
              </w:rPr>
              <w:t>,</w:t>
            </w:r>
          </w:p>
          <w:p w14:paraId="228F0885" w14:textId="646BF50F" w:rsidR="00905F65" w:rsidRPr="00AD26F5" w:rsidRDefault="00905F65" w:rsidP="00905F65">
            <w:pPr>
              <w:jc w:val="center"/>
              <w:rPr>
                <w:sz w:val="22"/>
              </w:rPr>
            </w:pPr>
            <w:r w:rsidRPr="003F617E">
              <w:rPr>
                <w:sz w:val="22"/>
                <w:szCs w:val="22"/>
              </w:rPr>
              <w:t>20</w:t>
            </w:r>
            <w:r>
              <w:rPr>
                <w:sz w:val="22"/>
                <w:szCs w:val="22"/>
              </w:rPr>
              <w:t>24-08-27</w:t>
            </w:r>
            <w:r w:rsidRPr="003F617E">
              <w:rPr>
                <w:sz w:val="22"/>
                <w:szCs w:val="22"/>
              </w:rPr>
              <w:t xml:space="preserve"> įregistruotas </w:t>
            </w:r>
            <w:r>
              <w:rPr>
                <w:sz w:val="22"/>
                <w:szCs w:val="22"/>
              </w:rPr>
              <w:t>N</w:t>
            </w:r>
            <w:r w:rsidRPr="003F617E">
              <w:rPr>
                <w:sz w:val="22"/>
                <w:szCs w:val="22"/>
              </w:rPr>
              <w:t>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44693D5"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2A23118" w14:textId="77777777" w:rsidR="00905F65" w:rsidRPr="00AD26F5" w:rsidRDefault="00905F65" w:rsidP="00905F65">
            <w:pPr>
              <w:rPr>
                <w:sz w:val="22"/>
              </w:rPr>
            </w:pPr>
            <w:r w:rsidRPr="00AD26F5">
              <w:rPr>
                <w:sz w:val="22"/>
              </w:rPr>
              <w:t xml:space="preserve">Anykščių r. sav. </w:t>
            </w:r>
          </w:p>
          <w:p w14:paraId="2342099D" w14:textId="77777777" w:rsidR="00905F65" w:rsidRPr="00AD26F5" w:rsidRDefault="00905F65" w:rsidP="00905F65">
            <w:pPr>
              <w:rPr>
                <w:sz w:val="22"/>
              </w:rPr>
            </w:pPr>
            <w:r w:rsidRPr="00AD26F5">
              <w:rPr>
                <w:sz w:val="22"/>
              </w:rPr>
              <w:t>Viešintų seniūnija</w:t>
            </w:r>
          </w:p>
          <w:p w14:paraId="37777FBD" w14:textId="77777777" w:rsidR="00905F65" w:rsidRPr="00AD26F5" w:rsidRDefault="00905F65" w:rsidP="00905F65">
            <w:pPr>
              <w:rPr>
                <w:sz w:val="22"/>
              </w:rPr>
            </w:pPr>
            <w:r w:rsidRPr="00AD26F5">
              <w:rPr>
                <w:sz w:val="22"/>
              </w:rPr>
              <w:t>Televizijos g. 4,</w:t>
            </w:r>
          </w:p>
          <w:p w14:paraId="7E6C4CE0" w14:textId="77777777" w:rsidR="00905F65" w:rsidRPr="00AD26F5" w:rsidRDefault="00905F65" w:rsidP="00905F65">
            <w:pPr>
              <w:rPr>
                <w:sz w:val="22"/>
              </w:rPr>
            </w:pPr>
            <w:r w:rsidRPr="00AD26F5">
              <w:rPr>
                <w:sz w:val="22"/>
              </w:rPr>
              <w:t>29321 Viešintos</w:t>
            </w:r>
          </w:p>
          <w:p w14:paraId="1BCE17B3" w14:textId="77777777" w:rsidR="00905F65" w:rsidRDefault="00905F65" w:rsidP="00905F65">
            <w:pPr>
              <w:rPr>
                <w:sz w:val="22"/>
              </w:rPr>
            </w:pPr>
            <w:r w:rsidRPr="00AD26F5">
              <w:rPr>
                <w:sz w:val="22"/>
              </w:rPr>
              <w:t>Anykščių r.</w:t>
            </w:r>
          </w:p>
          <w:p w14:paraId="6841C5DD" w14:textId="387517B0" w:rsidR="00432A6E" w:rsidRPr="00AD26F5" w:rsidRDefault="00432A6E" w:rsidP="00905F65">
            <w:pPr>
              <w:rPr>
                <w:sz w:val="22"/>
              </w:rPr>
            </w:pPr>
            <w:r w:rsidRPr="00AD26F5">
              <w:rPr>
                <w:sz w:val="22"/>
              </w:rPr>
              <w:t>Seniūnė Virginija Macijauskienė</w:t>
            </w:r>
          </w:p>
          <w:p w14:paraId="2106AE2D" w14:textId="23F5CFDF" w:rsidR="00905F65" w:rsidRPr="00AD26F5" w:rsidRDefault="00905F65" w:rsidP="00432A6E">
            <w:pPr>
              <w:rPr>
                <w:sz w:val="22"/>
              </w:rPr>
            </w:pPr>
            <w:r w:rsidRPr="00AD26F5">
              <w:rPr>
                <w:sz w:val="22"/>
              </w:rPr>
              <w:t>tel. (</w:t>
            </w:r>
            <w:r>
              <w:rPr>
                <w:sz w:val="22"/>
              </w:rPr>
              <w:t>0</w:t>
            </w:r>
            <w:r w:rsidRPr="00AD26F5">
              <w:rPr>
                <w:sz w:val="22"/>
              </w:rPr>
              <w:t xml:space="preserve"> 381) 47485</w:t>
            </w:r>
          </w:p>
        </w:tc>
      </w:tr>
      <w:tr w:rsidR="00905F65" w:rsidRPr="00AD26F5" w14:paraId="13A154D2" w14:textId="77777777" w:rsidTr="00432A6E">
        <w:trPr>
          <w:trHeight w:val="1538"/>
        </w:trPr>
        <w:tc>
          <w:tcPr>
            <w:tcW w:w="704" w:type="dxa"/>
            <w:tcBorders>
              <w:top w:val="single" w:sz="4" w:space="0" w:color="auto"/>
              <w:left w:val="single" w:sz="4" w:space="0" w:color="auto"/>
              <w:bottom w:val="single" w:sz="4" w:space="0" w:color="auto"/>
              <w:right w:val="single" w:sz="4" w:space="0" w:color="auto"/>
            </w:tcBorders>
            <w:hideMark/>
          </w:tcPr>
          <w:p w14:paraId="054C3D95" w14:textId="579EF6A5" w:rsidR="00905F65" w:rsidRPr="00AD26F5" w:rsidRDefault="00905F65" w:rsidP="00905F65">
            <w:pPr>
              <w:jc w:val="center"/>
              <w:rPr>
                <w:sz w:val="22"/>
              </w:rPr>
            </w:pPr>
            <w:r>
              <w:rPr>
                <w:sz w:val="22"/>
              </w:rPr>
              <w:t>201</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58E33B65" w14:textId="77777777" w:rsidR="00905F65" w:rsidRPr="00AD26F5" w:rsidRDefault="00905F65" w:rsidP="00905F65">
            <w:r w:rsidRPr="00AD26F5">
              <w:t>Laitelių kaimo kapinės (Laitelių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206A695C" w14:textId="77777777" w:rsidR="00905F65" w:rsidRPr="00AD26F5" w:rsidRDefault="00905F65" w:rsidP="00905F65">
            <w:pPr>
              <w:rPr>
                <w:sz w:val="22"/>
              </w:rPr>
            </w:pPr>
            <w:r w:rsidRPr="00AD26F5">
              <w:rPr>
                <w:sz w:val="22"/>
              </w:rPr>
              <w:t>Neveikiančios</w:t>
            </w:r>
          </w:p>
          <w:p w14:paraId="2D58B5D4"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3F4463D4" w14:textId="77777777" w:rsidR="00905F65" w:rsidRPr="00AD26F5" w:rsidRDefault="00905F65" w:rsidP="00905F65">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DB67F60" w14:textId="77777777" w:rsidR="00905F65" w:rsidRPr="00AD26F5" w:rsidRDefault="00905F65" w:rsidP="00905F65">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D416B08" w14:textId="77777777" w:rsidR="00905F65" w:rsidRPr="00AD26F5" w:rsidRDefault="00905F65" w:rsidP="00905F65">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1B3CD9F" w14:textId="77777777" w:rsidR="00905F65" w:rsidRPr="00AD26F5" w:rsidRDefault="00905F65" w:rsidP="00905F65">
            <w:pPr>
              <w:rPr>
                <w:sz w:val="22"/>
              </w:rPr>
            </w:pPr>
            <w:r w:rsidRPr="00AD26F5">
              <w:rPr>
                <w:sz w:val="22"/>
              </w:rPr>
              <w:t xml:space="preserve">Anykščių r. sav. </w:t>
            </w:r>
          </w:p>
          <w:p w14:paraId="19E4440D" w14:textId="77777777" w:rsidR="00905F65" w:rsidRPr="00AD26F5" w:rsidRDefault="00905F65" w:rsidP="00905F65">
            <w:pPr>
              <w:rPr>
                <w:sz w:val="22"/>
              </w:rPr>
            </w:pPr>
            <w:r w:rsidRPr="00AD26F5">
              <w:rPr>
                <w:sz w:val="22"/>
              </w:rPr>
              <w:t>Viešintų seniūnija</w:t>
            </w:r>
          </w:p>
          <w:p w14:paraId="651360CA" w14:textId="77777777" w:rsidR="00905F65" w:rsidRPr="00AD26F5" w:rsidRDefault="00905F65" w:rsidP="00905F65">
            <w:pPr>
              <w:rPr>
                <w:sz w:val="22"/>
              </w:rPr>
            </w:pPr>
            <w:r w:rsidRPr="00AD26F5">
              <w:rPr>
                <w:sz w:val="22"/>
              </w:rPr>
              <w:t>Televizijos g. 4,</w:t>
            </w:r>
          </w:p>
          <w:p w14:paraId="33751CD2" w14:textId="77777777" w:rsidR="00905F65" w:rsidRPr="00AD26F5" w:rsidRDefault="00905F65" w:rsidP="00905F65">
            <w:pPr>
              <w:rPr>
                <w:sz w:val="22"/>
              </w:rPr>
            </w:pPr>
            <w:r w:rsidRPr="00AD26F5">
              <w:rPr>
                <w:sz w:val="22"/>
              </w:rPr>
              <w:t>29321 Viešintos</w:t>
            </w:r>
          </w:p>
          <w:p w14:paraId="2EDF6C4C" w14:textId="77777777" w:rsidR="00905F65" w:rsidRPr="00AD26F5" w:rsidRDefault="00905F65" w:rsidP="00905F65">
            <w:pPr>
              <w:rPr>
                <w:sz w:val="22"/>
              </w:rPr>
            </w:pPr>
            <w:r w:rsidRPr="00AD26F5">
              <w:rPr>
                <w:sz w:val="22"/>
              </w:rPr>
              <w:t>Anykščių r.</w:t>
            </w:r>
          </w:p>
          <w:p w14:paraId="4B54E9FC" w14:textId="0F3FF710" w:rsidR="00905F65" w:rsidRPr="00AD26F5" w:rsidRDefault="00905F65" w:rsidP="00432A6E">
            <w:pPr>
              <w:rPr>
                <w:sz w:val="22"/>
              </w:rPr>
            </w:pPr>
            <w:r w:rsidRPr="00AD26F5">
              <w:rPr>
                <w:sz w:val="22"/>
              </w:rPr>
              <w:t>tel. (</w:t>
            </w:r>
            <w:r>
              <w:rPr>
                <w:sz w:val="22"/>
              </w:rPr>
              <w:t>0</w:t>
            </w:r>
            <w:r w:rsidRPr="00AD26F5">
              <w:rPr>
                <w:sz w:val="22"/>
              </w:rPr>
              <w:t xml:space="preserve"> 381) 47485</w:t>
            </w:r>
          </w:p>
        </w:tc>
      </w:tr>
      <w:tr w:rsidR="00905F65" w:rsidRPr="00AD26F5" w14:paraId="3E55F37F" w14:textId="77777777" w:rsidTr="00C57BDA">
        <w:trPr>
          <w:trHeight w:val="116"/>
        </w:trPr>
        <w:tc>
          <w:tcPr>
            <w:tcW w:w="704" w:type="dxa"/>
            <w:tcBorders>
              <w:top w:val="single" w:sz="4" w:space="0" w:color="auto"/>
              <w:left w:val="single" w:sz="4" w:space="0" w:color="auto"/>
              <w:bottom w:val="single" w:sz="4" w:space="0" w:color="auto"/>
              <w:right w:val="single" w:sz="4" w:space="0" w:color="auto"/>
            </w:tcBorders>
            <w:hideMark/>
          </w:tcPr>
          <w:p w14:paraId="2F3FC1D3" w14:textId="79082BB7" w:rsidR="00905F65" w:rsidRPr="00AD26F5" w:rsidRDefault="00905F65" w:rsidP="00905F65">
            <w:pPr>
              <w:jc w:val="center"/>
              <w:rPr>
                <w:sz w:val="22"/>
              </w:rPr>
            </w:pPr>
            <w:r w:rsidRPr="00AD26F5">
              <w:rPr>
                <w:sz w:val="22"/>
              </w:rPr>
              <w:lastRenderedPageBreak/>
              <w:t>20</w:t>
            </w:r>
            <w:r>
              <w:rPr>
                <w:sz w:val="22"/>
              </w:rPr>
              <w:t>2</w:t>
            </w:r>
            <w:r w:rsidRPr="00AD26F5">
              <w:rPr>
                <w:sz w:val="22"/>
              </w:rPr>
              <w:t>.</w:t>
            </w:r>
          </w:p>
        </w:tc>
        <w:tc>
          <w:tcPr>
            <w:tcW w:w="2267" w:type="dxa"/>
            <w:tcBorders>
              <w:top w:val="single" w:sz="4" w:space="0" w:color="auto"/>
              <w:left w:val="single" w:sz="4" w:space="0" w:color="auto"/>
              <w:bottom w:val="single" w:sz="4" w:space="0" w:color="auto"/>
              <w:right w:val="single" w:sz="4" w:space="0" w:color="auto"/>
            </w:tcBorders>
            <w:hideMark/>
          </w:tcPr>
          <w:p w14:paraId="3BFB84B5" w14:textId="77777777" w:rsidR="00905F65" w:rsidRPr="00AD26F5" w:rsidRDefault="00905F65" w:rsidP="00905F65">
            <w:r w:rsidRPr="00AD26F5">
              <w:t>Viešintų žydų senosios kapinės (Miško g.,  Viešintėlių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3B1EF16A" w14:textId="77777777" w:rsidR="00905F65" w:rsidRPr="00AD26F5" w:rsidRDefault="00905F65" w:rsidP="00905F65">
            <w:pPr>
              <w:rPr>
                <w:sz w:val="22"/>
              </w:rPr>
            </w:pPr>
            <w:r w:rsidRPr="00AD26F5">
              <w:rPr>
                <w:sz w:val="22"/>
              </w:rPr>
              <w:t>Neveikiančios</w:t>
            </w:r>
          </w:p>
          <w:p w14:paraId="2D204B4C" w14:textId="77777777" w:rsidR="00905F65" w:rsidRPr="00AD26F5" w:rsidRDefault="00905F65" w:rsidP="00905F65">
            <w:pPr>
              <w:rPr>
                <w:sz w:val="22"/>
              </w:rPr>
            </w:pPr>
            <w:r w:rsidRPr="00AD26F5">
              <w:rPr>
                <w:sz w:val="22"/>
              </w:rPr>
              <w:t xml:space="preserve">Anykščių r. sav. tarybos 2013 m. gegužės 30 d. sprendimas </w:t>
            </w:r>
            <w:r w:rsidRPr="005F63A6">
              <w:rPr>
                <w:sz w:val="22"/>
              </w:rPr>
              <w:t>Nr.1-TS-185</w:t>
            </w:r>
          </w:p>
        </w:tc>
        <w:tc>
          <w:tcPr>
            <w:tcW w:w="1024" w:type="dxa"/>
            <w:tcBorders>
              <w:top w:val="single" w:sz="4" w:space="0" w:color="auto"/>
              <w:left w:val="single" w:sz="4" w:space="0" w:color="auto"/>
              <w:bottom w:val="single" w:sz="4" w:space="0" w:color="auto"/>
              <w:right w:val="single" w:sz="4" w:space="0" w:color="auto"/>
            </w:tcBorders>
            <w:hideMark/>
          </w:tcPr>
          <w:p w14:paraId="4AF569A4" w14:textId="77777777" w:rsidR="00905F65" w:rsidRPr="00AD26F5" w:rsidRDefault="00905F65" w:rsidP="00905F65">
            <w:pPr>
              <w:jc w:val="center"/>
            </w:pPr>
            <w:r w:rsidRPr="00AD26F5">
              <w:t>0,276</w:t>
            </w:r>
          </w:p>
        </w:tc>
        <w:tc>
          <w:tcPr>
            <w:tcW w:w="2520" w:type="dxa"/>
            <w:tcBorders>
              <w:top w:val="single" w:sz="4" w:space="0" w:color="auto"/>
              <w:left w:val="single" w:sz="4" w:space="0" w:color="auto"/>
              <w:bottom w:val="single" w:sz="4" w:space="0" w:color="auto"/>
              <w:right w:val="single" w:sz="4" w:space="0" w:color="auto"/>
            </w:tcBorders>
            <w:hideMark/>
          </w:tcPr>
          <w:p w14:paraId="43E299E9" w14:textId="77777777" w:rsidR="00905F65" w:rsidRPr="00AD26F5" w:rsidRDefault="00905F65" w:rsidP="00905F65">
            <w:pPr>
              <w:jc w:val="center"/>
              <w:rPr>
                <w:sz w:val="22"/>
              </w:rPr>
            </w:pPr>
            <w:r w:rsidRPr="00AD26F5">
              <w:rPr>
                <w:sz w:val="22"/>
              </w:rPr>
              <w:t xml:space="preserve">Žemės sklypo unikalus </w:t>
            </w:r>
          </w:p>
          <w:p w14:paraId="6737579C" w14:textId="77777777" w:rsidR="00905F65" w:rsidRPr="00AD26F5" w:rsidRDefault="00905F65" w:rsidP="00905F65">
            <w:pPr>
              <w:jc w:val="center"/>
              <w:rPr>
                <w:sz w:val="22"/>
              </w:rPr>
            </w:pPr>
            <w:r w:rsidRPr="00AD26F5">
              <w:rPr>
                <w:sz w:val="22"/>
              </w:rPr>
              <w:t>Nr. 4400-4431-8545,</w:t>
            </w:r>
          </w:p>
          <w:p w14:paraId="5128DEF3" w14:textId="77777777" w:rsidR="00905F65" w:rsidRPr="00AD26F5" w:rsidRDefault="00905F65" w:rsidP="00905F65">
            <w:pPr>
              <w:jc w:val="center"/>
              <w:rPr>
                <w:sz w:val="22"/>
              </w:rPr>
            </w:pPr>
            <w:r w:rsidRPr="00AD26F5">
              <w:rPr>
                <w:sz w:val="22"/>
              </w:rPr>
              <w:t>2017-02-03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27FE03F8" w14:textId="77777777" w:rsidR="00905F65" w:rsidRPr="00AD26F5" w:rsidRDefault="00905F65" w:rsidP="00905F65">
            <w:pPr>
              <w:jc w:val="center"/>
            </w:pPr>
            <w:r w:rsidRPr="00AD26F5">
              <w:rPr>
                <w:sz w:val="22"/>
              </w:rPr>
              <w:t>unikalus kodas</w:t>
            </w:r>
            <w:r w:rsidRPr="00AD26F5">
              <w:t xml:space="preserve"> 11680</w:t>
            </w:r>
          </w:p>
        </w:tc>
        <w:tc>
          <w:tcPr>
            <w:tcW w:w="3973" w:type="dxa"/>
            <w:tcBorders>
              <w:top w:val="single" w:sz="4" w:space="0" w:color="auto"/>
              <w:left w:val="single" w:sz="4" w:space="0" w:color="auto"/>
              <w:bottom w:val="single" w:sz="4" w:space="0" w:color="auto"/>
              <w:right w:val="single" w:sz="4" w:space="0" w:color="auto"/>
            </w:tcBorders>
          </w:tcPr>
          <w:p w14:paraId="56EB05F4" w14:textId="77777777" w:rsidR="00905F65" w:rsidRPr="00AD26F5" w:rsidRDefault="00905F65" w:rsidP="00905F65">
            <w:pPr>
              <w:rPr>
                <w:sz w:val="22"/>
              </w:rPr>
            </w:pPr>
            <w:r w:rsidRPr="00AD26F5">
              <w:rPr>
                <w:sz w:val="22"/>
              </w:rPr>
              <w:t xml:space="preserve">Anykščių r. sav. </w:t>
            </w:r>
          </w:p>
          <w:p w14:paraId="115038B6" w14:textId="77777777" w:rsidR="00905F65" w:rsidRPr="00AD26F5" w:rsidRDefault="00905F65" w:rsidP="00905F65">
            <w:pPr>
              <w:rPr>
                <w:sz w:val="22"/>
              </w:rPr>
            </w:pPr>
            <w:r w:rsidRPr="00AD26F5">
              <w:rPr>
                <w:sz w:val="22"/>
              </w:rPr>
              <w:t>Viešintų seniūnija</w:t>
            </w:r>
          </w:p>
          <w:p w14:paraId="4D9C5424" w14:textId="77777777" w:rsidR="00905F65" w:rsidRPr="00AD26F5" w:rsidRDefault="00905F65" w:rsidP="00905F65">
            <w:pPr>
              <w:rPr>
                <w:sz w:val="22"/>
              </w:rPr>
            </w:pPr>
            <w:r w:rsidRPr="00AD26F5">
              <w:rPr>
                <w:sz w:val="22"/>
              </w:rPr>
              <w:t>Televizijos g. 4,</w:t>
            </w:r>
          </w:p>
          <w:p w14:paraId="0154C17F" w14:textId="77777777" w:rsidR="00905F65" w:rsidRPr="00AD26F5" w:rsidRDefault="00905F65" w:rsidP="00905F65">
            <w:pPr>
              <w:rPr>
                <w:sz w:val="22"/>
              </w:rPr>
            </w:pPr>
            <w:r w:rsidRPr="00AD26F5">
              <w:rPr>
                <w:sz w:val="22"/>
              </w:rPr>
              <w:t>29321 Viešintos</w:t>
            </w:r>
          </w:p>
          <w:p w14:paraId="2B8FE580" w14:textId="77777777" w:rsidR="00905F65" w:rsidRDefault="00905F65" w:rsidP="00905F65">
            <w:pPr>
              <w:rPr>
                <w:sz w:val="22"/>
              </w:rPr>
            </w:pPr>
            <w:r w:rsidRPr="00AD26F5">
              <w:rPr>
                <w:sz w:val="22"/>
              </w:rPr>
              <w:t>Anykščių r.</w:t>
            </w:r>
          </w:p>
          <w:p w14:paraId="39406E2C" w14:textId="1B9FF638" w:rsidR="00432A6E" w:rsidRPr="00AD26F5" w:rsidRDefault="00432A6E" w:rsidP="00905F65">
            <w:pPr>
              <w:rPr>
                <w:sz w:val="22"/>
              </w:rPr>
            </w:pPr>
            <w:r w:rsidRPr="00AD26F5">
              <w:rPr>
                <w:sz w:val="22"/>
              </w:rPr>
              <w:t>Seniūnė Virginija Macijauskienė</w:t>
            </w:r>
          </w:p>
          <w:p w14:paraId="0223B9D8" w14:textId="0743D309" w:rsidR="00905F65" w:rsidRPr="00AD26F5" w:rsidRDefault="00905F65" w:rsidP="00905F65">
            <w:pPr>
              <w:rPr>
                <w:sz w:val="22"/>
              </w:rPr>
            </w:pPr>
            <w:r w:rsidRPr="00AD26F5">
              <w:rPr>
                <w:sz w:val="22"/>
              </w:rPr>
              <w:t>tel. (</w:t>
            </w:r>
            <w:r w:rsidR="00C445FD">
              <w:rPr>
                <w:sz w:val="22"/>
              </w:rPr>
              <w:t>0</w:t>
            </w:r>
            <w:r w:rsidRPr="00AD26F5">
              <w:rPr>
                <w:sz w:val="22"/>
              </w:rPr>
              <w:t xml:space="preserve"> 381) 47485</w:t>
            </w:r>
          </w:p>
          <w:p w14:paraId="2F9D3DBB" w14:textId="77777777" w:rsidR="00905F65" w:rsidRPr="00AD26F5" w:rsidRDefault="00905F65" w:rsidP="00905F65">
            <w:pPr>
              <w:jc w:val="center"/>
              <w:rPr>
                <w:sz w:val="22"/>
              </w:rPr>
            </w:pPr>
          </w:p>
        </w:tc>
      </w:tr>
    </w:tbl>
    <w:p w14:paraId="1DC05AD5" w14:textId="77777777" w:rsidR="00F17E0A" w:rsidRDefault="00F17E0A" w:rsidP="003734BE">
      <w:pPr>
        <w:jc w:val="both"/>
        <w:rPr>
          <w:b/>
          <w:szCs w:val="24"/>
          <w:lang w:eastAsia="lt-LT"/>
        </w:rPr>
        <w:sectPr w:rsidR="00F17E0A" w:rsidSect="00B91F96">
          <w:pgSz w:w="16840" w:h="11907" w:orient="landscape" w:code="9"/>
          <w:pgMar w:top="990" w:right="850" w:bottom="562" w:left="1138" w:header="706" w:footer="706" w:gutter="0"/>
          <w:pgNumType w:start="1"/>
          <w:cols w:space="1296"/>
          <w:titlePg/>
          <w:docGrid w:linePitch="326"/>
        </w:sectPr>
      </w:pPr>
    </w:p>
    <w:p w14:paraId="43906F68" w14:textId="77777777" w:rsidR="00F17E0A" w:rsidRDefault="00F17E0A" w:rsidP="003734BE">
      <w:pPr>
        <w:jc w:val="both"/>
        <w:rPr>
          <w:b/>
          <w:szCs w:val="24"/>
          <w:lang w:eastAsia="lt-LT"/>
        </w:rPr>
      </w:pPr>
    </w:p>
    <w:p w14:paraId="7CDBCD5E" w14:textId="77777777" w:rsidR="00234FFC" w:rsidRDefault="00234FFC" w:rsidP="00234FFC">
      <w:pPr>
        <w:jc w:val="both"/>
        <w:rPr>
          <w:b/>
          <w:bCs/>
          <w:caps/>
        </w:rPr>
      </w:pPr>
      <w:r w:rsidRPr="00A054DE">
        <w:rPr>
          <w:b/>
          <w:szCs w:val="24"/>
          <w:lang w:eastAsia="lt-LT"/>
        </w:rPr>
        <w:t xml:space="preserve">SAVIVALDYBĖS TARYBOS SPRENDIMO </w:t>
      </w:r>
      <w:r>
        <w:rPr>
          <w:b/>
          <w:szCs w:val="24"/>
          <w:lang w:eastAsia="lt-LT"/>
        </w:rPr>
        <w:t>„</w:t>
      </w:r>
      <w:r w:rsidRPr="00083519">
        <w:rPr>
          <w:b/>
          <w:bCs/>
          <w:caps/>
        </w:rPr>
        <w:fldChar w:fldCharType="begin"/>
      </w:r>
      <w:r w:rsidRPr="00083519">
        <w:rPr>
          <w:b/>
          <w:bCs/>
          <w:caps/>
        </w:rPr>
        <w:instrText xml:space="preserve"> FILLIN "Pavadinimas" \* MERGEFORMAT </w:instrText>
      </w:r>
      <w:r w:rsidRPr="00083519">
        <w:rPr>
          <w:b/>
          <w:bCs/>
          <w:caps/>
        </w:rPr>
        <w:fldChar w:fldCharType="separate"/>
      </w:r>
      <w:r w:rsidRPr="00083519">
        <w:rPr>
          <w:b/>
          <w:bCs/>
          <w:caps/>
        </w:rPr>
        <w:t>Dėl Anykščių rajono savivaldybės</w:t>
      </w:r>
    </w:p>
    <w:p w14:paraId="17629BB7" w14:textId="37C1489F" w:rsidR="00234FFC" w:rsidRPr="003734BE" w:rsidRDefault="00234FFC" w:rsidP="00234FFC">
      <w:pPr>
        <w:jc w:val="both"/>
        <w:rPr>
          <w:b/>
          <w:bCs/>
          <w:caps/>
        </w:rPr>
      </w:pPr>
      <w:r w:rsidRPr="00083519">
        <w:rPr>
          <w:b/>
          <w:bCs/>
          <w:caps/>
        </w:rPr>
        <w:t>tarybos 20</w:t>
      </w:r>
      <w:r>
        <w:rPr>
          <w:b/>
          <w:bCs/>
          <w:caps/>
        </w:rPr>
        <w:t>2</w:t>
      </w:r>
      <w:r w:rsidRPr="00083519">
        <w:rPr>
          <w:b/>
          <w:bCs/>
          <w:caps/>
        </w:rPr>
        <w:t xml:space="preserve">3 m. </w:t>
      </w:r>
      <w:r>
        <w:rPr>
          <w:b/>
          <w:bCs/>
          <w:caps/>
        </w:rPr>
        <w:t>liepos</w:t>
      </w:r>
      <w:r w:rsidRPr="00083519">
        <w:rPr>
          <w:b/>
          <w:bCs/>
          <w:caps/>
        </w:rPr>
        <w:t xml:space="preserve"> </w:t>
      </w:r>
      <w:r>
        <w:rPr>
          <w:b/>
          <w:bCs/>
          <w:caps/>
        </w:rPr>
        <w:t>27</w:t>
      </w:r>
      <w:r w:rsidRPr="00083519">
        <w:rPr>
          <w:b/>
          <w:bCs/>
          <w:caps/>
        </w:rPr>
        <w:t xml:space="preserve"> d.</w:t>
      </w:r>
      <w:r>
        <w:rPr>
          <w:b/>
          <w:bCs/>
          <w:caps/>
        </w:rPr>
        <w:t xml:space="preserve"> </w:t>
      </w:r>
      <w:r w:rsidRPr="00083519">
        <w:rPr>
          <w:b/>
          <w:bCs/>
          <w:caps/>
        </w:rPr>
        <w:t xml:space="preserve">sprendimo nr. </w:t>
      </w:r>
      <w:r w:rsidRPr="00083519">
        <w:rPr>
          <w:b/>
          <w:bCs/>
        </w:rPr>
        <w:t>1-TS-</w:t>
      </w:r>
      <w:r>
        <w:rPr>
          <w:b/>
          <w:bCs/>
        </w:rPr>
        <w:t>228</w:t>
      </w:r>
      <w:r w:rsidRPr="00083519">
        <w:fldChar w:fldCharType="begin"/>
      </w:r>
      <w:r w:rsidRPr="00083519">
        <w:instrText xml:space="preserve"> FILLIN "indeksas" \* MERGEFORMAT </w:instrText>
      </w:r>
      <w:r w:rsidRPr="00083519">
        <w:fldChar w:fldCharType="end"/>
      </w:r>
      <w:r w:rsidRPr="00083519">
        <w:t xml:space="preserve"> </w:t>
      </w:r>
      <w:r w:rsidRPr="00F27916">
        <w:rPr>
          <w:b/>
          <w:bCs/>
        </w:rPr>
        <w:t>,,</w:t>
      </w:r>
      <w:r w:rsidRPr="00083519">
        <w:rPr>
          <w:b/>
          <w:bCs/>
        </w:rPr>
        <w:t xml:space="preserve">DĖL </w:t>
      </w:r>
      <w:r w:rsidRPr="00083519">
        <w:rPr>
          <w:b/>
          <w:bCs/>
          <w:caps/>
        </w:rPr>
        <w:t>anykščių rajono savivaldybės TERITORIJOJE ESANČI</w:t>
      </w:r>
      <w:r>
        <w:rPr>
          <w:b/>
          <w:bCs/>
          <w:caps/>
        </w:rPr>
        <w:t>ų</w:t>
      </w:r>
      <w:r w:rsidRPr="00083519">
        <w:rPr>
          <w:b/>
          <w:bCs/>
          <w:caps/>
        </w:rPr>
        <w:t xml:space="preserve"> KAPIN</w:t>
      </w:r>
      <w:r>
        <w:rPr>
          <w:b/>
          <w:bCs/>
          <w:caps/>
        </w:rPr>
        <w:t>ių sąrąšo patvirtinimo</w:t>
      </w:r>
      <w:r w:rsidR="00F27916">
        <w:rPr>
          <w:b/>
          <w:bCs/>
          <w:caps/>
        </w:rPr>
        <w:t>“</w:t>
      </w:r>
      <w:r w:rsidRPr="00083519">
        <w:rPr>
          <w:b/>
          <w:bCs/>
          <w:caps/>
        </w:rPr>
        <w:t xml:space="preserve"> </w:t>
      </w:r>
      <w:r>
        <w:rPr>
          <w:b/>
          <w:bCs/>
          <w:caps/>
        </w:rPr>
        <w:t>pakeitimo</w:t>
      </w:r>
      <w:r w:rsidRPr="00083519">
        <w:rPr>
          <w:b/>
          <w:bCs/>
          <w:caps/>
        </w:rPr>
        <w:t xml:space="preserve">  </w:t>
      </w:r>
      <w:r w:rsidRPr="00083519">
        <w:rPr>
          <w:b/>
          <w:bCs/>
          <w:caps/>
        </w:rPr>
        <w:fldChar w:fldCharType="end"/>
      </w:r>
      <w:r w:rsidRPr="00A054DE">
        <w:rPr>
          <w:b/>
          <w:szCs w:val="24"/>
          <w:lang w:eastAsia="lt-LT"/>
        </w:rPr>
        <w:t>PROJEKTO AIŠKINAMASIS RAŠTAS</w:t>
      </w:r>
    </w:p>
    <w:p w14:paraId="3CFC8C07" w14:textId="77777777" w:rsidR="00234FFC" w:rsidRPr="00A054DE" w:rsidRDefault="00234FFC" w:rsidP="00234FFC">
      <w:pPr>
        <w:ind w:firstLine="720"/>
        <w:jc w:val="both"/>
        <w:rPr>
          <w:b/>
          <w:szCs w:val="24"/>
          <w:lang w:eastAsia="lt-LT"/>
        </w:rPr>
      </w:pPr>
    </w:p>
    <w:p w14:paraId="3F94CC7F" w14:textId="77777777" w:rsidR="00234FFC" w:rsidRDefault="00234FFC" w:rsidP="00234FFC">
      <w:pPr>
        <w:pStyle w:val="Sraopastraipa"/>
        <w:numPr>
          <w:ilvl w:val="0"/>
          <w:numId w:val="4"/>
        </w:numPr>
        <w:tabs>
          <w:tab w:val="left" w:pos="993"/>
        </w:tabs>
        <w:jc w:val="both"/>
        <w:rPr>
          <w:b/>
          <w:szCs w:val="24"/>
          <w:lang w:eastAsia="lt-LT"/>
        </w:rPr>
      </w:pPr>
      <w:r w:rsidRPr="00A054DE">
        <w:rPr>
          <w:b/>
          <w:szCs w:val="24"/>
          <w:lang w:eastAsia="lt-LT"/>
        </w:rPr>
        <w:t>Sprendimo projekto tikslai ir uždaviniai</w:t>
      </w:r>
    </w:p>
    <w:p w14:paraId="4A7609D0" w14:textId="77777777" w:rsidR="00234FFC" w:rsidRDefault="00234FFC" w:rsidP="00234FFC">
      <w:pPr>
        <w:pStyle w:val="prastasiniatinklio"/>
        <w:spacing w:before="0" w:beforeAutospacing="0" w:after="0" w:afterAutospacing="0"/>
        <w:ind w:firstLine="709"/>
        <w:jc w:val="both"/>
      </w:pPr>
      <w:r>
        <w:t>Sprendimo projekto tikslas – atnaujinti Anykščių rajono savivaldybės tarybos 2023 m. liepos 27 d. sprendimu Nr. 1-TS-228 patvirtintą Anykščių rajono savivaldybės teritorijoje esančių kapinių sąrašą.</w:t>
      </w:r>
    </w:p>
    <w:p w14:paraId="2D635D0F" w14:textId="77777777" w:rsidR="00234FFC" w:rsidRDefault="00234FFC" w:rsidP="00234FFC">
      <w:pPr>
        <w:pStyle w:val="prastasiniatinklio"/>
        <w:spacing w:before="0" w:beforeAutospacing="0" w:after="0" w:afterAutospacing="0"/>
        <w:ind w:firstLine="709"/>
        <w:jc w:val="both"/>
      </w:pPr>
      <w:r>
        <w:t>Kapinių sąrašą būtina tikslinti, nes šiuo metu jis neatitinka faktinės situacijos. Po sprendimo priėmimo 18 rajono kapinių buvo suformuoti žemės sklypai ir jie įregistruoti Nekilnojamojo turto registre. Taip pat patikslinti kai kurių kapinių adresai. Be to, atsižvelgiant į 2026 m. kovo 19 d. gautą gyventojo prašymą ateityje būti palaidotam senelių kape, buvo kreiptasi į Aplinkos apsaugos departamento prie Aplinkos ministerijos Panevėžio valdybą, Kultūros paveldo departamento prie Kultūros ministerijos Panevėžio–Utenos teritorinį skyrių ir Nacionalinio visuomenės sveikatos centro prie Sveikatos apsaugos ministerijos Utenos departamentą dėl Kalvelių kaimo kapinių, esančių Debeikių seniūnijoje, statuso pakeitimo iš neveikiančių kapinių į riboto naudojimo kapines.</w:t>
      </w:r>
    </w:p>
    <w:p w14:paraId="0F0E0186" w14:textId="065734AE" w:rsidR="00234FFC" w:rsidRPr="00461F05" w:rsidRDefault="00234FFC" w:rsidP="00234FFC">
      <w:pPr>
        <w:pStyle w:val="prastasiniatinklio"/>
        <w:spacing w:before="0" w:beforeAutospacing="0" w:after="0" w:afterAutospacing="0"/>
        <w:ind w:firstLine="709"/>
        <w:jc w:val="both"/>
      </w:pPr>
      <w:r>
        <w:t>Gauti minėtų institucijų pritarimai dėl statuso pakeitimo, todėl siūloma Kalvelių kaimo kapinių statusą pakeisti iš neveikiančių kapinių į riboto naudojimo kapines.</w:t>
      </w:r>
    </w:p>
    <w:p w14:paraId="275D2A1A" w14:textId="77777777" w:rsidR="00234FFC" w:rsidRPr="00560E3D" w:rsidRDefault="00234FFC" w:rsidP="00234FFC">
      <w:pPr>
        <w:pStyle w:val="Sraopastraipa"/>
        <w:numPr>
          <w:ilvl w:val="0"/>
          <w:numId w:val="4"/>
        </w:numPr>
        <w:tabs>
          <w:tab w:val="left" w:pos="993"/>
        </w:tabs>
        <w:jc w:val="both"/>
        <w:rPr>
          <w:b/>
          <w:szCs w:val="24"/>
          <w:lang w:eastAsia="lt-LT"/>
        </w:rPr>
      </w:pPr>
      <w:r w:rsidRPr="00560E3D">
        <w:rPr>
          <w:b/>
          <w:szCs w:val="24"/>
          <w:lang w:eastAsia="lt-LT"/>
        </w:rPr>
        <w:t>Siūlomos teisinio reguliavimo nuostatos ir laukiami rezultatai</w:t>
      </w:r>
    </w:p>
    <w:p w14:paraId="71648E10" w14:textId="22168ADE" w:rsidR="00234FFC" w:rsidRPr="00DB7003" w:rsidRDefault="00234FFC" w:rsidP="00234FFC">
      <w:pPr>
        <w:tabs>
          <w:tab w:val="left" w:pos="851"/>
        </w:tabs>
        <w:ind w:firstLine="709"/>
        <w:jc w:val="both"/>
        <w:rPr>
          <w:szCs w:val="24"/>
          <w:lang w:eastAsia="lt-LT"/>
        </w:rPr>
      </w:pPr>
      <w:r w:rsidRPr="002502D2">
        <w:rPr>
          <w:szCs w:val="24"/>
          <w:lang w:eastAsia="lt-LT"/>
        </w:rPr>
        <w:t>Priėmus sprendimą bus užtikrintas kapinių sąrašų atitikimas faktinei ir teisinei situacijai,</w:t>
      </w:r>
      <w:r>
        <w:rPr>
          <w:szCs w:val="24"/>
          <w:lang w:eastAsia="lt-LT"/>
        </w:rPr>
        <w:t xml:space="preserve"> </w:t>
      </w:r>
      <w:r w:rsidRPr="002502D2">
        <w:rPr>
          <w:szCs w:val="24"/>
          <w:lang w:eastAsia="lt-LT"/>
        </w:rPr>
        <w:t>aktualūs duomenys bus suderinti su Nekilnojamojo turto registro informacija, taip pat bus sudaryta galimybė gyventojui ateityje būti palaidotam šeimos kapavietėje Kalvelių kaimo kapinėse.</w:t>
      </w:r>
    </w:p>
    <w:p w14:paraId="39AAE2C4" w14:textId="77777777" w:rsidR="00234FFC" w:rsidRPr="00F024E8" w:rsidRDefault="00234FFC" w:rsidP="00234FFC">
      <w:pPr>
        <w:pStyle w:val="Sraopastraipa"/>
        <w:numPr>
          <w:ilvl w:val="0"/>
          <w:numId w:val="4"/>
        </w:numPr>
        <w:tabs>
          <w:tab w:val="left" w:pos="993"/>
        </w:tabs>
        <w:jc w:val="both"/>
        <w:rPr>
          <w:b/>
          <w:szCs w:val="24"/>
          <w:lang w:eastAsia="lt-LT"/>
        </w:rPr>
      </w:pPr>
      <w:r w:rsidRPr="00F024E8">
        <w:rPr>
          <w:b/>
          <w:szCs w:val="24"/>
          <w:lang w:eastAsia="lt-LT"/>
        </w:rPr>
        <w:t xml:space="preserve">Lėšų poreikis ir šaltiniai </w:t>
      </w:r>
    </w:p>
    <w:p w14:paraId="4973BA9A" w14:textId="55DA2716" w:rsidR="00234FFC" w:rsidRPr="0050413F" w:rsidRDefault="00234FFC" w:rsidP="00234FFC">
      <w:pPr>
        <w:ind w:left="709"/>
        <w:jc w:val="both"/>
        <w:rPr>
          <w:szCs w:val="24"/>
        </w:rPr>
      </w:pPr>
      <w:r>
        <w:rPr>
          <w:szCs w:val="24"/>
        </w:rPr>
        <w:t>Nėra.</w:t>
      </w:r>
    </w:p>
    <w:p w14:paraId="77CA8746" w14:textId="77777777" w:rsidR="00234FFC" w:rsidRPr="00560E3D" w:rsidRDefault="00234FFC" w:rsidP="00234FFC">
      <w:pPr>
        <w:pStyle w:val="Sraopastraipa"/>
        <w:numPr>
          <w:ilvl w:val="0"/>
          <w:numId w:val="4"/>
        </w:numPr>
        <w:tabs>
          <w:tab w:val="left" w:pos="993"/>
        </w:tabs>
        <w:ind w:left="0" w:firstLine="709"/>
        <w:jc w:val="both"/>
        <w:rPr>
          <w:b/>
          <w:szCs w:val="24"/>
          <w:lang w:eastAsia="lt-LT"/>
        </w:rPr>
      </w:pPr>
      <w:r w:rsidRPr="00560E3D">
        <w:rPr>
          <w:b/>
          <w:szCs w:val="24"/>
          <w:lang w:eastAsia="lt-LT"/>
        </w:rPr>
        <w:t>Numatomo teisinio reguliavimo poveikio vertinimo rezultatai, galimos neigiamos priimto sprendimo pasekmės ir kokių priemonių reikėtų imtis, kad tokių pasekmių būtų išvengta</w:t>
      </w:r>
    </w:p>
    <w:p w14:paraId="3BA2A3E8" w14:textId="5250DB71" w:rsidR="00234FFC" w:rsidRPr="00560E3D" w:rsidRDefault="00234FFC" w:rsidP="00234FFC">
      <w:pPr>
        <w:ind w:left="720"/>
        <w:jc w:val="both"/>
        <w:rPr>
          <w:szCs w:val="24"/>
          <w:lang w:eastAsia="lt-LT"/>
        </w:rPr>
      </w:pPr>
      <w:r w:rsidRPr="00560E3D">
        <w:rPr>
          <w:szCs w:val="24"/>
          <w:lang w:eastAsia="lt-LT"/>
        </w:rPr>
        <w:t xml:space="preserve">Nevertinamas. Neigiamų pasekmių nenumatoma.  </w:t>
      </w:r>
    </w:p>
    <w:p w14:paraId="6976D68B" w14:textId="77777777" w:rsidR="00234FFC" w:rsidRPr="00560E3D" w:rsidRDefault="00234FFC" w:rsidP="00234FFC">
      <w:pPr>
        <w:pStyle w:val="Sraopastraipa"/>
        <w:numPr>
          <w:ilvl w:val="0"/>
          <w:numId w:val="4"/>
        </w:numPr>
        <w:tabs>
          <w:tab w:val="left" w:pos="993"/>
        </w:tabs>
        <w:ind w:left="0" w:firstLine="709"/>
        <w:jc w:val="both"/>
        <w:rPr>
          <w:b/>
          <w:szCs w:val="24"/>
          <w:lang w:eastAsia="lt-LT"/>
        </w:rPr>
      </w:pPr>
      <w:r w:rsidRPr="00560E3D">
        <w:rPr>
          <w:b/>
          <w:szCs w:val="24"/>
          <w:lang w:eastAsia="lt-LT"/>
        </w:rPr>
        <w:t>Kokius teisės aktus būtina priimti, kokius galiojančius teisės aktus reikia pakeisti ar pripažinti netekusiais galios – kas ir kada juos turėtų priimti</w:t>
      </w:r>
    </w:p>
    <w:p w14:paraId="2BD4A123" w14:textId="7E23CB78" w:rsidR="00234FFC" w:rsidRPr="00234FFC" w:rsidRDefault="00851FDB" w:rsidP="00851FDB">
      <w:pPr>
        <w:pStyle w:val="prastasiniatinklio"/>
        <w:spacing w:before="0" w:beforeAutospacing="0" w:after="0" w:afterAutospacing="0"/>
        <w:ind w:firstLine="709"/>
        <w:jc w:val="both"/>
      </w:pPr>
      <w:r>
        <w:t>Keičiamas Anykščių rajono savivaldybės tarybos 2023 m. liepos 27 d. sprendimas Nr. 1-TS-228 ,,Dėl Anykščių rajono savivaldybės teritorijoje esančių kapinių sąrašo patvirtinimo“</w:t>
      </w:r>
      <w:r w:rsidR="002E131A">
        <w:t xml:space="preserve"> ir išdėstomas nauja redakcija</w:t>
      </w:r>
      <w:r>
        <w:t>.</w:t>
      </w:r>
    </w:p>
    <w:p w14:paraId="17369110" w14:textId="77777777" w:rsidR="00234FFC" w:rsidRPr="00560E3D" w:rsidRDefault="00234FFC" w:rsidP="00234FFC">
      <w:pPr>
        <w:pStyle w:val="Sraopastraipa"/>
        <w:numPr>
          <w:ilvl w:val="0"/>
          <w:numId w:val="4"/>
        </w:numPr>
        <w:jc w:val="both"/>
        <w:rPr>
          <w:szCs w:val="24"/>
          <w:lang w:eastAsia="lt-LT"/>
        </w:rPr>
      </w:pPr>
      <w:r w:rsidRPr="00560E3D">
        <w:rPr>
          <w:b/>
          <w:szCs w:val="24"/>
          <w:lang w:eastAsia="lt-LT"/>
        </w:rPr>
        <w:t>Sprendimo įgyvendinimo terminai – kas, ką ir kada turėtų atlikti</w:t>
      </w:r>
      <w:r w:rsidRPr="00560E3D">
        <w:rPr>
          <w:szCs w:val="24"/>
          <w:lang w:eastAsia="lt-LT"/>
        </w:rPr>
        <w:t xml:space="preserve"> </w:t>
      </w:r>
    </w:p>
    <w:p w14:paraId="6D6396BB" w14:textId="77777777" w:rsidR="00FB0763" w:rsidRDefault="00FB0763" w:rsidP="00FB0763">
      <w:pPr>
        <w:pStyle w:val="Sraopastraipa"/>
        <w:ind w:left="1080"/>
        <w:jc w:val="both"/>
        <w:rPr>
          <w:b/>
          <w:szCs w:val="24"/>
          <w:lang w:eastAsia="lt-LT"/>
        </w:rPr>
      </w:pPr>
      <w:r w:rsidRPr="00FB0763">
        <w:rPr>
          <w:bCs/>
          <w:szCs w:val="24"/>
          <w:lang w:eastAsia="lt-LT"/>
        </w:rPr>
        <w:t>Bendrasis ir ūkio skyrius privalo informuoti pareiškėją apie pasikeitusį kapinių statusą</w:t>
      </w:r>
      <w:r w:rsidRPr="00FB0763">
        <w:rPr>
          <w:b/>
          <w:szCs w:val="24"/>
          <w:lang w:eastAsia="lt-LT"/>
        </w:rPr>
        <w:t>.</w:t>
      </w:r>
    </w:p>
    <w:p w14:paraId="451E0F7D" w14:textId="3723A451" w:rsidR="00234FFC" w:rsidRPr="00560E3D" w:rsidRDefault="00234FFC" w:rsidP="00234FFC">
      <w:pPr>
        <w:pStyle w:val="Sraopastraipa"/>
        <w:numPr>
          <w:ilvl w:val="0"/>
          <w:numId w:val="4"/>
        </w:numPr>
        <w:jc w:val="both"/>
        <w:rPr>
          <w:b/>
          <w:szCs w:val="24"/>
          <w:lang w:eastAsia="lt-LT"/>
        </w:rPr>
      </w:pPr>
      <w:r w:rsidRPr="00560E3D">
        <w:rPr>
          <w:b/>
          <w:szCs w:val="24"/>
          <w:lang w:eastAsia="lt-LT"/>
        </w:rPr>
        <w:t>Sprendimo projekto rengimo metu gauti specialistų vertinimai ir išvados</w:t>
      </w:r>
    </w:p>
    <w:p w14:paraId="4B93F9D8" w14:textId="475D78E2" w:rsidR="00234FFC" w:rsidRPr="00234FFC" w:rsidRDefault="00234FFC" w:rsidP="00234FFC">
      <w:pPr>
        <w:pStyle w:val="Sraopastraipa"/>
        <w:ind w:left="709"/>
        <w:jc w:val="both"/>
        <w:rPr>
          <w:szCs w:val="24"/>
          <w:lang w:eastAsia="lt-LT"/>
        </w:rPr>
      </w:pPr>
      <w:r w:rsidRPr="00560E3D">
        <w:rPr>
          <w:szCs w:val="24"/>
          <w:lang w:eastAsia="lt-LT"/>
        </w:rPr>
        <w:t>Nėra.</w:t>
      </w:r>
    </w:p>
    <w:p w14:paraId="06E4BCAC" w14:textId="77777777" w:rsidR="00234FFC" w:rsidRPr="00560E3D" w:rsidRDefault="00234FFC" w:rsidP="00234FFC">
      <w:pPr>
        <w:pStyle w:val="Sraopastraipa"/>
        <w:numPr>
          <w:ilvl w:val="0"/>
          <w:numId w:val="4"/>
        </w:numPr>
        <w:rPr>
          <w:b/>
          <w:szCs w:val="24"/>
          <w:lang w:eastAsia="lt-LT"/>
        </w:rPr>
      </w:pPr>
      <w:r w:rsidRPr="00560E3D">
        <w:rPr>
          <w:b/>
          <w:szCs w:val="24"/>
          <w:lang w:eastAsia="lt-LT"/>
        </w:rPr>
        <w:t>Kiti reikalingi pagrindimai, skaičiavimai ir paaiškinimai</w:t>
      </w:r>
    </w:p>
    <w:p w14:paraId="3AA7BE7D" w14:textId="0E85958A" w:rsidR="00234FFC" w:rsidRPr="00234FFC" w:rsidRDefault="00234FFC" w:rsidP="00234FFC">
      <w:pPr>
        <w:pStyle w:val="Sraopastraipa"/>
        <w:ind w:left="709"/>
        <w:rPr>
          <w:szCs w:val="24"/>
          <w:lang w:eastAsia="lt-LT"/>
        </w:rPr>
      </w:pPr>
      <w:r w:rsidRPr="00560E3D">
        <w:rPr>
          <w:szCs w:val="24"/>
          <w:lang w:eastAsia="lt-LT"/>
        </w:rPr>
        <w:t>Nėra.</w:t>
      </w:r>
    </w:p>
    <w:p w14:paraId="50438FB6" w14:textId="77777777" w:rsidR="00234FFC" w:rsidRPr="00560E3D" w:rsidRDefault="00234FFC" w:rsidP="00234FFC">
      <w:pPr>
        <w:ind w:firstLine="720"/>
        <w:rPr>
          <w:szCs w:val="24"/>
          <w:lang w:eastAsia="lt-LT"/>
        </w:rPr>
      </w:pPr>
      <w:r w:rsidRPr="00560E3D">
        <w:rPr>
          <w:b/>
          <w:szCs w:val="24"/>
          <w:lang w:eastAsia="lt-LT"/>
        </w:rPr>
        <w:t>9. Sprendimo projekto iniciatoriai ir rengėjai, pranešėjas</w:t>
      </w:r>
      <w:r w:rsidRPr="00560E3D">
        <w:rPr>
          <w:szCs w:val="24"/>
          <w:lang w:eastAsia="lt-LT"/>
        </w:rPr>
        <w:t xml:space="preserve">             </w:t>
      </w:r>
    </w:p>
    <w:p w14:paraId="4AED0BD6" w14:textId="77777777" w:rsidR="00234FFC" w:rsidRPr="00560E3D" w:rsidRDefault="00234FFC" w:rsidP="00234FFC">
      <w:pPr>
        <w:ind w:firstLine="709"/>
        <w:jc w:val="both"/>
        <w:rPr>
          <w:szCs w:val="24"/>
        </w:rPr>
      </w:pPr>
      <w:r w:rsidRPr="00560E3D">
        <w:rPr>
          <w:szCs w:val="24"/>
        </w:rPr>
        <w:t xml:space="preserve">Iniciatorius – </w:t>
      </w:r>
      <w:r>
        <w:rPr>
          <w:szCs w:val="24"/>
        </w:rPr>
        <w:t>Bendrasis ir ūkio skyrius.</w:t>
      </w:r>
    </w:p>
    <w:p w14:paraId="02EBFEF7" w14:textId="77777777" w:rsidR="00234FFC" w:rsidRPr="00560E3D" w:rsidRDefault="00234FFC" w:rsidP="00234FFC">
      <w:pPr>
        <w:ind w:firstLine="709"/>
        <w:jc w:val="both"/>
        <w:rPr>
          <w:szCs w:val="24"/>
        </w:rPr>
      </w:pPr>
      <w:r w:rsidRPr="00560E3D">
        <w:rPr>
          <w:szCs w:val="24"/>
        </w:rPr>
        <w:t xml:space="preserve">Rengėjas –  Bendrojo ir ūkio skyriaus </w:t>
      </w:r>
      <w:r>
        <w:rPr>
          <w:szCs w:val="24"/>
        </w:rPr>
        <w:t>vedėjo pavaduotojas Algirdas Žalkauskas</w:t>
      </w:r>
      <w:r w:rsidRPr="00783F29">
        <w:rPr>
          <w:szCs w:val="24"/>
        </w:rPr>
        <w:t>.</w:t>
      </w:r>
    </w:p>
    <w:p w14:paraId="32A104A0" w14:textId="77777777" w:rsidR="00234FFC" w:rsidRDefault="00234FFC" w:rsidP="00234FFC">
      <w:pPr>
        <w:rPr>
          <w:b/>
          <w:szCs w:val="24"/>
          <w:lang w:eastAsia="lt-LT"/>
        </w:rPr>
      </w:pPr>
      <w:r>
        <w:rPr>
          <w:szCs w:val="24"/>
        </w:rPr>
        <w:t xml:space="preserve">            Pranešėjas – </w:t>
      </w:r>
      <w:r w:rsidRPr="00560E3D">
        <w:rPr>
          <w:szCs w:val="24"/>
        </w:rPr>
        <w:t xml:space="preserve">Bendrojo ir ūkio skyriaus </w:t>
      </w:r>
      <w:r>
        <w:rPr>
          <w:szCs w:val="24"/>
        </w:rPr>
        <w:t>vedėjas Ramūnas Blazarėnas</w:t>
      </w:r>
    </w:p>
    <w:p w14:paraId="7899139A" w14:textId="08B758F1" w:rsidR="00DA1DC3" w:rsidRDefault="00DA1DC3" w:rsidP="00234FFC">
      <w:pPr>
        <w:jc w:val="both"/>
        <w:rPr>
          <w:szCs w:val="24"/>
        </w:rPr>
      </w:pPr>
    </w:p>
    <w:p w14:paraId="2FA511DA" w14:textId="77777777" w:rsidR="00DA1DC3" w:rsidRDefault="00DA1DC3" w:rsidP="00234FFC">
      <w:pPr>
        <w:ind w:firstLine="709"/>
        <w:jc w:val="both"/>
        <w:rPr>
          <w:szCs w:val="24"/>
        </w:rPr>
      </w:pPr>
    </w:p>
    <w:p w14:paraId="2CB16C2A" w14:textId="77777777" w:rsidR="00DA1DC3" w:rsidRDefault="00DA1DC3" w:rsidP="006D5DB3">
      <w:pPr>
        <w:spacing w:line="360" w:lineRule="auto"/>
        <w:ind w:firstLine="709"/>
        <w:jc w:val="both"/>
        <w:rPr>
          <w:szCs w:val="24"/>
        </w:rPr>
      </w:pPr>
    </w:p>
    <w:p w14:paraId="32CBC0B7" w14:textId="77777777" w:rsidR="002E5384" w:rsidRDefault="002E5384" w:rsidP="006D5DB3">
      <w:pPr>
        <w:spacing w:line="360" w:lineRule="auto"/>
        <w:ind w:firstLine="709"/>
        <w:jc w:val="both"/>
        <w:rPr>
          <w:szCs w:val="24"/>
        </w:rPr>
      </w:pPr>
    </w:p>
    <w:p w14:paraId="2BDC2607" w14:textId="77777777" w:rsidR="0095475D" w:rsidRDefault="006E67C5" w:rsidP="00851FDB">
      <w:pPr>
        <w:spacing w:line="360" w:lineRule="auto"/>
        <w:jc w:val="both"/>
        <w:rPr>
          <w:szCs w:val="24"/>
        </w:rPr>
      </w:pPr>
      <w:r>
        <w:rPr>
          <w:szCs w:val="24"/>
        </w:rPr>
        <w:t xml:space="preserve">                                                                        </w:t>
      </w:r>
    </w:p>
    <w:p w14:paraId="493F473A" w14:textId="77777777" w:rsidR="00062718" w:rsidRDefault="00062718" w:rsidP="00851FDB">
      <w:pPr>
        <w:spacing w:line="360" w:lineRule="auto"/>
        <w:jc w:val="both"/>
        <w:rPr>
          <w:szCs w:val="24"/>
        </w:rPr>
      </w:pPr>
    </w:p>
    <w:p w14:paraId="7126DB61" w14:textId="412B0E9B" w:rsidR="006E67C5" w:rsidRDefault="007B0253" w:rsidP="0095475D">
      <w:pPr>
        <w:spacing w:line="360" w:lineRule="auto"/>
        <w:ind w:firstLine="709"/>
        <w:jc w:val="right"/>
        <w:rPr>
          <w:szCs w:val="24"/>
        </w:rPr>
      </w:pPr>
      <w:r>
        <w:rPr>
          <w:szCs w:val="24"/>
        </w:rPr>
        <w:lastRenderedPageBreak/>
        <w:t xml:space="preserve">                                     </w:t>
      </w:r>
      <w:r w:rsidR="006E67C5">
        <w:rPr>
          <w:szCs w:val="24"/>
        </w:rPr>
        <w:t xml:space="preserve">  Lyginamasis variantas</w:t>
      </w:r>
    </w:p>
    <w:p w14:paraId="6222CA2E" w14:textId="77777777" w:rsidR="00B91F96" w:rsidRDefault="006E67C5" w:rsidP="006E67C5">
      <w:pPr>
        <w:jc w:val="right"/>
        <w:rPr>
          <w:b/>
          <w:noProof/>
          <w:szCs w:val="24"/>
          <w:lang w:val="en-US"/>
        </w:rPr>
      </w:pPr>
      <w:r>
        <w:rPr>
          <w:noProof/>
          <w:szCs w:val="24"/>
          <w:lang w:val="en-US"/>
        </w:rPr>
        <w:t xml:space="preserve">         </w:t>
      </w:r>
      <w:r w:rsidRPr="006E67C5">
        <w:rPr>
          <w:b/>
          <w:noProof/>
          <w:szCs w:val="24"/>
          <w:lang w:val="en-US"/>
        </w:rPr>
        <w:t xml:space="preserve">Projektas     </w:t>
      </w:r>
    </w:p>
    <w:p w14:paraId="52678DB8" w14:textId="77777777" w:rsidR="00B91F96" w:rsidRDefault="00B91F96" w:rsidP="006E67C5">
      <w:pPr>
        <w:jc w:val="right"/>
        <w:rPr>
          <w:b/>
          <w:noProof/>
          <w:szCs w:val="24"/>
          <w:lang w:val="en-US"/>
        </w:rPr>
      </w:pPr>
    </w:p>
    <w:p w14:paraId="56444E34" w14:textId="1579175B" w:rsidR="00B91F96" w:rsidRDefault="00B91F96" w:rsidP="00B91F96">
      <w:pPr>
        <w:tabs>
          <w:tab w:val="num" w:pos="0"/>
          <w:tab w:val="left" w:pos="567"/>
        </w:tabs>
        <w:jc w:val="both"/>
        <w:rPr>
          <w:szCs w:val="24"/>
          <w:lang w:eastAsia="lt-LT"/>
        </w:rPr>
      </w:pPr>
      <w:r>
        <w:rPr>
          <w:szCs w:val="24"/>
          <w:lang w:eastAsia="lt-LT"/>
        </w:rPr>
        <w:t>.</w:t>
      </w:r>
    </w:p>
    <w:p w14:paraId="7DB182D5" w14:textId="77777777" w:rsidR="00B91F96" w:rsidRPr="00A16663" w:rsidRDefault="00B91F96" w:rsidP="00B91F96">
      <w:pPr>
        <w:jc w:val="center"/>
        <w:rPr>
          <w:szCs w:val="24"/>
          <w:lang w:eastAsia="lt-LT"/>
        </w:rPr>
      </w:pPr>
      <w:r>
        <w:rPr>
          <w:noProof/>
          <w:szCs w:val="24"/>
          <w:lang w:val="en-US"/>
        </w:rPr>
        <w:drawing>
          <wp:inline distT="0" distB="0" distL="0" distR="0" wp14:anchorId="3DC1C1E9" wp14:editId="4D38CC6E">
            <wp:extent cx="678180" cy="678180"/>
            <wp:effectExtent l="0" t="0" r="7620" b="7620"/>
            <wp:docPr id="203902858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r>
        <w:rPr>
          <w:noProof/>
          <w:szCs w:val="24"/>
          <w:lang w:val="en-US"/>
        </w:rPr>
        <w:t xml:space="preserve">                                       </w:t>
      </w:r>
      <w:r w:rsidRPr="001664EC">
        <w:rPr>
          <w:b/>
          <w:noProof/>
          <w:szCs w:val="24"/>
          <w:lang w:val="en-US"/>
        </w:rPr>
        <w:t xml:space="preserve"> </w:t>
      </w:r>
      <w:r>
        <w:rPr>
          <w:noProof/>
          <w:szCs w:val="24"/>
          <w:lang w:val="en-US"/>
        </w:rPr>
        <w:t xml:space="preserve">          </w:t>
      </w:r>
    </w:p>
    <w:p w14:paraId="1DF5110E" w14:textId="77777777" w:rsidR="00B91F96" w:rsidRPr="00A16663" w:rsidRDefault="00B91F96" w:rsidP="00B91F96">
      <w:pPr>
        <w:jc w:val="center"/>
        <w:rPr>
          <w:b/>
          <w:szCs w:val="24"/>
          <w:lang w:eastAsia="lt-LT"/>
        </w:rPr>
      </w:pPr>
      <w:r w:rsidRPr="00A16663">
        <w:rPr>
          <w:b/>
          <w:szCs w:val="24"/>
          <w:lang w:eastAsia="lt-LT"/>
        </w:rPr>
        <w:t>ANYKŠČIŲ RAJONO SAVIVALDYBĖS</w:t>
      </w:r>
    </w:p>
    <w:p w14:paraId="5D9BFA4F" w14:textId="77777777" w:rsidR="00B91F96" w:rsidRPr="00A16663" w:rsidRDefault="00B91F96" w:rsidP="00B91F96">
      <w:pPr>
        <w:jc w:val="center"/>
        <w:rPr>
          <w:b/>
          <w:szCs w:val="24"/>
          <w:lang w:eastAsia="lt-LT"/>
        </w:rPr>
      </w:pPr>
      <w:r w:rsidRPr="00A16663">
        <w:rPr>
          <w:b/>
          <w:szCs w:val="24"/>
          <w:lang w:eastAsia="lt-LT"/>
        </w:rPr>
        <w:t>TARYBA</w:t>
      </w:r>
    </w:p>
    <w:p w14:paraId="43DE99B1" w14:textId="77777777" w:rsidR="00B91F96" w:rsidRPr="00A16663" w:rsidRDefault="00B91F96" w:rsidP="00B91F96">
      <w:pPr>
        <w:jc w:val="center"/>
        <w:rPr>
          <w:b/>
          <w:szCs w:val="24"/>
          <w:lang w:eastAsia="lt-LT"/>
        </w:rPr>
      </w:pPr>
    </w:p>
    <w:p w14:paraId="4DBAF1D8" w14:textId="77777777" w:rsidR="00B91F96" w:rsidRPr="00A16663" w:rsidRDefault="00B91F96" w:rsidP="00B91F96">
      <w:pPr>
        <w:jc w:val="center"/>
        <w:rPr>
          <w:b/>
          <w:szCs w:val="24"/>
          <w:lang w:eastAsia="lt-LT"/>
        </w:rPr>
      </w:pPr>
      <w:r w:rsidRPr="00A16663">
        <w:rPr>
          <w:b/>
          <w:szCs w:val="24"/>
          <w:lang w:eastAsia="lt-LT"/>
        </w:rPr>
        <w:t>SPRENDIMAS</w:t>
      </w:r>
    </w:p>
    <w:p w14:paraId="1FDADD57" w14:textId="77777777" w:rsidR="0095475D" w:rsidRPr="00083519" w:rsidRDefault="0095475D" w:rsidP="0095475D">
      <w:pPr>
        <w:jc w:val="center"/>
        <w:rPr>
          <w:b/>
          <w:bCs/>
          <w:caps/>
        </w:rPr>
      </w:pPr>
      <w:r w:rsidRPr="00083519">
        <w:rPr>
          <w:b/>
          <w:bCs/>
          <w:caps/>
        </w:rPr>
        <w:fldChar w:fldCharType="begin"/>
      </w:r>
      <w:r w:rsidRPr="00083519">
        <w:rPr>
          <w:b/>
          <w:bCs/>
          <w:caps/>
        </w:rPr>
        <w:instrText xml:space="preserve"> FILLIN "Pavadinimas" \* MERGEFORMAT </w:instrText>
      </w:r>
      <w:r w:rsidRPr="00083519">
        <w:rPr>
          <w:b/>
          <w:bCs/>
          <w:caps/>
        </w:rPr>
        <w:fldChar w:fldCharType="separate"/>
      </w:r>
      <w:r w:rsidRPr="00083519">
        <w:rPr>
          <w:b/>
          <w:bCs/>
          <w:caps/>
        </w:rPr>
        <w:t>Dėl Anykščių rajono savivaldybės tarybos 20</w:t>
      </w:r>
      <w:r>
        <w:rPr>
          <w:b/>
          <w:bCs/>
          <w:caps/>
        </w:rPr>
        <w:t>2</w:t>
      </w:r>
      <w:r w:rsidRPr="00083519">
        <w:rPr>
          <w:b/>
          <w:bCs/>
          <w:caps/>
        </w:rPr>
        <w:t xml:space="preserve">3 m. </w:t>
      </w:r>
      <w:r>
        <w:rPr>
          <w:b/>
          <w:bCs/>
          <w:caps/>
        </w:rPr>
        <w:t>liepos</w:t>
      </w:r>
      <w:r w:rsidRPr="00083519">
        <w:rPr>
          <w:b/>
          <w:bCs/>
          <w:caps/>
        </w:rPr>
        <w:t xml:space="preserve"> </w:t>
      </w:r>
      <w:r>
        <w:rPr>
          <w:b/>
          <w:bCs/>
          <w:caps/>
        </w:rPr>
        <w:t>27</w:t>
      </w:r>
      <w:r w:rsidRPr="00083519">
        <w:rPr>
          <w:b/>
          <w:bCs/>
          <w:caps/>
        </w:rPr>
        <w:t xml:space="preserve"> d.</w:t>
      </w:r>
    </w:p>
    <w:p w14:paraId="2A6A05A2" w14:textId="0FB6431A" w:rsidR="0095475D" w:rsidRPr="00D47C7E" w:rsidRDefault="0095475D" w:rsidP="0095475D">
      <w:pPr>
        <w:jc w:val="center"/>
      </w:pPr>
      <w:r w:rsidRPr="00083519">
        <w:rPr>
          <w:b/>
          <w:bCs/>
          <w:caps/>
        </w:rPr>
        <w:t xml:space="preserve">sprendimo nr. </w:t>
      </w:r>
      <w:r w:rsidRPr="00083519">
        <w:rPr>
          <w:b/>
          <w:bCs/>
        </w:rPr>
        <w:t>1-TS-</w:t>
      </w:r>
      <w:r>
        <w:rPr>
          <w:b/>
          <w:bCs/>
        </w:rPr>
        <w:t>228</w:t>
      </w:r>
      <w:r w:rsidRPr="00083519">
        <w:fldChar w:fldCharType="begin"/>
      </w:r>
      <w:r w:rsidRPr="00083519">
        <w:instrText xml:space="preserve"> FILLIN "indeksas" \* MERGEFORMAT </w:instrText>
      </w:r>
      <w:r w:rsidRPr="00083519">
        <w:fldChar w:fldCharType="end"/>
      </w:r>
      <w:r w:rsidRPr="00083519">
        <w:t xml:space="preserve"> </w:t>
      </w:r>
      <w:r w:rsidRPr="00B918CE">
        <w:rPr>
          <w:b/>
          <w:bCs/>
        </w:rPr>
        <w:t>,,</w:t>
      </w:r>
      <w:r w:rsidRPr="00083519">
        <w:rPr>
          <w:b/>
          <w:bCs/>
        </w:rPr>
        <w:t xml:space="preserve">DĖL </w:t>
      </w:r>
      <w:r w:rsidRPr="00083519">
        <w:rPr>
          <w:b/>
          <w:bCs/>
          <w:caps/>
        </w:rPr>
        <w:t>anykščių rajono savivaldybės TERITORIJOJE ESANČI</w:t>
      </w:r>
      <w:r>
        <w:rPr>
          <w:b/>
          <w:bCs/>
          <w:caps/>
        </w:rPr>
        <w:t>ų</w:t>
      </w:r>
      <w:r w:rsidRPr="00083519">
        <w:rPr>
          <w:b/>
          <w:bCs/>
          <w:caps/>
        </w:rPr>
        <w:t xml:space="preserve"> KAPIN</w:t>
      </w:r>
      <w:r>
        <w:rPr>
          <w:b/>
          <w:bCs/>
          <w:caps/>
        </w:rPr>
        <w:t>ių sąrąšo patvirtinimo</w:t>
      </w:r>
      <w:r w:rsidR="00B918CE">
        <w:rPr>
          <w:b/>
          <w:bCs/>
          <w:caps/>
        </w:rPr>
        <w:t>“</w:t>
      </w:r>
      <w:r w:rsidRPr="00083519">
        <w:rPr>
          <w:b/>
          <w:bCs/>
          <w:caps/>
        </w:rPr>
        <w:t xml:space="preserve"> </w:t>
      </w:r>
      <w:r>
        <w:rPr>
          <w:b/>
          <w:bCs/>
          <w:caps/>
        </w:rPr>
        <w:t>pakeitimo</w:t>
      </w:r>
      <w:r w:rsidRPr="00083519">
        <w:rPr>
          <w:b/>
          <w:bCs/>
          <w:caps/>
        </w:rPr>
        <w:t xml:space="preserve">  </w:t>
      </w:r>
      <w:r w:rsidRPr="00083519">
        <w:rPr>
          <w:b/>
          <w:bCs/>
          <w:caps/>
        </w:rPr>
        <w:fldChar w:fldCharType="end"/>
      </w:r>
    </w:p>
    <w:p w14:paraId="4066E614" w14:textId="77777777" w:rsidR="0095475D" w:rsidRDefault="0095475D" w:rsidP="0095475D">
      <w:pPr>
        <w:jc w:val="center"/>
      </w:pPr>
    </w:p>
    <w:p w14:paraId="46955905" w14:textId="7E8A26AC" w:rsidR="0095475D" w:rsidRDefault="0095475D" w:rsidP="0095475D">
      <w:pPr>
        <w:tabs>
          <w:tab w:val="left" w:pos="1296"/>
          <w:tab w:val="center" w:pos="4153"/>
          <w:tab w:val="right" w:pos="8306"/>
        </w:tabs>
        <w:jc w:val="center"/>
        <w:rPr>
          <w:b/>
          <w:caps/>
        </w:rPr>
      </w:pPr>
      <w:r>
        <w:t xml:space="preserve">2026 m.  gegužės </w:t>
      </w:r>
      <w:r w:rsidR="00271C49">
        <w:t>28</w:t>
      </w:r>
      <w:r>
        <w:t xml:space="preserve"> d. Nr. 1-T-</w:t>
      </w:r>
      <w:r w:rsidR="00271C49">
        <w:t>158</w:t>
      </w:r>
    </w:p>
    <w:p w14:paraId="6A84E0CB" w14:textId="77777777" w:rsidR="0095475D" w:rsidRDefault="0095475D" w:rsidP="0095475D">
      <w:pPr>
        <w:jc w:val="center"/>
      </w:pPr>
      <w:r>
        <w:t>Anykščiai</w:t>
      </w:r>
    </w:p>
    <w:p w14:paraId="06B0ACA2" w14:textId="77777777" w:rsidR="0095475D" w:rsidRDefault="0095475D" w:rsidP="0095475D">
      <w:pPr>
        <w:jc w:val="both"/>
      </w:pPr>
    </w:p>
    <w:p w14:paraId="42DB7102" w14:textId="4BFF63E3" w:rsidR="0095475D" w:rsidRPr="006D5DB3" w:rsidRDefault="0095475D" w:rsidP="0095475D">
      <w:pPr>
        <w:spacing w:line="360" w:lineRule="auto"/>
        <w:ind w:firstLine="851"/>
        <w:jc w:val="both"/>
      </w:pPr>
      <w:r>
        <w:rPr>
          <w:color w:val="000000"/>
          <w:szCs w:val="24"/>
          <w:lang w:eastAsia="lt-LT"/>
        </w:rPr>
        <w:t xml:space="preserve">Vadovaudamasi Lietuvos Respublikos vietos savivaldos įstatymo 6 straipsnio 41 punktu, </w:t>
      </w:r>
      <w:r w:rsidRPr="00A70DBB">
        <w:t>15 straipsnio 4 dalimi, 16 straipsnio 1 dalimi ir Lietuvos Respublikos žmonių palaikų laidojimo įstatymo 23 straipsnio 2 dalimi ir 33 straipsnio 3 dalimi, Kapinių sąrašų sudarymo reikalavimų tvarkos aprašu, patvirtintu Lietuvos Respublikos Vyriausybės 2008 m. lapkričio 19 d. nutarimu Nr. 1207 „Dėl Lietuvos Respublikos žmonių palaikų laidojimo įstatymo įgyvendinamųjų teisės aktų patvirtinimo“</w:t>
      </w:r>
      <w:r>
        <w:t xml:space="preserve"> bei atsižvelgdama į Aplinkos apsaugos departamento prie Aplinkos ministerijos Panevėžio valdybos 2026-03-31 raštą Nr. AD5-6077 „Dėl kapinių statuso pakeitimo“, Kultūros paveldo departamento prie Kultūros ministerijos Panevėžio–Utenos teritorinio skyriaus 2026-04-01 raštą Nr. 2PU-252-(1,29-PU E) „Dėl kapinių statuso pakeitimo“ ir Nacionalinio visuomenės sveikatos centro prie Sveikatos apsaugos ministerijos Utenos departamento 2026-04-02 raštą Nr. (9-21 14.1.2 Mr)2-13881 „Dėl kapinių statuso pakeitimo“</w:t>
      </w:r>
      <w:r w:rsidRPr="00A70DBB">
        <w:t>,</w:t>
      </w:r>
      <w:r>
        <w:rPr>
          <w:color w:val="000000"/>
          <w:szCs w:val="24"/>
          <w:lang w:eastAsia="lt-LT"/>
        </w:rPr>
        <w:t xml:space="preserve"> </w:t>
      </w:r>
      <w:r>
        <w:t>Anykščių rajono savivaldybės taryba</w:t>
      </w:r>
      <w:r w:rsidRPr="006D5DB3">
        <w:rPr>
          <w:spacing w:val="120"/>
        </w:rPr>
        <w:t xml:space="preserve"> nusprendži</w:t>
      </w:r>
      <w:r w:rsidRPr="006D5DB3">
        <w:t xml:space="preserve">a: </w:t>
      </w:r>
    </w:p>
    <w:p w14:paraId="778B2F5E" w14:textId="77777777" w:rsidR="0095475D" w:rsidRPr="006D5DB3" w:rsidRDefault="0095475D" w:rsidP="0095475D">
      <w:pPr>
        <w:spacing w:line="360" w:lineRule="auto"/>
        <w:ind w:firstLine="851"/>
        <w:jc w:val="both"/>
      </w:pPr>
      <w:r w:rsidRPr="006D5DB3">
        <w:t>Pakeisti</w:t>
      </w:r>
      <w:r>
        <w:t xml:space="preserve"> </w:t>
      </w:r>
      <w:r w:rsidRPr="006D5DB3">
        <w:t xml:space="preserve">Anykščių rajono savivaldybės </w:t>
      </w:r>
      <w:r>
        <w:t>teritorijoje esančių</w:t>
      </w:r>
      <w:r w:rsidRPr="006D5DB3">
        <w:t xml:space="preserve"> kapinių sąrašą, patvirtintą Anykščių rajono savivaldybės tarybos 20</w:t>
      </w:r>
      <w:r>
        <w:t>23</w:t>
      </w:r>
      <w:r w:rsidRPr="006D5DB3">
        <w:t xml:space="preserve"> m. </w:t>
      </w:r>
      <w:r>
        <w:t>liepos</w:t>
      </w:r>
      <w:r w:rsidRPr="006D5DB3">
        <w:t xml:space="preserve"> </w:t>
      </w:r>
      <w:r>
        <w:t>27</w:t>
      </w:r>
      <w:r w:rsidRPr="006D5DB3">
        <w:t xml:space="preserve"> d. sprendim</w:t>
      </w:r>
      <w:r>
        <w:t>u</w:t>
      </w:r>
      <w:r w:rsidRPr="006D5DB3">
        <w:t xml:space="preserve"> Nr. 1-TS-</w:t>
      </w:r>
      <w:r>
        <w:t>228</w:t>
      </w:r>
      <w:r w:rsidRPr="006D5DB3">
        <w:t xml:space="preserve"> ,,Dėl Anykščių rajono savivaldybės teritorijoje esanči</w:t>
      </w:r>
      <w:r>
        <w:t xml:space="preserve">ų </w:t>
      </w:r>
      <w:r w:rsidRPr="006D5DB3">
        <w:t xml:space="preserve"> kapin</w:t>
      </w:r>
      <w:r>
        <w:t>ių sąrašo patvirtinimo</w:t>
      </w:r>
      <w:r w:rsidRPr="006D5DB3">
        <w:t xml:space="preserve">“  </w:t>
      </w:r>
      <w:r>
        <w:t>ir išdėstyti jį nauja redakcija (pridedama).</w:t>
      </w:r>
    </w:p>
    <w:p w14:paraId="31A51A97" w14:textId="77777777" w:rsidR="0095475D" w:rsidRPr="00490F41" w:rsidRDefault="0095475D" w:rsidP="0095475D">
      <w:pPr>
        <w:spacing w:line="360" w:lineRule="auto"/>
        <w:ind w:firstLine="851"/>
        <w:jc w:val="both"/>
      </w:pPr>
      <w:r w:rsidRPr="00490F41">
        <w:t xml:space="preserve">Šis sprendimas skelbiamas Teisės aktų registre ir Anykščių rajono savivaldybės interneto svetainėje </w:t>
      </w:r>
      <w:hyperlink r:id="rId37" w:history="1">
        <w:r w:rsidRPr="00490F41">
          <w:rPr>
            <w:rStyle w:val="Hipersaitas"/>
            <w:color w:val="auto"/>
            <w:u w:val="none"/>
          </w:rPr>
          <w:t>www.anyksciai.lt</w:t>
        </w:r>
      </w:hyperlink>
      <w:r w:rsidRPr="00490F41">
        <w:t>.</w:t>
      </w:r>
    </w:p>
    <w:p w14:paraId="6BE66B15" w14:textId="77777777" w:rsidR="00B91F96" w:rsidRDefault="00B91F96" w:rsidP="00B91F96">
      <w:pPr>
        <w:tabs>
          <w:tab w:val="left" w:pos="4518"/>
        </w:tabs>
      </w:pPr>
    </w:p>
    <w:p w14:paraId="01A70489" w14:textId="77777777" w:rsidR="00B91F96" w:rsidRDefault="00B91F96" w:rsidP="00B91F96">
      <w:pPr>
        <w:tabs>
          <w:tab w:val="left" w:pos="4518"/>
        </w:tabs>
      </w:pPr>
    </w:p>
    <w:p w14:paraId="32DAF061" w14:textId="29749FE2" w:rsidR="00B91F96" w:rsidRPr="00271C49" w:rsidRDefault="00B91F96" w:rsidP="00271C49">
      <w:pPr>
        <w:tabs>
          <w:tab w:val="right" w:pos="9638"/>
        </w:tabs>
        <w:sectPr w:rsidR="00B91F96" w:rsidRPr="00271C49" w:rsidSect="00271C49">
          <w:headerReference w:type="even" r:id="rId38"/>
          <w:headerReference w:type="default" r:id="rId39"/>
          <w:footerReference w:type="even" r:id="rId40"/>
          <w:footerReference w:type="default" r:id="rId41"/>
          <w:headerReference w:type="first" r:id="rId42"/>
          <w:footerReference w:type="first" r:id="rId43"/>
          <w:pgSz w:w="11907" w:h="16840" w:code="9"/>
          <w:pgMar w:top="1134" w:right="567" w:bottom="1134" w:left="1701" w:header="709" w:footer="709" w:gutter="0"/>
          <w:pgNumType w:start="1"/>
          <w:cols w:space="1296"/>
          <w:titlePg/>
          <w:docGrid w:linePitch="326"/>
        </w:sectPr>
      </w:pPr>
      <w:r>
        <w:t>Meras</w:t>
      </w:r>
      <w:r>
        <w:tab/>
        <w:t>Kęstutis Tubis</w:t>
      </w:r>
    </w:p>
    <w:p w14:paraId="03981B9F" w14:textId="77777777" w:rsidR="00821FA3" w:rsidRDefault="00821FA3" w:rsidP="00821FA3">
      <w:pPr>
        <w:ind w:firstLine="9923"/>
      </w:pPr>
      <w:r>
        <w:lastRenderedPageBreak/>
        <w:t>PATVIRTINTA</w:t>
      </w:r>
    </w:p>
    <w:p w14:paraId="7D684A05" w14:textId="77777777" w:rsidR="00821FA3" w:rsidRDefault="00821FA3" w:rsidP="00821FA3">
      <w:pPr>
        <w:ind w:firstLine="9923"/>
      </w:pPr>
      <w:r>
        <w:t xml:space="preserve">Anykščių rajono savivaldybės tarybos </w:t>
      </w:r>
    </w:p>
    <w:p w14:paraId="24ECA8EA" w14:textId="77777777" w:rsidR="00821FA3" w:rsidRDefault="00821FA3" w:rsidP="00821FA3">
      <w:pPr>
        <w:ind w:firstLine="9923"/>
      </w:pPr>
      <w:r>
        <w:t>2023 m. liepos 27 d. sprendimu Nr. 1-TS-228</w:t>
      </w:r>
    </w:p>
    <w:p w14:paraId="2618DFAB" w14:textId="77777777" w:rsidR="00821FA3" w:rsidRDefault="00821FA3" w:rsidP="00821FA3">
      <w:pPr>
        <w:ind w:firstLine="9923"/>
      </w:pPr>
      <w:r>
        <w:t xml:space="preserve">Anykščių rajono savivaldybės tarybos </w:t>
      </w:r>
    </w:p>
    <w:p w14:paraId="2349619D" w14:textId="1EAB80AC" w:rsidR="00821FA3" w:rsidRDefault="00821FA3" w:rsidP="00821FA3">
      <w:pPr>
        <w:ind w:firstLine="9923"/>
      </w:pPr>
      <w:r>
        <w:t xml:space="preserve">2026 m. gegužės </w:t>
      </w:r>
      <w:r w:rsidR="00271C49">
        <w:t>28</w:t>
      </w:r>
      <w:r>
        <w:t xml:space="preserve"> d. sprendimo Nr. 1-T-</w:t>
      </w:r>
      <w:r w:rsidR="00271C49">
        <w:t>158</w:t>
      </w:r>
    </w:p>
    <w:p w14:paraId="04A27434" w14:textId="1AEE4DEF" w:rsidR="001F6202" w:rsidRDefault="00821FA3" w:rsidP="00821FA3">
      <w:pPr>
        <w:ind w:firstLine="9923"/>
      </w:pPr>
      <w:r>
        <w:t xml:space="preserve"> redakcija</w:t>
      </w:r>
    </w:p>
    <w:p w14:paraId="759202F3" w14:textId="77777777" w:rsidR="007B20B0" w:rsidRPr="00782B7D" w:rsidRDefault="007B20B0" w:rsidP="007B20B0"/>
    <w:p w14:paraId="7D88120B" w14:textId="77777777" w:rsidR="007B20B0" w:rsidRPr="00AD26F5" w:rsidRDefault="007B20B0" w:rsidP="007B20B0">
      <w:pPr>
        <w:jc w:val="center"/>
        <w:rPr>
          <w:b/>
        </w:rPr>
      </w:pPr>
      <w:r w:rsidRPr="00782B7D">
        <w:rPr>
          <w:b/>
        </w:rPr>
        <w:t>ANYKŠČIŲ</w:t>
      </w:r>
      <w:r w:rsidRPr="00782B7D">
        <w:t xml:space="preserve"> </w:t>
      </w:r>
      <w:r w:rsidRPr="00782B7D">
        <w:rPr>
          <w:b/>
        </w:rPr>
        <w:t>RAJONO</w:t>
      </w:r>
      <w:r w:rsidRPr="00782B7D">
        <w:t xml:space="preserve"> </w:t>
      </w:r>
      <w:r w:rsidRPr="00782B7D">
        <w:rPr>
          <w:b/>
        </w:rPr>
        <w:t>SAVIVALDYBĖS TERITORIJOJE ESANČIŲ KAPINIŲ SĄRAŠAS</w:t>
      </w:r>
    </w:p>
    <w:p w14:paraId="6829343E" w14:textId="77777777" w:rsidR="007B20B0" w:rsidRPr="00782B7D" w:rsidRDefault="007B20B0" w:rsidP="007B20B0">
      <w:pPr>
        <w:jc w:val="center"/>
        <w:rPr>
          <w:b/>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5"/>
        <w:gridCol w:w="2346"/>
        <w:gridCol w:w="2832"/>
        <w:gridCol w:w="1024"/>
        <w:gridCol w:w="2520"/>
        <w:gridCol w:w="1701"/>
        <w:gridCol w:w="3973"/>
      </w:tblGrid>
      <w:tr w:rsidR="007B20B0" w:rsidRPr="00AD26F5" w14:paraId="0E00428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FC61F4B" w14:textId="77777777" w:rsidR="007B20B0" w:rsidRPr="00AD26F5" w:rsidRDefault="007B20B0" w:rsidP="004E0093">
            <w:pPr>
              <w:jc w:val="center"/>
              <w:rPr>
                <w:sz w:val="22"/>
              </w:rPr>
            </w:pPr>
            <w:r w:rsidRPr="00AD26F5">
              <w:rPr>
                <w:sz w:val="22"/>
              </w:rPr>
              <w:t>Eil. Nr.</w:t>
            </w:r>
          </w:p>
        </w:tc>
        <w:tc>
          <w:tcPr>
            <w:tcW w:w="2346" w:type="dxa"/>
            <w:tcBorders>
              <w:top w:val="single" w:sz="4" w:space="0" w:color="auto"/>
              <w:left w:val="single" w:sz="4" w:space="0" w:color="auto"/>
              <w:bottom w:val="single" w:sz="4" w:space="0" w:color="auto"/>
              <w:right w:val="single" w:sz="4" w:space="0" w:color="auto"/>
            </w:tcBorders>
            <w:hideMark/>
          </w:tcPr>
          <w:p w14:paraId="3EAB41E2" w14:textId="77777777" w:rsidR="007B20B0" w:rsidRPr="00AD26F5" w:rsidRDefault="007B20B0" w:rsidP="004E0093">
            <w:pPr>
              <w:jc w:val="center"/>
              <w:rPr>
                <w:sz w:val="22"/>
              </w:rPr>
            </w:pPr>
            <w:r w:rsidRPr="00AD26F5">
              <w:rPr>
                <w:sz w:val="22"/>
              </w:rPr>
              <w:t>Kapinių pavadinimas (jeigu yra) ir kapinių vieta: gyvenamosios vietovės pavadinimas, seniūnijos (jeigu įsteigta) pavadinimas, adresas (jeigu yra) ar su kapinėmis besiribojančios gatvės (jeigu yra) pavadinimas (jeigu nėra kapinių adreso)</w:t>
            </w:r>
          </w:p>
        </w:tc>
        <w:tc>
          <w:tcPr>
            <w:tcW w:w="2832" w:type="dxa"/>
            <w:tcBorders>
              <w:top w:val="single" w:sz="4" w:space="0" w:color="auto"/>
              <w:left w:val="single" w:sz="4" w:space="0" w:color="auto"/>
              <w:bottom w:val="single" w:sz="4" w:space="0" w:color="auto"/>
              <w:right w:val="single" w:sz="4" w:space="0" w:color="auto"/>
            </w:tcBorders>
            <w:hideMark/>
          </w:tcPr>
          <w:p w14:paraId="4B0B5970" w14:textId="77777777" w:rsidR="007B20B0" w:rsidRPr="00AD26F5" w:rsidRDefault="007B20B0" w:rsidP="004E0093">
            <w:pPr>
              <w:jc w:val="center"/>
              <w:rPr>
                <w:sz w:val="22"/>
              </w:rPr>
            </w:pPr>
            <w:r w:rsidRPr="00AD26F5">
              <w:rPr>
                <w:sz w:val="22"/>
              </w:rPr>
              <w:t>Kapinių statusas ir sprendimo dėl kapinių statuso suteikimo priėmimo subjektas, data ir numeris</w:t>
            </w:r>
          </w:p>
        </w:tc>
        <w:tc>
          <w:tcPr>
            <w:tcW w:w="1024" w:type="dxa"/>
            <w:tcBorders>
              <w:top w:val="single" w:sz="4" w:space="0" w:color="auto"/>
              <w:left w:val="single" w:sz="4" w:space="0" w:color="auto"/>
              <w:bottom w:val="single" w:sz="4" w:space="0" w:color="auto"/>
              <w:right w:val="single" w:sz="4" w:space="0" w:color="auto"/>
            </w:tcBorders>
            <w:hideMark/>
          </w:tcPr>
          <w:p w14:paraId="0D72EB77" w14:textId="77777777" w:rsidR="007B20B0" w:rsidRPr="00AD26F5" w:rsidRDefault="007B20B0" w:rsidP="004E0093">
            <w:pPr>
              <w:jc w:val="center"/>
              <w:rPr>
                <w:sz w:val="22"/>
              </w:rPr>
            </w:pPr>
            <w:r w:rsidRPr="00AD26F5">
              <w:rPr>
                <w:sz w:val="22"/>
              </w:rPr>
              <w:t>Kapinių plotas, hektarais</w:t>
            </w:r>
          </w:p>
        </w:tc>
        <w:tc>
          <w:tcPr>
            <w:tcW w:w="2520" w:type="dxa"/>
            <w:tcBorders>
              <w:top w:val="single" w:sz="4" w:space="0" w:color="auto"/>
              <w:left w:val="single" w:sz="4" w:space="0" w:color="auto"/>
              <w:bottom w:val="single" w:sz="4" w:space="0" w:color="auto"/>
              <w:right w:val="single" w:sz="4" w:space="0" w:color="auto"/>
            </w:tcBorders>
            <w:hideMark/>
          </w:tcPr>
          <w:p w14:paraId="0CBFFC8A" w14:textId="77777777" w:rsidR="007B20B0" w:rsidRPr="00AD26F5" w:rsidRDefault="007B20B0" w:rsidP="004E0093">
            <w:pPr>
              <w:jc w:val="center"/>
              <w:rPr>
                <w:sz w:val="22"/>
              </w:rPr>
            </w:pPr>
            <w:r w:rsidRPr="00AD26F5">
              <w:rPr>
                <w:sz w:val="22"/>
              </w:rPr>
              <w:t>Žyma apie kapinių žemės sklypo registraciją Nekilnojamojo turto registre (įregistruotas / neįregistruotas). Jeigu įregistruotas, – registracijos data ir unikalus numeris</w:t>
            </w:r>
          </w:p>
        </w:tc>
        <w:tc>
          <w:tcPr>
            <w:tcW w:w="1701" w:type="dxa"/>
            <w:tcBorders>
              <w:top w:val="single" w:sz="4" w:space="0" w:color="auto"/>
              <w:left w:val="single" w:sz="4" w:space="0" w:color="auto"/>
              <w:bottom w:val="single" w:sz="4" w:space="0" w:color="auto"/>
              <w:right w:val="single" w:sz="4" w:space="0" w:color="auto"/>
            </w:tcBorders>
            <w:hideMark/>
          </w:tcPr>
          <w:p w14:paraId="3C47F879" w14:textId="77777777" w:rsidR="007B20B0" w:rsidRPr="00AD26F5" w:rsidRDefault="007B20B0" w:rsidP="004E0093">
            <w:pPr>
              <w:jc w:val="center"/>
              <w:rPr>
                <w:sz w:val="22"/>
              </w:rPr>
            </w:pPr>
            <w:r w:rsidRPr="00AD26F5">
              <w:rPr>
                <w:sz w:val="22"/>
              </w:rPr>
              <w:t>Žyma apie kapinių registraciją Kultūros vertybių registre (registruotos / neregistruotos). Jeigu registruotos, – unikalus kodas</w:t>
            </w:r>
          </w:p>
        </w:tc>
        <w:tc>
          <w:tcPr>
            <w:tcW w:w="3973" w:type="dxa"/>
            <w:tcBorders>
              <w:top w:val="single" w:sz="4" w:space="0" w:color="auto"/>
              <w:left w:val="single" w:sz="4" w:space="0" w:color="auto"/>
              <w:bottom w:val="single" w:sz="4" w:space="0" w:color="auto"/>
              <w:right w:val="single" w:sz="4" w:space="0" w:color="auto"/>
            </w:tcBorders>
            <w:hideMark/>
          </w:tcPr>
          <w:p w14:paraId="30141898" w14:textId="77777777" w:rsidR="007B20B0" w:rsidRPr="00AD26F5" w:rsidRDefault="007B20B0" w:rsidP="004E0093">
            <w:pPr>
              <w:jc w:val="center"/>
              <w:rPr>
                <w:sz w:val="22"/>
              </w:rPr>
            </w:pPr>
            <w:r w:rsidRPr="00AD26F5">
              <w:rPr>
                <w:sz w:val="22"/>
              </w:rPr>
              <w:t>Kapinių prižiūrėtojo vardas, pavardė, telefono numeris (jeigu prižiūrėtojas – fizinis asmuo) arba pavadinimas, buveinė, darbuotojų, į kuriuos galima kreiptis informacijos, vardai, pavardės ir telefono numeriai (jeigu prižiūrėtojas – juridinis asmuo ar kita organizacija)</w:t>
            </w:r>
          </w:p>
        </w:tc>
      </w:tr>
      <w:tr w:rsidR="007B20B0" w:rsidRPr="00AD26F5" w14:paraId="17AAA79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B042D0C" w14:textId="77777777" w:rsidR="007B20B0" w:rsidRPr="00AD26F5" w:rsidRDefault="007B20B0" w:rsidP="004E0093">
            <w:pPr>
              <w:jc w:val="center"/>
              <w:rPr>
                <w:sz w:val="22"/>
              </w:rPr>
            </w:pPr>
            <w:r w:rsidRPr="00AD26F5">
              <w:rPr>
                <w:sz w:val="22"/>
              </w:rPr>
              <w:t>1</w:t>
            </w:r>
          </w:p>
        </w:tc>
        <w:tc>
          <w:tcPr>
            <w:tcW w:w="2346" w:type="dxa"/>
            <w:tcBorders>
              <w:top w:val="single" w:sz="4" w:space="0" w:color="auto"/>
              <w:left w:val="single" w:sz="4" w:space="0" w:color="auto"/>
              <w:bottom w:val="single" w:sz="4" w:space="0" w:color="auto"/>
              <w:right w:val="single" w:sz="4" w:space="0" w:color="auto"/>
            </w:tcBorders>
            <w:hideMark/>
          </w:tcPr>
          <w:p w14:paraId="2A410B90" w14:textId="77777777" w:rsidR="007B20B0" w:rsidRPr="00AD26F5" w:rsidRDefault="007B20B0" w:rsidP="004E0093">
            <w:pPr>
              <w:jc w:val="center"/>
              <w:rPr>
                <w:sz w:val="22"/>
              </w:rPr>
            </w:pPr>
            <w:r w:rsidRPr="00AD26F5">
              <w:rPr>
                <w:sz w:val="22"/>
              </w:rPr>
              <w:t>2</w:t>
            </w:r>
          </w:p>
        </w:tc>
        <w:tc>
          <w:tcPr>
            <w:tcW w:w="2832" w:type="dxa"/>
            <w:tcBorders>
              <w:top w:val="single" w:sz="4" w:space="0" w:color="auto"/>
              <w:left w:val="single" w:sz="4" w:space="0" w:color="auto"/>
              <w:bottom w:val="single" w:sz="4" w:space="0" w:color="auto"/>
              <w:right w:val="single" w:sz="4" w:space="0" w:color="auto"/>
            </w:tcBorders>
            <w:hideMark/>
          </w:tcPr>
          <w:p w14:paraId="1C6563DD" w14:textId="77777777" w:rsidR="007B20B0" w:rsidRPr="00AD26F5" w:rsidRDefault="007B20B0" w:rsidP="004E0093">
            <w:pPr>
              <w:jc w:val="center"/>
              <w:rPr>
                <w:sz w:val="22"/>
              </w:rPr>
            </w:pPr>
            <w:r w:rsidRPr="00AD26F5">
              <w:rPr>
                <w:sz w:val="22"/>
              </w:rPr>
              <w:t>3</w:t>
            </w:r>
          </w:p>
        </w:tc>
        <w:tc>
          <w:tcPr>
            <w:tcW w:w="1024" w:type="dxa"/>
            <w:tcBorders>
              <w:top w:val="single" w:sz="4" w:space="0" w:color="auto"/>
              <w:left w:val="single" w:sz="4" w:space="0" w:color="auto"/>
              <w:bottom w:val="single" w:sz="4" w:space="0" w:color="auto"/>
              <w:right w:val="single" w:sz="4" w:space="0" w:color="auto"/>
            </w:tcBorders>
            <w:hideMark/>
          </w:tcPr>
          <w:p w14:paraId="78B4D2E0" w14:textId="77777777" w:rsidR="007B20B0" w:rsidRPr="00AD26F5" w:rsidRDefault="007B20B0" w:rsidP="004E0093">
            <w:pPr>
              <w:jc w:val="center"/>
              <w:rPr>
                <w:sz w:val="22"/>
              </w:rPr>
            </w:pPr>
            <w:r w:rsidRPr="00AD26F5">
              <w:rPr>
                <w:sz w:val="22"/>
              </w:rPr>
              <w:t>4</w:t>
            </w:r>
          </w:p>
        </w:tc>
        <w:tc>
          <w:tcPr>
            <w:tcW w:w="2520" w:type="dxa"/>
            <w:tcBorders>
              <w:top w:val="single" w:sz="4" w:space="0" w:color="auto"/>
              <w:left w:val="single" w:sz="4" w:space="0" w:color="auto"/>
              <w:bottom w:val="single" w:sz="4" w:space="0" w:color="auto"/>
              <w:right w:val="single" w:sz="4" w:space="0" w:color="auto"/>
            </w:tcBorders>
            <w:hideMark/>
          </w:tcPr>
          <w:p w14:paraId="4C0AC10D" w14:textId="77777777" w:rsidR="007B20B0" w:rsidRPr="00AD26F5" w:rsidRDefault="007B20B0" w:rsidP="004E0093">
            <w:pPr>
              <w:jc w:val="center"/>
              <w:rPr>
                <w:sz w:val="22"/>
              </w:rPr>
            </w:pPr>
            <w:r w:rsidRPr="00AD26F5">
              <w:rPr>
                <w:sz w:val="22"/>
              </w:rPr>
              <w:t>5</w:t>
            </w:r>
          </w:p>
        </w:tc>
        <w:tc>
          <w:tcPr>
            <w:tcW w:w="1701" w:type="dxa"/>
            <w:tcBorders>
              <w:top w:val="single" w:sz="4" w:space="0" w:color="auto"/>
              <w:left w:val="single" w:sz="4" w:space="0" w:color="auto"/>
              <w:bottom w:val="single" w:sz="4" w:space="0" w:color="auto"/>
              <w:right w:val="single" w:sz="4" w:space="0" w:color="auto"/>
            </w:tcBorders>
            <w:hideMark/>
          </w:tcPr>
          <w:p w14:paraId="539CFC4B" w14:textId="77777777" w:rsidR="007B20B0" w:rsidRPr="00AD26F5" w:rsidRDefault="007B20B0" w:rsidP="004E0093">
            <w:pPr>
              <w:tabs>
                <w:tab w:val="left" w:pos="1770"/>
              </w:tabs>
              <w:jc w:val="center"/>
              <w:rPr>
                <w:sz w:val="22"/>
              </w:rPr>
            </w:pPr>
            <w:r w:rsidRPr="00AD26F5">
              <w:rPr>
                <w:sz w:val="22"/>
              </w:rPr>
              <w:t>6</w:t>
            </w:r>
          </w:p>
        </w:tc>
        <w:tc>
          <w:tcPr>
            <w:tcW w:w="3973" w:type="dxa"/>
            <w:tcBorders>
              <w:top w:val="single" w:sz="4" w:space="0" w:color="auto"/>
              <w:left w:val="single" w:sz="4" w:space="0" w:color="auto"/>
              <w:bottom w:val="single" w:sz="4" w:space="0" w:color="auto"/>
              <w:right w:val="single" w:sz="4" w:space="0" w:color="auto"/>
            </w:tcBorders>
            <w:hideMark/>
          </w:tcPr>
          <w:p w14:paraId="4887AAA7" w14:textId="77777777" w:rsidR="007B20B0" w:rsidRPr="00AD26F5" w:rsidRDefault="007B20B0" w:rsidP="004E0093">
            <w:pPr>
              <w:jc w:val="center"/>
              <w:rPr>
                <w:sz w:val="22"/>
              </w:rPr>
            </w:pPr>
            <w:r w:rsidRPr="00AD26F5">
              <w:rPr>
                <w:sz w:val="22"/>
              </w:rPr>
              <w:t>7</w:t>
            </w:r>
          </w:p>
        </w:tc>
      </w:tr>
      <w:tr w:rsidR="007B20B0" w:rsidRPr="00AD26F5" w14:paraId="6402368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8EC9E1C" w14:textId="77777777" w:rsidR="007B20B0" w:rsidRPr="00AD26F5" w:rsidRDefault="007B20B0" w:rsidP="004E0093">
            <w:pPr>
              <w:jc w:val="center"/>
              <w:rPr>
                <w:sz w:val="22"/>
              </w:rPr>
            </w:pPr>
            <w:r w:rsidRPr="00AD26F5">
              <w:rPr>
                <w:sz w:val="22"/>
              </w:rPr>
              <w:t>1.</w:t>
            </w:r>
          </w:p>
        </w:tc>
        <w:tc>
          <w:tcPr>
            <w:tcW w:w="2346" w:type="dxa"/>
            <w:tcBorders>
              <w:top w:val="single" w:sz="4" w:space="0" w:color="auto"/>
              <w:left w:val="single" w:sz="4" w:space="0" w:color="auto"/>
              <w:bottom w:val="single" w:sz="4" w:space="0" w:color="auto"/>
              <w:right w:val="single" w:sz="4" w:space="0" w:color="auto"/>
            </w:tcBorders>
            <w:hideMark/>
          </w:tcPr>
          <w:p w14:paraId="787A3F82" w14:textId="77777777" w:rsidR="007B20B0" w:rsidRPr="00AD26F5" w:rsidRDefault="007B20B0" w:rsidP="004E0093">
            <w:pPr>
              <w:rPr>
                <w:szCs w:val="24"/>
              </w:rPr>
            </w:pPr>
            <w:r w:rsidRPr="00AD26F5">
              <w:rPr>
                <w:szCs w:val="24"/>
              </w:rPr>
              <w:t>Anykščių miesto senosios kapinės (Vilniaus g., Anykščiai )</w:t>
            </w:r>
          </w:p>
        </w:tc>
        <w:tc>
          <w:tcPr>
            <w:tcW w:w="2832" w:type="dxa"/>
            <w:tcBorders>
              <w:top w:val="single" w:sz="4" w:space="0" w:color="auto"/>
              <w:left w:val="single" w:sz="4" w:space="0" w:color="auto"/>
              <w:bottom w:val="single" w:sz="4" w:space="0" w:color="auto"/>
              <w:right w:val="single" w:sz="4" w:space="0" w:color="auto"/>
            </w:tcBorders>
            <w:hideMark/>
          </w:tcPr>
          <w:p w14:paraId="04E345EE" w14:textId="77777777" w:rsidR="007B20B0" w:rsidRPr="00AD26F5" w:rsidRDefault="007B20B0" w:rsidP="004E0093">
            <w:pPr>
              <w:rPr>
                <w:sz w:val="22"/>
              </w:rPr>
            </w:pPr>
            <w:r w:rsidRPr="00AD26F5">
              <w:rPr>
                <w:sz w:val="22"/>
              </w:rPr>
              <w:t>Riboto laidojimo</w:t>
            </w:r>
          </w:p>
          <w:p w14:paraId="1DFE7DED" w14:textId="77777777" w:rsidR="007B20B0" w:rsidRPr="00AD26F5" w:rsidRDefault="007B20B0" w:rsidP="004E0093">
            <w:pPr>
              <w:rPr>
                <w:sz w:val="22"/>
              </w:rPr>
            </w:pPr>
            <w:r w:rsidRPr="00AD26F5">
              <w:rPr>
                <w:sz w:val="22"/>
              </w:rPr>
              <w:t xml:space="preserve">Anykščių r. sav. tarybos 2013 m. gegužės 30 d. sprendimas </w:t>
            </w:r>
            <w:bookmarkStart w:id="1" w:name="n_0"/>
            <w:r w:rsidRPr="005F63A6">
              <w:rPr>
                <w:sz w:val="22"/>
              </w:rPr>
              <w:t>Nr.1-TS-185</w:t>
            </w:r>
            <w:bookmarkEnd w:id="1"/>
          </w:p>
        </w:tc>
        <w:tc>
          <w:tcPr>
            <w:tcW w:w="1024" w:type="dxa"/>
            <w:tcBorders>
              <w:top w:val="single" w:sz="4" w:space="0" w:color="auto"/>
              <w:left w:val="single" w:sz="4" w:space="0" w:color="auto"/>
              <w:bottom w:val="single" w:sz="4" w:space="0" w:color="auto"/>
              <w:right w:val="single" w:sz="4" w:space="0" w:color="auto"/>
            </w:tcBorders>
            <w:hideMark/>
          </w:tcPr>
          <w:p w14:paraId="4731A4FE" w14:textId="77777777" w:rsidR="007B20B0" w:rsidRDefault="007B20B0" w:rsidP="004E0093">
            <w:pPr>
              <w:jc w:val="center"/>
              <w:rPr>
                <w:strike/>
              </w:rPr>
            </w:pPr>
            <w:r w:rsidRPr="007B20B0">
              <w:rPr>
                <w:strike/>
              </w:rPr>
              <w:t>2,98</w:t>
            </w:r>
          </w:p>
          <w:p w14:paraId="1120658E" w14:textId="31AB910D" w:rsidR="007B20B0" w:rsidRPr="007B20B0" w:rsidRDefault="007B20B0" w:rsidP="004E0093">
            <w:pPr>
              <w:jc w:val="center"/>
              <w:rPr>
                <w:b/>
                <w:bCs/>
              </w:rPr>
            </w:pPr>
            <w:r>
              <w:rPr>
                <w:b/>
                <w:bCs/>
              </w:rPr>
              <w:t>4,7813</w:t>
            </w:r>
          </w:p>
          <w:p w14:paraId="56939171" w14:textId="77777777" w:rsidR="007B20B0" w:rsidRPr="00AD26F5" w:rsidRDefault="007B20B0" w:rsidP="004E0093">
            <w:pPr>
              <w:jc w:val="center"/>
              <w:rPr>
                <w:sz w:val="22"/>
              </w:rPr>
            </w:pPr>
          </w:p>
        </w:tc>
        <w:tc>
          <w:tcPr>
            <w:tcW w:w="2520" w:type="dxa"/>
            <w:tcBorders>
              <w:top w:val="single" w:sz="4" w:space="0" w:color="auto"/>
              <w:left w:val="single" w:sz="4" w:space="0" w:color="auto"/>
              <w:bottom w:val="single" w:sz="4" w:space="0" w:color="auto"/>
              <w:right w:val="single" w:sz="4" w:space="0" w:color="auto"/>
            </w:tcBorders>
            <w:hideMark/>
          </w:tcPr>
          <w:p w14:paraId="6A6658E5" w14:textId="77777777" w:rsidR="007B20B0" w:rsidRPr="007B20B0" w:rsidRDefault="007B20B0" w:rsidP="007B20B0">
            <w:pPr>
              <w:jc w:val="center"/>
              <w:rPr>
                <w:b/>
                <w:bCs/>
                <w:sz w:val="22"/>
                <w:szCs w:val="22"/>
              </w:rPr>
            </w:pPr>
            <w:r w:rsidRPr="007B20B0">
              <w:rPr>
                <w:b/>
                <w:bCs/>
                <w:sz w:val="22"/>
                <w:szCs w:val="22"/>
              </w:rPr>
              <w:t xml:space="preserve">Žemės sklypo unikalus </w:t>
            </w:r>
          </w:p>
          <w:p w14:paraId="736D34DC" w14:textId="77777777" w:rsidR="007B20B0" w:rsidRPr="007B20B0" w:rsidRDefault="007B20B0" w:rsidP="007B20B0">
            <w:pPr>
              <w:jc w:val="center"/>
              <w:rPr>
                <w:b/>
                <w:bCs/>
                <w:sz w:val="22"/>
                <w:szCs w:val="22"/>
              </w:rPr>
            </w:pPr>
            <w:r w:rsidRPr="007B20B0">
              <w:rPr>
                <w:b/>
                <w:bCs/>
                <w:sz w:val="22"/>
                <w:szCs w:val="22"/>
              </w:rPr>
              <w:t>Nr. 4400-6544-5022,</w:t>
            </w:r>
          </w:p>
          <w:p w14:paraId="763F8ED7" w14:textId="3F91DCCD" w:rsidR="007B20B0" w:rsidRPr="00AD26F5" w:rsidRDefault="007B20B0" w:rsidP="007B20B0">
            <w:pPr>
              <w:jc w:val="center"/>
              <w:rPr>
                <w:sz w:val="22"/>
              </w:rPr>
            </w:pPr>
            <w:r w:rsidRPr="007B20B0">
              <w:rPr>
                <w:b/>
                <w:bCs/>
                <w:sz w:val="22"/>
                <w:szCs w:val="22"/>
              </w:rPr>
              <w:t>2025-02-03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7F57B26E"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62652E8E" w14:textId="77777777" w:rsidR="007B20B0" w:rsidRPr="00AD26F5" w:rsidRDefault="007B20B0" w:rsidP="004E0093">
            <w:pPr>
              <w:rPr>
                <w:sz w:val="22"/>
              </w:rPr>
            </w:pPr>
            <w:r w:rsidRPr="00AD26F5">
              <w:rPr>
                <w:sz w:val="22"/>
              </w:rPr>
              <w:t xml:space="preserve">UAB Anykščių </w:t>
            </w:r>
          </w:p>
          <w:p w14:paraId="5EB7DC85" w14:textId="77777777" w:rsidR="007B20B0" w:rsidRPr="00AD26F5" w:rsidRDefault="007B20B0" w:rsidP="004E0093">
            <w:pPr>
              <w:rPr>
                <w:sz w:val="22"/>
              </w:rPr>
            </w:pPr>
            <w:r w:rsidRPr="00AD26F5">
              <w:rPr>
                <w:sz w:val="22"/>
              </w:rPr>
              <w:t>komunalinis ūkis</w:t>
            </w:r>
          </w:p>
          <w:p w14:paraId="4E93B97A" w14:textId="77777777" w:rsidR="007B20B0" w:rsidRPr="00AD26F5" w:rsidRDefault="007B20B0" w:rsidP="004E0093">
            <w:pPr>
              <w:rPr>
                <w:sz w:val="22"/>
              </w:rPr>
            </w:pPr>
            <w:r w:rsidRPr="00AD26F5">
              <w:rPr>
                <w:sz w:val="22"/>
              </w:rPr>
              <w:t>Gegužės g. 47</w:t>
            </w:r>
          </w:p>
          <w:p w14:paraId="143F4B06" w14:textId="77777777" w:rsidR="007B20B0" w:rsidRDefault="007B20B0" w:rsidP="004E0093">
            <w:pPr>
              <w:rPr>
                <w:sz w:val="22"/>
              </w:rPr>
            </w:pPr>
            <w:r w:rsidRPr="00AD26F5">
              <w:rPr>
                <w:sz w:val="22"/>
              </w:rPr>
              <w:t>29107 Anykščiai</w:t>
            </w:r>
          </w:p>
          <w:p w14:paraId="520FDD2F" w14:textId="6712E7AC" w:rsidR="0095475D" w:rsidRPr="00432A6E" w:rsidRDefault="0095475D" w:rsidP="004E0093">
            <w:pPr>
              <w:rPr>
                <w:sz w:val="22"/>
              </w:rPr>
            </w:pPr>
            <w:r w:rsidRPr="00432A6E">
              <w:rPr>
                <w:sz w:val="22"/>
              </w:rPr>
              <w:t>Padalinio vadovas Kęstutis Šermukšnis</w:t>
            </w:r>
          </w:p>
          <w:p w14:paraId="5B2DE684" w14:textId="77777777" w:rsidR="007B20B0" w:rsidRPr="00AD26F5" w:rsidRDefault="007B20B0" w:rsidP="004E0093">
            <w:pPr>
              <w:rPr>
                <w:sz w:val="22"/>
              </w:rPr>
            </w:pPr>
            <w:r w:rsidRPr="00AD26F5">
              <w:rPr>
                <w:sz w:val="22"/>
              </w:rPr>
              <w:t>tel. (</w:t>
            </w:r>
            <w:r>
              <w:rPr>
                <w:sz w:val="22"/>
              </w:rPr>
              <w:t xml:space="preserve">0 </w:t>
            </w:r>
            <w:r w:rsidRPr="00AD26F5">
              <w:rPr>
                <w:sz w:val="22"/>
              </w:rPr>
              <w:t>381) 42687</w:t>
            </w:r>
          </w:p>
          <w:p w14:paraId="0AF13EC8" w14:textId="77777777" w:rsidR="007B20B0" w:rsidRPr="00AD26F5" w:rsidRDefault="007B20B0" w:rsidP="004E0093">
            <w:pPr>
              <w:rPr>
                <w:sz w:val="22"/>
              </w:rPr>
            </w:pPr>
            <w:r w:rsidRPr="00AD26F5">
              <w:rPr>
                <w:sz w:val="22"/>
              </w:rPr>
              <w:t xml:space="preserve">el. p. </w:t>
            </w:r>
            <w:hyperlink r:id="rId44" w:history="1">
              <w:r w:rsidRPr="00AD26F5">
                <w:rPr>
                  <w:rStyle w:val="Hipersaitas"/>
                  <w:color w:val="auto"/>
                  <w:szCs w:val="24"/>
                </w:rPr>
                <w:t>info@anykom.lt</w:t>
              </w:r>
            </w:hyperlink>
          </w:p>
        </w:tc>
      </w:tr>
      <w:tr w:rsidR="007B20B0" w:rsidRPr="00AD26F5" w14:paraId="5E402C2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3F3AC65" w14:textId="77777777" w:rsidR="007B20B0" w:rsidRPr="00AD26F5" w:rsidRDefault="007B20B0" w:rsidP="004E0093">
            <w:pPr>
              <w:jc w:val="center"/>
              <w:rPr>
                <w:sz w:val="22"/>
              </w:rPr>
            </w:pPr>
            <w:r w:rsidRPr="00AD26F5">
              <w:rPr>
                <w:sz w:val="22"/>
              </w:rPr>
              <w:t>2.</w:t>
            </w:r>
          </w:p>
        </w:tc>
        <w:tc>
          <w:tcPr>
            <w:tcW w:w="2346" w:type="dxa"/>
            <w:tcBorders>
              <w:top w:val="single" w:sz="4" w:space="0" w:color="auto"/>
              <w:left w:val="single" w:sz="4" w:space="0" w:color="auto"/>
              <w:bottom w:val="single" w:sz="4" w:space="0" w:color="auto"/>
              <w:right w:val="single" w:sz="4" w:space="0" w:color="auto"/>
            </w:tcBorders>
            <w:hideMark/>
          </w:tcPr>
          <w:p w14:paraId="76296B1E" w14:textId="77777777" w:rsidR="007B20B0" w:rsidRPr="00AD26F5" w:rsidRDefault="007B20B0" w:rsidP="004E0093">
            <w:pPr>
              <w:rPr>
                <w:sz w:val="22"/>
              </w:rPr>
            </w:pPr>
            <w:r w:rsidRPr="00AD26F5">
              <w:t xml:space="preserve">Anykščių miesto naujosios kapinės (Jurzdiko k. 2, Anykščių sen.) </w:t>
            </w:r>
          </w:p>
        </w:tc>
        <w:tc>
          <w:tcPr>
            <w:tcW w:w="2832" w:type="dxa"/>
            <w:tcBorders>
              <w:top w:val="single" w:sz="4" w:space="0" w:color="auto"/>
              <w:left w:val="single" w:sz="4" w:space="0" w:color="auto"/>
              <w:bottom w:val="single" w:sz="4" w:space="0" w:color="auto"/>
              <w:right w:val="single" w:sz="4" w:space="0" w:color="auto"/>
            </w:tcBorders>
            <w:hideMark/>
          </w:tcPr>
          <w:p w14:paraId="2DFF423B" w14:textId="77777777" w:rsidR="007B20B0" w:rsidRPr="00AD26F5" w:rsidRDefault="007B20B0" w:rsidP="004E0093">
            <w:pPr>
              <w:rPr>
                <w:sz w:val="22"/>
              </w:rPr>
            </w:pPr>
            <w:r w:rsidRPr="00AD26F5">
              <w:rPr>
                <w:sz w:val="22"/>
              </w:rPr>
              <w:t>Veikiančios</w:t>
            </w:r>
          </w:p>
          <w:p w14:paraId="349C8D4D" w14:textId="77777777" w:rsidR="007B20B0" w:rsidRPr="00AD26F5" w:rsidRDefault="007B20B0" w:rsidP="004E0093">
            <w:pPr>
              <w:rPr>
                <w:sz w:val="22"/>
              </w:rPr>
            </w:pPr>
            <w:r w:rsidRPr="00AD26F5">
              <w:rPr>
                <w:sz w:val="22"/>
              </w:rPr>
              <w:t xml:space="preserve">Anykščių r. sav. tarybos 2013 m. gegužės 30 d. sprendimas </w:t>
            </w:r>
            <w:bookmarkStart w:id="2" w:name="n_1"/>
            <w:r w:rsidRPr="005F63A6">
              <w:rPr>
                <w:sz w:val="22"/>
              </w:rPr>
              <w:t>Nr.1-TS-185</w:t>
            </w:r>
            <w:bookmarkEnd w:id="2"/>
          </w:p>
        </w:tc>
        <w:tc>
          <w:tcPr>
            <w:tcW w:w="1024" w:type="dxa"/>
            <w:tcBorders>
              <w:top w:val="single" w:sz="4" w:space="0" w:color="auto"/>
              <w:left w:val="single" w:sz="4" w:space="0" w:color="auto"/>
              <w:bottom w:val="single" w:sz="4" w:space="0" w:color="auto"/>
              <w:right w:val="single" w:sz="4" w:space="0" w:color="auto"/>
            </w:tcBorders>
            <w:hideMark/>
          </w:tcPr>
          <w:p w14:paraId="74E5A1D4" w14:textId="77777777" w:rsidR="007B20B0" w:rsidRPr="00AD26F5" w:rsidRDefault="007B20B0" w:rsidP="004E0093">
            <w:pPr>
              <w:jc w:val="center"/>
              <w:rPr>
                <w:sz w:val="22"/>
              </w:rPr>
            </w:pPr>
            <w:r w:rsidRPr="00AD26F5">
              <w:t>3,8276</w:t>
            </w:r>
          </w:p>
        </w:tc>
        <w:tc>
          <w:tcPr>
            <w:tcW w:w="2520" w:type="dxa"/>
            <w:tcBorders>
              <w:top w:val="single" w:sz="4" w:space="0" w:color="auto"/>
              <w:left w:val="single" w:sz="4" w:space="0" w:color="auto"/>
              <w:bottom w:val="single" w:sz="4" w:space="0" w:color="auto"/>
              <w:right w:val="single" w:sz="4" w:space="0" w:color="auto"/>
            </w:tcBorders>
            <w:hideMark/>
          </w:tcPr>
          <w:p w14:paraId="287E4092" w14:textId="77777777" w:rsidR="007B20B0" w:rsidRPr="00AD26F5" w:rsidRDefault="007B20B0" w:rsidP="004E0093">
            <w:pPr>
              <w:jc w:val="center"/>
              <w:rPr>
                <w:sz w:val="22"/>
              </w:rPr>
            </w:pPr>
            <w:r w:rsidRPr="00AD26F5">
              <w:rPr>
                <w:sz w:val="22"/>
              </w:rPr>
              <w:t xml:space="preserve">Žemės sklypo unikalus </w:t>
            </w:r>
          </w:p>
          <w:p w14:paraId="0E7FF2F0" w14:textId="77777777" w:rsidR="007B20B0" w:rsidRPr="00AD26F5" w:rsidRDefault="007B20B0" w:rsidP="004E0093">
            <w:pPr>
              <w:jc w:val="center"/>
              <w:rPr>
                <w:sz w:val="22"/>
              </w:rPr>
            </w:pPr>
            <w:r w:rsidRPr="00AD26F5">
              <w:rPr>
                <w:sz w:val="22"/>
              </w:rPr>
              <w:t>Nr. 4400-4378-4030,</w:t>
            </w:r>
          </w:p>
          <w:p w14:paraId="5D97A91E" w14:textId="77777777" w:rsidR="007B20B0" w:rsidRPr="00AD26F5" w:rsidRDefault="007B20B0" w:rsidP="004E0093">
            <w:pPr>
              <w:jc w:val="center"/>
              <w:rPr>
                <w:sz w:val="22"/>
              </w:rPr>
            </w:pPr>
            <w:r w:rsidRPr="00AD26F5">
              <w:rPr>
                <w:sz w:val="22"/>
              </w:rPr>
              <w:t>2016-11-14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E3FCC20"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1086B481" w14:textId="77777777" w:rsidR="007B20B0" w:rsidRPr="00AD26F5" w:rsidRDefault="007B20B0" w:rsidP="004E0093">
            <w:pPr>
              <w:rPr>
                <w:sz w:val="22"/>
              </w:rPr>
            </w:pPr>
            <w:r w:rsidRPr="00AD26F5">
              <w:rPr>
                <w:sz w:val="22"/>
              </w:rPr>
              <w:t>UAB Anykščių komunalinis ūkis</w:t>
            </w:r>
          </w:p>
          <w:p w14:paraId="1AC77A47" w14:textId="77777777" w:rsidR="007B20B0" w:rsidRPr="00AD26F5" w:rsidRDefault="007B20B0" w:rsidP="004E0093">
            <w:pPr>
              <w:rPr>
                <w:sz w:val="22"/>
              </w:rPr>
            </w:pPr>
            <w:r w:rsidRPr="00AD26F5">
              <w:rPr>
                <w:sz w:val="22"/>
              </w:rPr>
              <w:t>Gegužės g. 47</w:t>
            </w:r>
          </w:p>
          <w:p w14:paraId="71AABF38" w14:textId="77777777" w:rsidR="007B20B0" w:rsidRDefault="007B20B0" w:rsidP="004E0093">
            <w:pPr>
              <w:rPr>
                <w:sz w:val="22"/>
              </w:rPr>
            </w:pPr>
            <w:r w:rsidRPr="00AD26F5">
              <w:rPr>
                <w:sz w:val="22"/>
              </w:rPr>
              <w:t>29107 Anykščiai</w:t>
            </w:r>
          </w:p>
          <w:p w14:paraId="731514DA" w14:textId="298C4CB8" w:rsidR="0095475D" w:rsidRPr="00432A6E" w:rsidRDefault="0095475D" w:rsidP="004E0093">
            <w:pPr>
              <w:rPr>
                <w:sz w:val="22"/>
              </w:rPr>
            </w:pPr>
            <w:r w:rsidRPr="00432A6E">
              <w:rPr>
                <w:sz w:val="22"/>
              </w:rPr>
              <w:t>Padalinio vadovas Kęstutis Šermukšnis</w:t>
            </w:r>
          </w:p>
          <w:p w14:paraId="6DDD9716" w14:textId="4CA9D3F4" w:rsidR="007B20B0" w:rsidRPr="00AD26F5" w:rsidRDefault="007B20B0" w:rsidP="004E0093">
            <w:pPr>
              <w:rPr>
                <w:sz w:val="22"/>
              </w:rPr>
            </w:pPr>
            <w:r w:rsidRPr="00AD26F5">
              <w:rPr>
                <w:sz w:val="22"/>
              </w:rPr>
              <w:t>tel. (</w:t>
            </w:r>
            <w:r>
              <w:rPr>
                <w:sz w:val="22"/>
              </w:rPr>
              <w:t>0</w:t>
            </w:r>
            <w:r w:rsidRPr="00AD26F5">
              <w:rPr>
                <w:sz w:val="22"/>
              </w:rPr>
              <w:t xml:space="preserve"> 381) 42687</w:t>
            </w:r>
          </w:p>
          <w:p w14:paraId="68FA1D3A" w14:textId="77777777" w:rsidR="007B20B0" w:rsidRPr="00AD26F5" w:rsidRDefault="007B20B0" w:rsidP="004E0093">
            <w:pPr>
              <w:rPr>
                <w:sz w:val="22"/>
              </w:rPr>
            </w:pPr>
            <w:r w:rsidRPr="00AD26F5">
              <w:rPr>
                <w:sz w:val="22"/>
              </w:rPr>
              <w:t xml:space="preserve">el. p. </w:t>
            </w:r>
            <w:hyperlink r:id="rId45" w:history="1">
              <w:r w:rsidRPr="00AD26F5">
                <w:rPr>
                  <w:rStyle w:val="Hipersaitas"/>
                  <w:color w:val="auto"/>
                  <w:szCs w:val="24"/>
                </w:rPr>
                <w:t>info@anykom.lt</w:t>
              </w:r>
            </w:hyperlink>
          </w:p>
        </w:tc>
      </w:tr>
      <w:tr w:rsidR="007B20B0" w:rsidRPr="00AD26F5" w14:paraId="5C2CA21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EEBF96A" w14:textId="77777777" w:rsidR="007B20B0" w:rsidRPr="00AD26F5" w:rsidRDefault="007B20B0" w:rsidP="004E0093">
            <w:pPr>
              <w:jc w:val="center"/>
              <w:rPr>
                <w:sz w:val="22"/>
              </w:rPr>
            </w:pPr>
            <w:r w:rsidRPr="00AD26F5">
              <w:rPr>
                <w:sz w:val="22"/>
              </w:rPr>
              <w:lastRenderedPageBreak/>
              <w:t>3.</w:t>
            </w:r>
          </w:p>
        </w:tc>
        <w:tc>
          <w:tcPr>
            <w:tcW w:w="2346" w:type="dxa"/>
            <w:tcBorders>
              <w:top w:val="single" w:sz="4" w:space="0" w:color="auto"/>
              <w:left w:val="single" w:sz="4" w:space="0" w:color="auto"/>
              <w:bottom w:val="single" w:sz="4" w:space="0" w:color="auto"/>
              <w:right w:val="single" w:sz="4" w:space="0" w:color="auto"/>
            </w:tcBorders>
            <w:hideMark/>
          </w:tcPr>
          <w:p w14:paraId="1DCC3864" w14:textId="77777777" w:rsidR="007B20B0" w:rsidRPr="00AD26F5" w:rsidRDefault="007B20B0" w:rsidP="004E0093">
            <w:r w:rsidRPr="00AD26F5">
              <w:t xml:space="preserve">Anykščių senosios žydų kapinės </w:t>
            </w:r>
          </w:p>
          <w:p w14:paraId="3E9C28D9" w14:textId="77777777" w:rsidR="007B20B0" w:rsidRPr="00AD26F5" w:rsidRDefault="007B20B0" w:rsidP="004E0093">
            <w:pPr>
              <w:rPr>
                <w:sz w:val="22"/>
              </w:rPr>
            </w:pPr>
            <w:r w:rsidRPr="00AD26F5">
              <w:t xml:space="preserve">( Kęstučio g., Anykščiai) </w:t>
            </w:r>
          </w:p>
        </w:tc>
        <w:tc>
          <w:tcPr>
            <w:tcW w:w="2832" w:type="dxa"/>
            <w:tcBorders>
              <w:top w:val="single" w:sz="4" w:space="0" w:color="auto"/>
              <w:left w:val="single" w:sz="4" w:space="0" w:color="auto"/>
              <w:bottom w:val="single" w:sz="4" w:space="0" w:color="auto"/>
              <w:right w:val="single" w:sz="4" w:space="0" w:color="auto"/>
            </w:tcBorders>
            <w:hideMark/>
          </w:tcPr>
          <w:p w14:paraId="07D7E27B" w14:textId="77777777" w:rsidR="007B20B0" w:rsidRPr="00AD26F5" w:rsidRDefault="007B20B0" w:rsidP="004E0093">
            <w:pPr>
              <w:rPr>
                <w:sz w:val="22"/>
              </w:rPr>
            </w:pPr>
            <w:r w:rsidRPr="00AD26F5">
              <w:rPr>
                <w:sz w:val="22"/>
              </w:rPr>
              <w:t>Neveikiančios</w:t>
            </w:r>
          </w:p>
          <w:p w14:paraId="00182D67" w14:textId="77777777" w:rsidR="007B20B0" w:rsidRPr="00AD26F5" w:rsidRDefault="007B20B0" w:rsidP="004E0093">
            <w:pPr>
              <w:rPr>
                <w:sz w:val="22"/>
              </w:rPr>
            </w:pPr>
            <w:r w:rsidRPr="00AD26F5">
              <w:rPr>
                <w:sz w:val="22"/>
              </w:rPr>
              <w:t xml:space="preserve">Anykščių r. sav. tarybos 2013 m. gegužės 30 d. sprendimas </w:t>
            </w:r>
            <w:bookmarkStart w:id="3" w:name="n_2"/>
            <w:r w:rsidRPr="005F63A6">
              <w:rPr>
                <w:sz w:val="22"/>
              </w:rPr>
              <w:t>Nr.1-TS-185</w:t>
            </w:r>
            <w:bookmarkEnd w:id="3"/>
          </w:p>
        </w:tc>
        <w:tc>
          <w:tcPr>
            <w:tcW w:w="1024" w:type="dxa"/>
            <w:tcBorders>
              <w:top w:val="single" w:sz="4" w:space="0" w:color="auto"/>
              <w:left w:val="single" w:sz="4" w:space="0" w:color="auto"/>
              <w:bottom w:val="single" w:sz="4" w:space="0" w:color="auto"/>
              <w:right w:val="single" w:sz="4" w:space="0" w:color="auto"/>
            </w:tcBorders>
            <w:hideMark/>
          </w:tcPr>
          <w:p w14:paraId="3A927C0B" w14:textId="77777777" w:rsidR="007B20B0" w:rsidRPr="00AD26F5" w:rsidRDefault="007B20B0" w:rsidP="004E0093">
            <w:pPr>
              <w:jc w:val="center"/>
              <w:rPr>
                <w:sz w:val="22"/>
              </w:rPr>
            </w:pPr>
            <w:r w:rsidRPr="00AD26F5">
              <w:rPr>
                <w:sz w:val="22"/>
              </w:rPr>
              <w:t>2,1978</w:t>
            </w:r>
          </w:p>
        </w:tc>
        <w:tc>
          <w:tcPr>
            <w:tcW w:w="2520" w:type="dxa"/>
            <w:tcBorders>
              <w:top w:val="single" w:sz="4" w:space="0" w:color="auto"/>
              <w:left w:val="single" w:sz="4" w:space="0" w:color="auto"/>
              <w:bottom w:val="single" w:sz="4" w:space="0" w:color="auto"/>
              <w:right w:val="single" w:sz="4" w:space="0" w:color="auto"/>
            </w:tcBorders>
            <w:hideMark/>
          </w:tcPr>
          <w:p w14:paraId="20AD919C" w14:textId="77777777" w:rsidR="007B20B0" w:rsidRPr="00AD26F5" w:rsidRDefault="007B20B0" w:rsidP="004E0093">
            <w:pPr>
              <w:jc w:val="center"/>
              <w:rPr>
                <w:sz w:val="22"/>
              </w:rPr>
            </w:pPr>
            <w:r w:rsidRPr="00AD26F5">
              <w:rPr>
                <w:sz w:val="22"/>
              </w:rPr>
              <w:t>Žemės sklypo unikalus</w:t>
            </w:r>
          </w:p>
          <w:p w14:paraId="3DB7C618" w14:textId="77777777" w:rsidR="007B20B0" w:rsidRPr="00AD26F5" w:rsidRDefault="007B20B0" w:rsidP="004E0093">
            <w:pPr>
              <w:jc w:val="center"/>
              <w:rPr>
                <w:sz w:val="22"/>
              </w:rPr>
            </w:pPr>
            <w:r w:rsidRPr="00AD26F5">
              <w:rPr>
                <w:sz w:val="22"/>
              </w:rPr>
              <w:t xml:space="preserve"> Nr. 4400-4644-9049,</w:t>
            </w:r>
          </w:p>
          <w:p w14:paraId="4E3757F1" w14:textId="77777777" w:rsidR="007B20B0" w:rsidRPr="00AD26F5" w:rsidRDefault="007B20B0" w:rsidP="004E0093">
            <w:pPr>
              <w:jc w:val="center"/>
              <w:rPr>
                <w:sz w:val="22"/>
              </w:rPr>
            </w:pPr>
            <w:r w:rsidRPr="00AD26F5">
              <w:rPr>
                <w:sz w:val="22"/>
              </w:rPr>
              <w:t>2017-07-07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3C358E7E" w14:textId="77777777" w:rsidR="007B20B0" w:rsidRPr="00AD26F5" w:rsidRDefault="007B20B0" w:rsidP="004E0093">
            <w:pPr>
              <w:jc w:val="center"/>
              <w:rPr>
                <w:sz w:val="22"/>
              </w:rPr>
            </w:pPr>
            <w:r w:rsidRPr="00AD26F5">
              <w:rPr>
                <w:sz w:val="22"/>
              </w:rPr>
              <w:t>unikalus kodas 11953</w:t>
            </w:r>
          </w:p>
        </w:tc>
        <w:tc>
          <w:tcPr>
            <w:tcW w:w="3973" w:type="dxa"/>
            <w:tcBorders>
              <w:top w:val="single" w:sz="4" w:space="0" w:color="auto"/>
              <w:left w:val="single" w:sz="4" w:space="0" w:color="auto"/>
              <w:bottom w:val="single" w:sz="4" w:space="0" w:color="auto"/>
              <w:right w:val="single" w:sz="4" w:space="0" w:color="auto"/>
            </w:tcBorders>
            <w:hideMark/>
          </w:tcPr>
          <w:p w14:paraId="6DA85EB9" w14:textId="77777777" w:rsidR="007B20B0" w:rsidRPr="00AD26F5" w:rsidRDefault="007B20B0" w:rsidP="004E0093">
            <w:pPr>
              <w:rPr>
                <w:sz w:val="22"/>
              </w:rPr>
            </w:pPr>
            <w:r w:rsidRPr="00AD26F5">
              <w:rPr>
                <w:sz w:val="22"/>
              </w:rPr>
              <w:t xml:space="preserve">UAB Anykščių </w:t>
            </w:r>
          </w:p>
          <w:p w14:paraId="6F46CF13" w14:textId="77777777" w:rsidR="007B20B0" w:rsidRPr="00AD26F5" w:rsidRDefault="007B20B0" w:rsidP="004E0093">
            <w:pPr>
              <w:rPr>
                <w:sz w:val="22"/>
              </w:rPr>
            </w:pPr>
            <w:r w:rsidRPr="00AD26F5">
              <w:rPr>
                <w:sz w:val="22"/>
              </w:rPr>
              <w:t>komunalinis ūkis</w:t>
            </w:r>
          </w:p>
          <w:p w14:paraId="0A82ED17" w14:textId="77777777" w:rsidR="007B20B0" w:rsidRPr="00AD26F5" w:rsidRDefault="007B20B0" w:rsidP="004E0093">
            <w:pPr>
              <w:rPr>
                <w:sz w:val="22"/>
              </w:rPr>
            </w:pPr>
            <w:r w:rsidRPr="00AD26F5">
              <w:rPr>
                <w:sz w:val="22"/>
              </w:rPr>
              <w:t>Gegužės g. 47</w:t>
            </w:r>
          </w:p>
          <w:p w14:paraId="5BCE2F18" w14:textId="77777777" w:rsidR="007B20B0" w:rsidRPr="00AD26F5" w:rsidRDefault="007B20B0" w:rsidP="004E0093">
            <w:pPr>
              <w:rPr>
                <w:sz w:val="22"/>
              </w:rPr>
            </w:pPr>
            <w:r w:rsidRPr="00AD26F5">
              <w:rPr>
                <w:sz w:val="22"/>
              </w:rPr>
              <w:t>29107 Anykščiai</w:t>
            </w:r>
          </w:p>
          <w:p w14:paraId="0FF19E36" w14:textId="77777777" w:rsidR="007B20B0" w:rsidRPr="00432A6E" w:rsidRDefault="007B20B0" w:rsidP="004E0093">
            <w:pPr>
              <w:rPr>
                <w:sz w:val="22"/>
              </w:rPr>
            </w:pPr>
            <w:r w:rsidRPr="00432A6E">
              <w:rPr>
                <w:sz w:val="22"/>
              </w:rPr>
              <w:t>Padalinio vadovas Kęstutis Šermukšnis</w:t>
            </w:r>
          </w:p>
          <w:p w14:paraId="434F4613" w14:textId="51A30511" w:rsidR="007B20B0" w:rsidRPr="00AD26F5" w:rsidRDefault="007B20B0" w:rsidP="004E0093">
            <w:pPr>
              <w:rPr>
                <w:sz w:val="22"/>
              </w:rPr>
            </w:pPr>
            <w:r w:rsidRPr="00AD26F5">
              <w:rPr>
                <w:sz w:val="22"/>
              </w:rPr>
              <w:t>tel. (</w:t>
            </w:r>
            <w:r w:rsidR="00076F8E">
              <w:rPr>
                <w:sz w:val="22"/>
              </w:rPr>
              <w:t>0</w:t>
            </w:r>
            <w:r w:rsidRPr="00AD26F5">
              <w:rPr>
                <w:sz w:val="22"/>
              </w:rPr>
              <w:t xml:space="preserve"> 381) 42687</w:t>
            </w:r>
          </w:p>
          <w:p w14:paraId="5340132E" w14:textId="77777777" w:rsidR="007B20B0" w:rsidRPr="00AD26F5" w:rsidRDefault="007B20B0" w:rsidP="004E0093">
            <w:pPr>
              <w:rPr>
                <w:sz w:val="22"/>
              </w:rPr>
            </w:pPr>
            <w:r w:rsidRPr="00AD26F5">
              <w:rPr>
                <w:sz w:val="22"/>
              </w:rPr>
              <w:t xml:space="preserve">el. p. </w:t>
            </w:r>
            <w:hyperlink r:id="rId46" w:history="1">
              <w:r w:rsidRPr="00AD26F5">
                <w:rPr>
                  <w:rStyle w:val="Hipersaitas"/>
                  <w:color w:val="auto"/>
                  <w:szCs w:val="24"/>
                </w:rPr>
                <w:t>info@anykom.lt</w:t>
              </w:r>
            </w:hyperlink>
          </w:p>
        </w:tc>
      </w:tr>
      <w:tr w:rsidR="007B20B0" w:rsidRPr="00AD26F5" w14:paraId="0785D36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753A9D8" w14:textId="77777777" w:rsidR="007B20B0" w:rsidRPr="00AD26F5" w:rsidRDefault="007B20B0" w:rsidP="004E0093">
            <w:pPr>
              <w:jc w:val="center"/>
              <w:rPr>
                <w:sz w:val="22"/>
              </w:rPr>
            </w:pPr>
            <w:r w:rsidRPr="00AD26F5">
              <w:rPr>
                <w:sz w:val="22"/>
              </w:rPr>
              <w:t>4.</w:t>
            </w:r>
          </w:p>
        </w:tc>
        <w:tc>
          <w:tcPr>
            <w:tcW w:w="2346" w:type="dxa"/>
            <w:tcBorders>
              <w:top w:val="single" w:sz="4" w:space="0" w:color="auto"/>
              <w:left w:val="single" w:sz="4" w:space="0" w:color="auto"/>
              <w:bottom w:val="single" w:sz="4" w:space="0" w:color="auto"/>
              <w:right w:val="single" w:sz="4" w:space="0" w:color="auto"/>
            </w:tcBorders>
            <w:hideMark/>
          </w:tcPr>
          <w:p w14:paraId="1FA79A9D" w14:textId="77777777" w:rsidR="007B20B0" w:rsidRPr="00AD26F5" w:rsidRDefault="007B20B0" w:rsidP="004E0093">
            <w:pPr>
              <w:rPr>
                <w:sz w:val="22"/>
              </w:rPr>
            </w:pPr>
            <w:r w:rsidRPr="00AD26F5">
              <w:t xml:space="preserve">Antrojo pasaulinio karo Sovietų Sąjungos karių kapinės (Vilniaus g., Anykščiai ) </w:t>
            </w:r>
          </w:p>
        </w:tc>
        <w:tc>
          <w:tcPr>
            <w:tcW w:w="2832" w:type="dxa"/>
            <w:tcBorders>
              <w:top w:val="single" w:sz="4" w:space="0" w:color="auto"/>
              <w:left w:val="single" w:sz="4" w:space="0" w:color="auto"/>
              <w:bottom w:val="single" w:sz="4" w:space="0" w:color="auto"/>
              <w:right w:val="single" w:sz="4" w:space="0" w:color="auto"/>
            </w:tcBorders>
            <w:hideMark/>
          </w:tcPr>
          <w:p w14:paraId="7BE33606" w14:textId="77777777" w:rsidR="007B20B0" w:rsidRPr="00AD26F5" w:rsidRDefault="007B20B0" w:rsidP="004E0093">
            <w:pPr>
              <w:rPr>
                <w:sz w:val="22"/>
              </w:rPr>
            </w:pPr>
            <w:r w:rsidRPr="00AD26F5">
              <w:rPr>
                <w:sz w:val="22"/>
              </w:rPr>
              <w:t>Neveikiančios</w:t>
            </w:r>
          </w:p>
          <w:p w14:paraId="569C7ED6" w14:textId="77777777" w:rsidR="007B20B0" w:rsidRPr="00AD26F5" w:rsidRDefault="007B20B0" w:rsidP="004E0093">
            <w:pPr>
              <w:rPr>
                <w:sz w:val="22"/>
              </w:rPr>
            </w:pPr>
            <w:r w:rsidRPr="00AD26F5">
              <w:rPr>
                <w:sz w:val="22"/>
              </w:rPr>
              <w:t xml:space="preserve">Anykščių r. sav. tarybos 2013 m. gegužės 30 d. sprendimas </w:t>
            </w:r>
            <w:bookmarkStart w:id="4" w:name="n_3"/>
            <w:r w:rsidRPr="005F63A6">
              <w:rPr>
                <w:sz w:val="22"/>
              </w:rPr>
              <w:t>Nr.1-TS-185</w:t>
            </w:r>
            <w:bookmarkEnd w:id="4"/>
          </w:p>
        </w:tc>
        <w:tc>
          <w:tcPr>
            <w:tcW w:w="1024" w:type="dxa"/>
            <w:tcBorders>
              <w:top w:val="single" w:sz="4" w:space="0" w:color="auto"/>
              <w:left w:val="single" w:sz="4" w:space="0" w:color="auto"/>
              <w:bottom w:val="single" w:sz="4" w:space="0" w:color="auto"/>
              <w:right w:val="single" w:sz="4" w:space="0" w:color="auto"/>
            </w:tcBorders>
            <w:hideMark/>
          </w:tcPr>
          <w:p w14:paraId="4CBABEEB" w14:textId="77777777" w:rsidR="007B20B0" w:rsidRPr="00AD26F5" w:rsidRDefault="007B20B0" w:rsidP="004E0093">
            <w:pPr>
              <w:jc w:val="center"/>
              <w:rPr>
                <w:sz w:val="22"/>
              </w:rPr>
            </w:pPr>
            <w:r w:rsidRPr="00AD26F5">
              <w:rPr>
                <w:sz w:val="22"/>
              </w:rPr>
              <w:t>0,2088</w:t>
            </w:r>
          </w:p>
        </w:tc>
        <w:tc>
          <w:tcPr>
            <w:tcW w:w="2520" w:type="dxa"/>
            <w:tcBorders>
              <w:top w:val="single" w:sz="4" w:space="0" w:color="auto"/>
              <w:left w:val="single" w:sz="4" w:space="0" w:color="auto"/>
              <w:bottom w:val="single" w:sz="4" w:space="0" w:color="auto"/>
              <w:right w:val="single" w:sz="4" w:space="0" w:color="auto"/>
            </w:tcBorders>
            <w:hideMark/>
          </w:tcPr>
          <w:p w14:paraId="333B1BC8" w14:textId="77777777" w:rsidR="007B20B0" w:rsidRPr="00AD26F5" w:rsidRDefault="007B20B0" w:rsidP="004E0093">
            <w:pPr>
              <w:jc w:val="center"/>
              <w:rPr>
                <w:sz w:val="22"/>
              </w:rPr>
            </w:pPr>
            <w:r w:rsidRPr="00AD26F5">
              <w:rPr>
                <w:sz w:val="22"/>
              </w:rPr>
              <w:t>Žemės sklypo unikalus</w:t>
            </w:r>
          </w:p>
          <w:p w14:paraId="7DA59C66" w14:textId="77777777" w:rsidR="007B20B0" w:rsidRPr="00AD26F5" w:rsidRDefault="007B20B0" w:rsidP="004E0093">
            <w:pPr>
              <w:jc w:val="center"/>
              <w:rPr>
                <w:sz w:val="22"/>
              </w:rPr>
            </w:pPr>
            <w:r w:rsidRPr="00AD26F5">
              <w:rPr>
                <w:sz w:val="22"/>
              </w:rPr>
              <w:t xml:space="preserve"> Nr. 4400-5456-0888,</w:t>
            </w:r>
          </w:p>
          <w:p w14:paraId="556DDF9A" w14:textId="77777777" w:rsidR="007B20B0" w:rsidRPr="00AD26F5" w:rsidRDefault="007B20B0" w:rsidP="004E0093">
            <w:pPr>
              <w:jc w:val="center"/>
              <w:rPr>
                <w:sz w:val="22"/>
              </w:rPr>
            </w:pPr>
            <w:r w:rsidRPr="00AD26F5">
              <w:rPr>
                <w:sz w:val="22"/>
              </w:rPr>
              <w:t>2020-07-23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7327FC2C" w14:textId="77777777" w:rsidR="007B20B0" w:rsidRPr="00AD26F5" w:rsidRDefault="007B20B0" w:rsidP="004E0093">
            <w:pPr>
              <w:jc w:val="center"/>
              <w:rPr>
                <w:sz w:val="22"/>
              </w:rPr>
            </w:pPr>
            <w:r w:rsidRPr="00AD26F5">
              <w:rPr>
                <w:sz w:val="22"/>
              </w:rPr>
              <w:t xml:space="preserve"> unikalus kodas 10805</w:t>
            </w:r>
          </w:p>
        </w:tc>
        <w:tc>
          <w:tcPr>
            <w:tcW w:w="3973" w:type="dxa"/>
            <w:tcBorders>
              <w:top w:val="single" w:sz="4" w:space="0" w:color="auto"/>
              <w:left w:val="single" w:sz="4" w:space="0" w:color="auto"/>
              <w:bottom w:val="single" w:sz="4" w:space="0" w:color="auto"/>
              <w:right w:val="single" w:sz="4" w:space="0" w:color="auto"/>
            </w:tcBorders>
            <w:hideMark/>
          </w:tcPr>
          <w:p w14:paraId="60020D08" w14:textId="77777777" w:rsidR="007B20B0" w:rsidRPr="00AD26F5" w:rsidRDefault="007B20B0" w:rsidP="004E0093">
            <w:pPr>
              <w:rPr>
                <w:sz w:val="22"/>
              </w:rPr>
            </w:pPr>
            <w:r w:rsidRPr="00AD26F5">
              <w:rPr>
                <w:sz w:val="22"/>
              </w:rPr>
              <w:t xml:space="preserve">UAB Anykščių </w:t>
            </w:r>
          </w:p>
          <w:p w14:paraId="49BADF38" w14:textId="77777777" w:rsidR="007B20B0" w:rsidRPr="00AD26F5" w:rsidRDefault="007B20B0" w:rsidP="004E0093">
            <w:pPr>
              <w:rPr>
                <w:sz w:val="22"/>
              </w:rPr>
            </w:pPr>
            <w:r w:rsidRPr="00AD26F5">
              <w:rPr>
                <w:sz w:val="22"/>
              </w:rPr>
              <w:t>komunalinis ūkis</w:t>
            </w:r>
          </w:p>
          <w:p w14:paraId="21125617" w14:textId="77777777" w:rsidR="007B20B0" w:rsidRPr="00AD26F5" w:rsidRDefault="007B20B0" w:rsidP="004E0093">
            <w:pPr>
              <w:rPr>
                <w:sz w:val="22"/>
              </w:rPr>
            </w:pPr>
            <w:r w:rsidRPr="00AD26F5">
              <w:rPr>
                <w:sz w:val="22"/>
              </w:rPr>
              <w:t>Gegužės g. 47</w:t>
            </w:r>
          </w:p>
          <w:p w14:paraId="577D75AA" w14:textId="77777777" w:rsidR="007B20B0" w:rsidRPr="00AD26F5" w:rsidRDefault="007B20B0" w:rsidP="004E0093">
            <w:pPr>
              <w:rPr>
                <w:sz w:val="22"/>
              </w:rPr>
            </w:pPr>
            <w:r w:rsidRPr="00AD26F5">
              <w:rPr>
                <w:sz w:val="22"/>
              </w:rPr>
              <w:t>29107 Anykščiai</w:t>
            </w:r>
          </w:p>
          <w:p w14:paraId="0317D546" w14:textId="77777777" w:rsidR="007B20B0" w:rsidRPr="00432A6E" w:rsidRDefault="007B20B0" w:rsidP="004E0093">
            <w:pPr>
              <w:rPr>
                <w:sz w:val="22"/>
              </w:rPr>
            </w:pPr>
            <w:r w:rsidRPr="00432A6E">
              <w:rPr>
                <w:sz w:val="22"/>
              </w:rPr>
              <w:t>Padalinio vadovas Kęstutis Šermukšnis</w:t>
            </w:r>
          </w:p>
          <w:p w14:paraId="445DA217" w14:textId="5B9E673C" w:rsidR="007B20B0" w:rsidRPr="00AD26F5" w:rsidRDefault="007B20B0" w:rsidP="004E0093">
            <w:pPr>
              <w:rPr>
                <w:sz w:val="22"/>
              </w:rPr>
            </w:pPr>
            <w:r w:rsidRPr="00AD26F5">
              <w:rPr>
                <w:sz w:val="22"/>
              </w:rPr>
              <w:t>tel. (</w:t>
            </w:r>
            <w:r w:rsidR="0095475D">
              <w:rPr>
                <w:sz w:val="22"/>
              </w:rPr>
              <w:t>0</w:t>
            </w:r>
            <w:r w:rsidRPr="00AD26F5">
              <w:rPr>
                <w:sz w:val="22"/>
              </w:rPr>
              <w:t xml:space="preserve"> 381) 42687</w:t>
            </w:r>
          </w:p>
          <w:p w14:paraId="57202705" w14:textId="77777777" w:rsidR="007B20B0" w:rsidRPr="00AD26F5" w:rsidRDefault="007B20B0" w:rsidP="004E0093">
            <w:pPr>
              <w:rPr>
                <w:sz w:val="22"/>
              </w:rPr>
            </w:pPr>
            <w:r w:rsidRPr="00AD26F5">
              <w:rPr>
                <w:sz w:val="22"/>
              </w:rPr>
              <w:t xml:space="preserve">el. p. </w:t>
            </w:r>
            <w:hyperlink r:id="rId47" w:history="1">
              <w:r w:rsidRPr="00AD26F5">
                <w:rPr>
                  <w:rStyle w:val="Hipersaitas"/>
                  <w:color w:val="auto"/>
                  <w:szCs w:val="24"/>
                </w:rPr>
                <w:t>info@anykom.lt</w:t>
              </w:r>
            </w:hyperlink>
          </w:p>
        </w:tc>
      </w:tr>
      <w:tr w:rsidR="007B20B0" w:rsidRPr="00AD26F5" w14:paraId="17A8870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40C793A" w14:textId="77777777" w:rsidR="007B20B0" w:rsidRPr="00AD26F5" w:rsidRDefault="007B20B0" w:rsidP="004E0093">
            <w:pPr>
              <w:jc w:val="center"/>
              <w:rPr>
                <w:sz w:val="22"/>
              </w:rPr>
            </w:pPr>
            <w:r w:rsidRPr="00AD26F5">
              <w:rPr>
                <w:sz w:val="22"/>
              </w:rPr>
              <w:t>5.</w:t>
            </w:r>
          </w:p>
        </w:tc>
        <w:tc>
          <w:tcPr>
            <w:tcW w:w="2346" w:type="dxa"/>
            <w:tcBorders>
              <w:top w:val="single" w:sz="4" w:space="0" w:color="auto"/>
              <w:left w:val="single" w:sz="4" w:space="0" w:color="auto"/>
              <w:bottom w:val="single" w:sz="4" w:space="0" w:color="auto"/>
              <w:right w:val="single" w:sz="4" w:space="0" w:color="auto"/>
            </w:tcBorders>
            <w:hideMark/>
          </w:tcPr>
          <w:p w14:paraId="5D93793D" w14:textId="77777777" w:rsidR="007B20B0" w:rsidRPr="00AD26F5" w:rsidRDefault="007B20B0" w:rsidP="004E0093">
            <w:r w:rsidRPr="00AD26F5">
              <w:t>Anykščių miesto  kapinės (Šilo g., Anykščiai )</w:t>
            </w:r>
          </w:p>
        </w:tc>
        <w:tc>
          <w:tcPr>
            <w:tcW w:w="2832" w:type="dxa"/>
            <w:tcBorders>
              <w:top w:val="single" w:sz="4" w:space="0" w:color="auto"/>
              <w:left w:val="single" w:sz="4" w:space="0" w:color="auto"/>
              <w:bottom w:val="single" w:sz="4" w:space="0" w:color="auto"/>
              <w:right w:val="single" w:sz="4" w:space="0" w:color="auto"/>
            </w:tcBorders>
            <w:hideMark/>
          </w:tcPr>
          <w:p w14:paraId="7D9F0AD3" w14:textId="77777777" w:rsidR="007B20B0" w:rsidRPr="00AD26F5" w:rsidRDefault="007B20B0" w:rsidP="004E0093">
            <w:pPr>
              <w:rPr>
                <w:sz w:val="22"/>
              </w:rPr>
            </w:pPr>
            <w:r w:rsidRPr="00AD26F5">
              <w:rPr>
                <w:sz w:val="22"/>
              </w:rPr>
              <w:t>Veikiančios</w:t>
            </w:r>
          </w:p>
          <w:p w14:paraId="596F2F8C" w14:textId="77777777" w:rsidR="007B20B0" w:rsidRPr="00AD26F5" w:rsidRDefault="007B20B0" w:rsidP="004E0093">
            <w:pPr>
              <w:rPr>
                <w:sz w:val="22"/>
              </w:rPr>
            </w:pPr>
            <w:r w:rsidRPr="00AD26F5">
              <w:rPr>
                <w:sz w:val="22"/>
              </w:rPr>
              <w:t xml:space="preserve">Anykščių r. sav. tarybos 2013 m. gegužės 30 d. sprendimas </w:t>
            </w:r>
            <w:bookmarkStart w:id="5" w:name="n_4"/>
            <w:r w:rsidRPr="005F63A6">
              <w:rPr>
                <w:sz w:val="22"/>
              </w:rPr>
              <w:t>Nr.1-TS-185</w:t>
            </w:r>
            <w:bookmarkEnd w:id="5"/>
          </w:p>
        </w:tc>
        <w:tc>
          <w:tcPr>
            <w:tcW w:w="1024" w:type="dxa"/>
            <w:tcBorders>
              <w:top w:val="single" w:sz="4" w:space="0" w:color="auto"/>
              <w:left w:val="single" w:sz="4" w:space="0" w:color="auto"/>
              <w:bottom w:val="single" w:sz="4" w:space="0" w:color="auto"/>
              <w:right w:val="single" w:sz="4" w:space="0" w:color="auto"/>
            </w:tcBorders>
            <w:hideMark/>
          </w:tcPr>
          <w:p w14:paraId="39629BB2" w14:textId="77777777" w:rsidR="007B20B0" w:rsidRDefault="007B20B0" w:rsidP="004E0093">
            <w:pPr>
              <w:jc w:val="center"/>
              <w:rPr>
                <w:strike/>
                <w:sz w:val="22"/>
              </w:rPr>
            </w:pPr>
            <w:r w:rsidRPr="00B94A85">
              <w:rPr>
                <w:strike/>
                <w:sz w:val="22"/>
              </w:rPr>
              <w:t>0,76</w:t>
            </w:r>
          </w:p>
          <w:p w14:paraId="197FE11B" w14:textId="372B70AF" w:rsidR="00B94A85" w:rsidRPr="00B94A85" w:rsidRDefault="00B94A85" w:rsidP="004E0093">
            <w:pPr>
              <w:jc w:val="center"/>
              <w:rPr>
                <w:b/>
                <w:bCs/>
                <w:sz w:val="22"/>
              </w:rPr>
            </w:pPr>
            <w:r w:rsidRPr="00B94A85">
              <w:rPr>
                <w:b/>
                <w:bCs/>
                <w:sz w:val="22"/>
              </w:rPr>
              <w:t>0</w:t>
            </w:r>
            <w:r>
              <w:rPr>
                <w:b/>
                <w:bCs/>
                <w:sz w:val="22"/>
              </w:rPr>
              <w:t>,</w:t>
            </w:r>
            <w:r w:rsidRPr="00B94A85">
              <w:rPr>
                <w:b/>
                <w:bCs/>
                <w:sz w:val="22"/>
              </w:rPr>
              <w:t>8200</w:t>
            </w:r>
          </w:p>
        </w:tc>
        <w:tc>
          <w:tcPr>
            <w:tcW w:w="2520" w:type="dxa"/>
            <w:tcBorders>
              <w:top w:val="single" w:sz="4" w:space="0" w:color="auto"/>
              <w:left w:val="single" w:sz="4" w:space="0" w:color="auto"/>
              <w:bottom w:val="single" w:sz="4" w:space="0" w:color="auto"/>
              <w:right w:val="single" w:sz="4" w:space="0" w:color="auto"/>
            </w:tcBorders>
            <w:hideMark/>
          </w:tcPr>
          <w:p w14:paraId="32A377BA" w14:textId="77777777" w:rsidR="0095475D" w:rsidRPr="0095475D" w:rsidRDefault="0095475D" w:rsidP="0095475D">
            <w:pPr>
              <w:jc w:val="center"/>
              <w:rPr>
                <w:b/>
                <w:bCs/>
                <w:sz w:val="22"/>
                <w:szCs w:val="22"/>
              </w:rPr>
            </w:pPr>
            <w:r w:rsidRPr="0095475D">
              <w:rPr>
                <w:b/>
                <w:bCs/>
                <w:sz w:val="22"/>
                <w:szCs w:val="22"/>
              </w:rPr>
              <w:t xml:space="preserve">Žemės sklypo unikalus </w:t>
            </w:r>
          </w:p>
          <w:p w14:paraId="4434E7BF" w14:textId="77777777" w:rsidR="0095475D" w:rsidRPr="0095475D" w:rsidRDefault="0095475D" w:rsidP="0095475D">
            <w:pPr>
              <w:jc w:val="center"/>
              <w:rPr>
                <w:b/>
                <w:bCs/>
                <w:sz w:val="22"/>
                <w:szCs w:val="22"/>
              </w:rPr>
            </w:pPr>
            <w:r w:rsidRPr="0095475D">
              <w:rPr>
                <w:b/>
                <w:bCs/>
                <w:sz w:val="22"/>
                <w:szCs w:val="22"/>
              </w:rPr>
              <w:t>Nr. 4400-6583-8462,</w:t>
            </w:r>
          </w:p>
          <w:p w14:paraId="59EB9B14" w14:textId="3CAB67AC" w:rsidR="007B20B0" w:rsidRPr="00AD26F5" w:rsidRDefault="0095475D" w:rsidP="0095475D">
            <w:pPr>
              <w:jc w:val="center"/>
              <w:rPr>
                <w:sz w:val="22"/>
              </w:rPr>
            </w:pPr>
            <w:r w:rsidRPr="0095475D">
              <w:rPr>
                <w:b/>
                <w:bCs/>
                <w:sz w:val="22"/>
                <w:szCs w:val="22"/>
              </w:rPr>
              <w:t>2025-04-04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EA9390A"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7CFE0840" w14:textId="77777777" w:rsidR="007B20B0" w:rsidRPr="00AD26F5" w:rsidRDefault="007B20B0" w:rsidP="004E0093">
            <w:pPr>
              <w:rPr>
                <w:sz w:val="22"/>
              </w:rPr>
            </w:pPr>
            <w:r w:rsidRPr="00AD26F5">
              <w:rPr>
                <w:sz w:val="22"/>
              </w:rPr>
              <w:t>UAB Anykščių</w:t>
            </w:r>
          </w:p>
          <w:p w14:paraId="388F745D" w14:textId="77777777" w:rsidR="007B20B0" w:rsidRPr="00AD26F5" w:rsidRDefault="007B20B0" w:rsidP="004E0093">
            <w:pPr>
              <w:rPr>
                <w:sz w:val="22"/>
              </w:rPr>
            </w:pPr>
            <w:r w:rsidRPr="00AD26F5">
              <w:rPr>
                <w:sz w:val="22"/>
              </w:rPr>
              <w:t xml:space="preserve"> komunalinis ūkis</w:t>
            </w:r>
          </w:p>
          <w:p w14:paraId="726FEA06" w14:textId="77777777" w:rsidR="007B20B0" w:rsidRPr="00AD26F5" w:rsidRDefault="007B20B0" w:rsidP="004E0093">
            <w:pPr>
              <w:rPr>
                <w:sz w:val="22"/>
              </w:rPr>
            </w:pPr>
            <w:r w:rsidRPr="00AD26F5">
              <w:rPr>
                <w:sz w:val="22"/>
              </w:rPr>
              <w:t>Gegužės g. 47</w:t>
            </w:r>
          </w:p>
          <w:p w14:paraId="4A71EB01" w14:textId="77777777" w:rsidR="007B20B0" w:rsidRDefault="007B20B0" w:rsidP="004E0093">
            <w:pPr>
              <w:rPr>
                <w:sz w:val="22"/>
              </w:rPr>
            </w:pPr>
            <w:r w:rsidRPr="00AD26F5">
              <w:rPr>
                <w:sz w:val="22"/>
              </w:rPr>
              <w:t>29107 Anykščiai</w:t>
            </w:r>
          </w:p>
          <w:p w14:paraId="6B652D81" w14:textId="2ED7BEFA" w:rsidR="0095475D" w:rsidRPr="00432A6E" w:rsidRDefault="0095475D" w:rsidP="004E0093">
            <w:pPr>
              <w:rPr>
                <w:sz w:val="22"/>
              </w:rPr>
            </w:pPr>
            <w:r w:rsidRPr="00432A6E">
              <w:rPr>
                <w:sz w:val="22"/>
              </w:rPr>
              <w:t>Padalinio vadovas Kęstutis Šermukšnis</w:t>
            </w:r>
          </w:p>
          <w:p w14:paraId="409895BC" w14:textId="357EA71D" w:rsidR="007B20B0" w:rsidRPr="00AD26F5" w:rsidRDefault="007B20B0" w:rsidP="004E0093">
            <w:pPr>
              <w:rPr>
                <w:sz w:val="22"/>
              </w:rPr>
            </w:pPr>
            <w:r w:rsidRPr="00AD26F5">
              <w:rPr>
                <w:sz w:val="22"/>
              </w:rPr>
              <w:t>tel. (</w:t>
            </w:r>
            <w:r w:rsidR="00B94A85">
              <w:rPr>
                <w:sz w:val="22"/>
              </w:rPr>
              <w:t>0</w:t>
            </w:r>
            <w:r w:rsidRPr="00AD26F5">
              <w:rPr>
                <w:sz w:val="22"/>
              </w:rPr>
              <w:t xml:space="preserve"> 381) 42687</w:t>
            </w:r>
          </w:p>
          <w:p w14:paraId="38B52065" w14:textId="77777777" w:rsidR="007B20B0" w:rsidRPr="00AD26F5" w:rsidRDefault="007B20B0" w:rsidP="004E0093">
            <w:pPr>
              <w:rPr>
                <w:sz w:val="22"/>
              </w:rPr>
            </w:pPr>
            <w:r w:rsidRPr="00AD26F5">
              <w:rPr>
                <w:sz w:val="22"/>
              </w:rPr>
              <w:t xml:space="preserve">el. p. </w:t>
            </w:r>
            <w:hyperlink r:id="rId48" w:history="1">
              <w:r w:rsidRPr="00AD26F5">
                <w:rPr>
                  <w:rStyle w:val="Hipersaitas"/>
                  <w:color w:val="auto"/>
                  <w:szCs w:val="24"/>
                </w:rPr>
                <w:t>info@anykom.lt</w:t>
              </w:r>
            </w:hyperlink>
          </w:p>
        </w:tc>
      </w:tr>
      <w:tr w:rsidR="007B20B0" w:rsidRPr="00AD26F5" w14:paraId="1FF5297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750E432" w14:textId="77777777" w:rsidR="007B20B0" w:rsidRPr="00AD26F5" w:rsidRDefault="007B20B0" w:rsidP="004E0093">
            <w:pPr>
              <w:jc w:val="center"/>
              <w:rPr>
                <w:sz w:val="22"/>
              </w:rPr>
            </w:pPr>
            <w:r w:rsidRPr="00AD26F5">
              <w:rPr>
                <w:sz w:val="22"/>
              </w:rPr>
              <w:t>6.</w:t>
            </w:r>
          </w:p>
        </w:tc>
        <w:tc>
          <w:tcPr>
            <w:tcW w:w="2346" w:type="dxa"/>
            <w:tcBorders>
              <w:top w:val="single" w:sz="4" w:space="0" w:color="auto"/>
              <w:left w:val="single" w:sz="4" w:space="0" w:color="auto"/>
              <w:bottom w:val="single" w:sz="4" w:space="0" w:color="auto"/>
              <w:right w:val="single" w:sz="4" w:space="0" w:color="auto"/>
            </w:tcBorders>
            <w:hideMark/>
          </w:tcPr>
          <w:p w14:paraId="354F2509" w14:textId="77777777" w:rsidR="007B20B0" w:rsidRPr="00AD26F5" w:rsidRDefault="007B20B0" w:rsidP="004E0093">
            <w:r w:rsidRPr="00AD26F5">
              <w:t>Naujonių kaimo kapinės (Naujonių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384CA010" w14:textId="77777777" w:rsidR="007B20B0" w:rsidRPr="00AD26F5" w:rsidRDefault="007B20B0" w:rsidP="004E0093">
            <w:pPr>
              <w:rPr>
                <w:sz w:val="22"/>
              </w:rPr>
            </w:pPr>
            <w:r w:rsidRPr="00AD26F5">
              <w:rPr>
                <w:sz w:val="22"/>
              </w:rPr>
              <w:t>Veikiančios</w:t>
            </w:r>
          </w:p>
          <w:p w14:paraId="6EA55ED3" w14:textId="77777777" w:rsidR="007B20B0" w:rsidRPr="00AD26F5" w:rsidRDefault="007B20B0" w:rsidP="004E0093">
            <w:pPr>
              <w:rPr>
                <w:sz w:val="22"/>
              </w:rPr>
            </w:pPr>
            <w:r w:rsidRPr="00AD26F5">
              <w:rPr>
                <w:sz w:val="22"/>
              </w:rPr>
              <w:t xml:space="preserve">Anykščių r. sav. tarybos 2013 m. gegužės 30 d. sprendimas </w:t>
            </w:r>
            <w:bookmarkStart w:id="6" w:name="n_5"/>
            <w:r w:rsidRPr="005F63A6">
              <w:rPr>
                <w:sz w:val="22"/>
              </w:rPr>
              <w:t>Nr.1-TS-185</w:t>
            </w:r>
            <w:bookmarkEnd w:id="6"/>
          </w:p>
        </w:tc>
        <w:tc>
          <w:tcPr>
            <w:tcW w:w="1024" w:type="dxa"/>
            <w:tcBorders>
              <w:top w:val="single" w:sz="4" w:space="0" w:color="auto"/>
              <w:left w:val="single" w:sz="4" w:space="0" w:color="auto"/>
              <w:bottom w:val="single" w:sz="4" w:space="0" w:color="auto"/>
              <w:right w:val="single" w:sz="4" w:space="0" w:color="auto"/>
            </w:tcBorders>
            <w:hideMark/>
          </w:tcPr>
          <w:p w14:paraId="5933BCC3" w14:textId="77777777" w:rsidR="007B20B0" w:rsidRPr="00AD26F5" w:rsidRDefault="007B20B0" w:rsidP="004E0093">
            <w:pPr>
              <w:jc w:val="center"/>
              <w:rPr>
                <w:sz w:val="22"/>
              </w:rP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30DD6546" w14:textId="77777777" w:rsidR="007B20B0" w:rsidRPr="00AD26F5" w:rsidRDefault="007B20B0" w:rsidP="004E009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882FF81"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490BFDF" w14:textId="77777777" w:rsidR="007B20B0" w:rsidRPr="00AD26F5" w:rsidRDefault="007B20B0" w:rsidP="004E0093">
            <w:pPr>
              <w:rPr>
                <w:sz w:val="22"/>
              </w:rPr>
            </w:pPr>
            <w:r w:rsidRPr="00AD26F5">
              <w:rPr>
                <w:sz w:val="22"/>
              </w:rPr>
              <w:t xml:space="preserve">Anykščių r. sav. </w:t>
            </w:r>
          </w:p>
          <w:p w14:paraId="101D96D8" w14:textId="77777777" w:rsidR="007B20B0" w:rsidRPr="00AD26F5" w:rsidRDefault="007B20B0" w:rsidP="004E0093">
            <w:pPr>
              <w:rPr>
                <w:sz w:val="22"/>
              </w:rPr>
            </w:pPr>
            <w:r w:rsidRPr="00AD26F5">
              <w:rPr>
                <w:sz w:val="22"/>
              </w:rPr>
              <w:t xml:space="preserve">Anykščių seniūnija </w:t>
            </w:r>
          </w:p>
          <w:p w14:paraId="5A30A539" w14:textId="77777777" w:rsidR="007B20B0" w:rsidRPr="00AD26F5" w:rsidRDefault="007B20B0" w:rsidP="004E0093">
            <w:pPr>
              <w:rPr>
                <w:color w:val="000000" w:themeColor="text1"/>
                <w:sz w:val="22"/>
              </w:rPr>
            </w:pPr>
            <w:r w:rsidRPr="00AD26F5">
              <w:rPr>
                <w:color w:val="000000" w:themeColor="text1"/>
                <w:sz w:val="22"/>
              </w:rPr>
              <w:t>Ladigos g. 1</w:t>
            </w:r>
          </w:p>
          <w:p w14:paraId="75E6B4D4" w14:textId="120B6403" w:rsidR="007B20B0" w:rsidRDefault="007B20B0" w:rsidP="004E0093">
            <w:pPr>
              <w:rPr>
                <w:sz w:val="22"/>
              </w:rPr>
            </w:pPr>
            <w:r w:rsidRPr="00AD26F5">
              <w:rPr>
                <w:sz w:val="22"/>
              </w:rPr>
              <w:t xml:space="preserve">29111 Anykščiai </w:t>
            </w:r>
          </w:p>
          <w:p w14:paraId="7540D6BC" w14:textId="2DBC7FA9" w:rsidR="0095475D" w:rsidRDefault="0095475D" w:rsidP="004E0093">
            <w:pPr>
              <w:rPr>
                <w:strike/>
                <w:sz w:val="22"/>
              </w:rPr>
            </w:pPr>
            <w:r w:rsidRPr="0095475D">
              <w:rPr>
                <w:strike/>
                <w:sz w:val="22"/>
              </w:rPr>
              <w:t>Seniūnas Eugenijus Pajarskas</w:t>
            </w:r>
          </w:p>
          <w:p w14:paraId="149549E8" w14:textId="5F4CE337" w:rsidR="00432A6E" w:rsidRPr="00432A6E" w:rsidRDefault="00432A6E" w:rsidP="004E0093">
            <w:pPr>
              <w:rPr>
                <w:b/>
                <w:bCs/>
                <w:sz w:val="22"/>
              </w:rPr>
            </w:pPr>
            <w:r w:rsidRPr="00432A6E">
              <w:rPr>
                <w:b/>
                <w:bCs/>
                <w:sz w:val="22"/>
              </w:rPr>
              <w:t>Seniūno pavaduotoja Audronė Zdanevičienė</w:t>
            </w:r>
          </w:p>
          <w:p w14:paraId="2EB414EA" w14:textId="2B80D5ED" w:rsidR="007B20B0" w:rsidRPr="00AD26F5" w:rsidRDefault="007B20B0" w:rsidP="004E0093">
            <w:pPr>
              <w:rPr>
                <w:sz w:val="22"/>
              </w:rPr>
            </w:pPr>
            <w:r w:rsidRPr="00AD26F5">
              <w:rPr>
                <w:sz w:val="22"/>
              </w:rPr>
              <w:t>tel. (</w:t>
            </w:r>
            <w:r w:rsidR="0095475D">
              <w:rPr>
                <w:sz w:val="22"/>
              </w:rPr>
              <w:t>0</w:t>
            </w:r>
            <w:r w:rsidRPr="00AD26F5">
              <w:rPr>
                <w:sz w:val="22"/>
              </w:rPr>
              <w:t xml:space="preserve"> 381) 50775</w:t>
            </w:r>
          </w:p>
          <w:p w14:paraId="4D931E10" w14:textId="77777777" w:rsidR="007B20B0" w:rsidRPr="00AD26F5" w:rsidRDefault="007B20B0" w:rsidP="004E0093">
            <w:pPr>
              <w:jc w:val="center"/>
              <w:rPr>
                <w:sz w:val="22"/>
              </w:rPr>
            </w:pPr>
          </w:p>
        </w:tc>
      </w:tr>
      <w:tr w:rsidR="007B20B0" w:rsidRPr="00AD26F5" w14:paraId="2EF0400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B44E2BF" w14:textId="77777777" w:rsidR="007B20B0" w:rsidRPr="00AD26F5" w:rsidRDefault="007B20B0" w:rsidP="004E0093">
            <w:pPr>
              <w:jc w:val="center"/>
              <w:rPr>
                <w:sz w:val="22"/>
              </w:rPr>
            </w:pPr>
            <w:r w:rsidRPr="00AD26F5">
              <w:rPr>
                <w:sz w:val="22"/>
              </w:rPr>
              <w:t>7.</w:t>
            </w:r>
          </w:p>
        </w:tc>
        <w:tc>
          <w:tcPr>
            <w:tcW w:w="2346" w:type="dxa"/>
            <w:tcBorders>
              <w:top w:val="single" w:sz="4" w:space="0" w:color="auto"/>
              <w:left w:val="single" w:sz="4" w:space="0" w:color="auto"/>
              <w:bottom w:val="single" w:sz="4" w:space="0" w:color="auto"/>
              <w:right w:val="single" w:sz="4" w:space="0" w:color="auto"/>
            </w:tcBorders>
            <w:hideMark/>
          </w:tcPr>
          <w:p w14:paraId="3CBB806B" w14:textId="77777777" w:rsidR="007B20B0" w:rsidRPr="00AD26F5" w:rsidRDefault="007B20B0" w:rsidP="004E0093">
            <w:r w:rsidRPr="00AD26F5">
              <w:t>Peslių kaimo kapinės (Peslių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003A6A35" w14:textId="77777777" w:rsidR="007B20B0" w:rsidRPr="00AD26F5" w:rsidRDefault="007B20B0" w:rsidP="004E0093">
            <w:pPr>
              <w:rPr>
                <w:sz w:val="22"/>
              </w:rPr>
            </w:pPr>
            <w:r w:rsidRPr="00AD26F5">
              <w:rPr>
                <w:sz w:val="22"/>
              </w:rPr>
              <w:t>Veikiančios</w:t>
            </w:r>
          </w:p>
          <w:p w14:paraId="5C0924DB" w14:textId="77777777" w:rsidR="007B20B0" w:rsidRPr="00AD26F5" w:rsidRDefault="007B20B0" w:rsidP="004E0093">
            <w:pPr>
              <w:rPr>
                <w:sz w:val="22"/>
              </w:rPr>
            </w:pPr>
            <w:r w:rsidRPr="00AD26F5">
              <w:rPr>
                <w:sz w:val="22"/>
              </w:rPr>
              <w:t xml:space="preserve">Anykščių r. sav. tarybos 2013 m. gegužės 30 d. sprendimas </w:t>
            </w:r>
            <w:bookmarkStart w:id="7" w:name="n_6"/>
            <w:r w:rsidRPr="005F63A6">
              <w:rPr>
                <w:sz w:val="22"/>
              </w:rPr>
              <w:t>Nr.1-TS-185</w:t>
            </w:r>
            <w:bookmarkEnd w:id="7"/>
          </w:p>
        </w:tc>
        <w:tc>
          <w:tcPr>
            <w:tcW w:w="1024" w:type="dxa"/>
            <w:tcBorders>
              <w:top w:val="single" w:sz="4" w:space="0" w:color="auto"/>
              <w:left w:val="single" w:sz="4" w:space="0" w:color="auto"/>
              <w:bottom w:val="single" w:sz="4" w:space="0" w:color="auto"/>
              <w:right w:val="single" w:sz="4" w:space="0" w:color="auto"/>
            </w:tcBorders>
            <w:hideMark/>
          </w:tcPr>
          <w:p w14:paraId="65D7C8D7" w14:textId="77777777" w:rsidR="007B20B0" w:rsidRPr="00AD26F5" w:rsidRDefault="007B20B0" w:rsidP="004E0093">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2240BBD2" w14:textId="77777777" w:rsidR="007B20B0" w:rsidRPr="00AD26F5" w:rsidRDefault="007B20B0" w:rsidP="004E009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872275B"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3E5C8D26" w14:textId="77777777" w:rsidR="007B20B0" w:rsidRPr="00AD26F5" w:rsidRDefault="007B20B0" w:rsidP="004E0093">
            <w:pPr>
              <w:rPr>
                <w:sz w:val="22"/>
              </w:rPr>
            </w:pPr>
            <w:r w:rsidRPr="00AD26F5">
              <w:rPr>
                <w:sz w:val="22"/>
              </w:rPr>
              <w:t xml:space="preserve">Anykščių r. sav. </w:t>
            </w:r>
          </w:p>
          <w:p w14:paraId="7F9FC264" w14:textId="77777777" w:rsidR="007B20B0" w:rsidRPr="00AD26F5" w:rsidRDefault="007B20B0" w:rsidP="004E0093">
            <w:pPr>
              <w:rPr>
                <w:sz w:val="22"/>
              </w:rPr>
            </w:pPr>
            <w:r w:rsidRPr="00AD26F5">
              <w:rPr>
                <w:sz w:val="22"/>
              </w:rPr>
              <w:t xml:space="preserve">Anykščių seniūnija </w:t>
            </w:r>
          </w:p>
          <w:p w14:paraId="2EF1837F" w14:textId="77777777" w:rsidR="007B20B0" w:rsidRPr="00AD26F5" w:rsidRDefault="007B20B0" w:rsidP="004E0093">
            <w:pPr>
              <w:rPr>
                <w:color w:val="000000" w:themeColor="text1"/>
                <w:sz w:val="22"/>
              </w:rPr>
            </w:pPr>
            <w:r w:rsidRPr="00AD26F5">
              <w:rPr>
                <w:color w:val="000000" w:themeColor="text1"/>
                <w:sz w:val="22"/>
              </w:rPr>
              <w:t>Ladigos g. 1</w:t>
            </w:r>
          </w:p>
          <w:p w14:paraId="024E5AB5" w14:textId="77777777" w:rsidR="007B20B0" w:rsidRPr="00AD26F5" w:rsidRDefault="007B20B0" w:rsidP="004E0093">
            <w:pPr>
              <w:rPr>
                <w:sz w:val="22"/>
              </w:rPr>
            </w:pPr>
            <w:r w:rsidRPr="00AD26F5">
              <w:rPr>
                <w:sz w:val="22"/>
              </w:rPr>
              <w:t xml:space="preserve">29111 Anykščiai </w:t>
            </w:r>
          </w:p>
          <w:p w14:paraId="12FA94BE" w14:textId="77777777" w:rsidR="007B20B0" w:rsidRDefault="007B20B0" w:rsidP="004E0093">
            <w:pPr>
              <w:rPr>
                <w:strike/>
                <w:sz w:val="22"/>
              </w:rPr>
            </w:pPr>
            <w:r w:rsidRPr="0095475D">
              <w:rPr>
                <w:strike/>
                <w:sz w:val="22"/>
              </w:rPr>
              <w:t>Seniūnas Eugenijus Pajarskas</w:t>
            </w:r>
          </w:p>
          <w:p w14:paraId="089F0FAB" w14:textId="0EF28F41" w:rsidR="00432A6E" w:rsidRPr="00432A6E" w:rsidRDefault="00432A6E" w:rsidP="004E0093">
            <w:pPr>
              <w:rPr>
                <w:b/>
                <w:bCs/>
                <w:sz w:val="22"/>
              </w:rPr>
            </w:pPr>
            <w:r w:rsidRPr="00432A6E">
              <w:rPr>
                <w:b/>
                <w:bCs/>
                <w:sz w:val="22"/>
              </w:rPr>
              <w:lastRenderedPageBreak/>
              <w:t>Seniūno pavaduotoja Audronė Zdanevičienė</w:t>
            </w:r>
          </w:p>
          <w:p w14:paraId="3228FF57" w14:textId="2F40DD8B" w:rsidR="007B20B0" w:rsidRPr="00AD26F5" w:rsidRDefault="007B20B0" w:rsidP="004E0093">
            <w:pPr>
              <w:rPr>
                <w:sz w:val="22"/>
              </w:rPr>
            </w:pPr>
            <w:r w:rsidRPr="00AD26F5">
              <w:rPr>
                <w:sz w:val="22"/>
              </w:rPr>
              <w:t>tel. (</w:t>
            </w:r>
            <w:r w:rsidR="00076F8E">
              <w:rPr>
                <w:sz w:val="22"/>
              </w:rPr>
              <w:t>0</w:t>
            </w:r>
            <w:r w:rsidRPr="00AD26F5">
              <w:rPr>
                <w:sz w:val="22"/>
              </w:rPr>
              <w:t xml:space="preserve"> 381) 50775</w:t>
            </w:r>
          </w:p>
          <w:p w14:paraId="69D86D91" w14:textId="77777777" w:rsidR="007B20B0" w:rsidRPr="00AD26F5" w:rsidRDefault="007B20B0" w:rsidP="004E0093">
            <w:pPr>
              <w:jc w:val="center"/>
              <w:rPr>
                <w:sz w:val="22"/>
              </w:rPr>
            </w:pPr>
          </w:p>
        </w:tc>
      </w:tr>
      <w:tr w:rsidR="007B20B0" w:rsidRPr="00AD26F5" w14:paraId="0203945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1D4F2AE" w14:textId="77777777" w:rsidR="007B20B0" w:rsidRPr="00AD26F5" w:rsidRDefault="007B20B0" w:rsidP="004E0093">
            <w:pPr>
              <w:jc w:val="center"/>
              <w:rPr>
                <w:sz w:val="22"/>
              </w:rPr>
            </w:pPr>
            <w:r w:rsidRPr="00AD26F5">
              <w:rPr>
                <w:sz w:val="22"/>
              </w:rPr>
              <w:lastRenderedPageBreak/>
              <w:t>8.</w:t>
            </w:r>
          </w:p>
        </w:tc>
        <w:tc>
          <w:tcPr>
            <w:tcW w:w="2346" w:type="dxa"/>
            <w:tcBorders>
              <w:top w:val="single" w:sz="4" w:space="0" w:color="auto"/>
              <w:left w:val="single" w:sz="4" w:space="0" w:color="auto"/>
              <w:bottom w:val="single" w:sz="4" w:space="0" w:color="auto"/>
              <w:right w:val="single" w:sz="4" w:space="0" w:color="auto"/>
            </w:tcBorders>
            <w:hideMark/>
          </w:tcPr>
          <w:p w14:paraId="716EE881" w14:textId="77777777" w:rsidR="007B20B0" w:rsidRPr="00AD26F5" w:rsidRDefault="007B20B0" w:rsidP="004E0093">
            <w:r w:rsidRPr="00AD26F5">
              <w:t>Pagraužių kaimo kapinės (Burbiškio k., Anykščių sen.)</w:t>
            </w:r>
          </w:p>
        </w:tc>
        <w:tc>
          <w:tcPr>
            <w:tcW w:w="2832" w:type="dxa"/>
            <w:tcBorders>
              <w:top w:val="single" w:sz="4" w:space="0" w:color="auto"/>
              <w:left w:val="single" w:sz="4" w:space="0" w:color="auto"/>
              <w:bottom w:val="single" w:sz="4" w:space="0" w:color="auto"/>
              <w:right w:val="single" w:sz="4" w:space="0" w:color="auto"/>
            </w:tcBorders>
            <w:hideMark/>
          </w:tcPr>
          <w:p w14:paraId="46DAA143" w14:textId="77777777" w:rsidR="007B20B0" w:rsidRPr="00AD26F5" w:rsidRDefault="007B20B0" w:rsidP="004E0093">
            <w:pPr>
              <w:rPr>
                <w:sz w:val="22"/>
              </w:rPr>
            </w:pPr>
            <w:r w:rsidRPr="00AD26F5">
              <w:rPr>
                <w:sz w:val="22"/>
              </w:rPr>
              <w:t>Veikiančios</w:t>
            </w:r>
          </w:p>
          <w:p w14:paraId="4C695FAE" w14:textId="77777777" w:rsidR="007B20B0" w:rsidRPr="00AD26F5" w:rsidRDefault="007B20B0" w:rsidP="004E0093">
            <w:pPr>
              <w:rPr>
                <w:sz w:val="22"/>
              </w:rPr>
            </w:pPr>
            <w:r w:rsidRPr="00AD26F5">
              <w:rPr>
                <w:sz w:val="22"/>
              </w:rPr>
              <w:t xml:space="preserve">Anykščių r. sav. tarybos 2013 m. gegužės 30 d. sprendimas </w:t>
            </w:r>
            <w:bookmarkStart w:id="8" w:name="n_7"/>
            <w:r w:rsidRPr="005F63A6">
              <w:rPr>
                <w:sz w:val="22"/>
              </w:rPr>
              <w:t>Nr.1-TS-185</w:t>
            </w:r>
            <w:bookmarkEnd w:id="8"/>
          </w:p>
        </w:tc>
        <w:tc>
          <w:tcPr>
            <w:tcW w:w="1024" w:type="dxa"/>
            <w:tcBorders>
              <w:top w:val="single" w:sz="4" w:space="0" w:color="auto"/>
              <w:left w:val="single" w:sz="4" w:space="0" w:color="auto"/>
              <w:bottom w:val="single" w:sz="4" w:space="0" w:color="auto"/>
              <w:right w:val="single" w:sz="4" w:space="0" w:color="auto"/>
            </w:tcBorders>
            <w:hideMark/>
          </w:tcPr>
          <w:p w14:paraId="018875F9" w14:textId="77777777" w:rsidR="007B20B0" w:rsidRPr="00AD26F5" w:rsidRDefault="007B20B0" w:rsidP="004E0093">
            <w:pPr>
              <w:jc w:val="center"/>
            </w:pPr>
            <w:r w:rsidRPr="00AD26F5">
              <w:t>1,39 (iš jų 0,88 praplėtimas)</w:t>
            </w:r>
          </w:p>
        </w:tc>
        <w:tc>
          <w:tcPr>
            <w:tcW w:w="2520" w:type="dxa"/>
            <w:tcBorders>
              <w:top w:val="single" w:sz="4" w:space="0" w:color="auto"/>
              <w:left w:val="single" w:sz="4" w:space="0" w:color="auto"/>
              <w:bottom w:val="single" w:sz="4" w:space="0" w:color="auto"/>
              <w:right w:val="single" w:sz="4" w:space="0" w:color="auto"/>
            </w:tcBorders>
            <w:hideMark/>
          </w:tcPr>
          <w:p w14:paraId="6B228A2D" w14:textId="77777777" w:rsidR="007B20B0" w:rsidRPr="00AD26F5" w:rsidRDefault="007B20B0" w:rsidP="004E0093">
            <w:pPr>
              <w:jc w:val="center"/>
              <w:rPr>
                <w:sz w:val="22"/>
              </w:rPr>
            </w:pPr>
            <w:r w:rsidRPr="00AD26F5">
              <w:rPr>
                <w:sz w:val="22"/>
              </w:rPr>
              <w:t xml:space="preserve">Žemės sklypo unikalus </w:t>
            </w:r>
          </w:p>
          <w:p w14:paraId="271BCD72" w14:textId="77777777" w:rsidR="007B20B0" w:rsidRPr="00AD26F5" w:rsidRDefault="007B20B0" w:rsidP="004E0093">
            <w:pPr>
              <w:jc w:val="center"/>
              <w:rPr>
                <w:sz w:val="22"/>
              </w:rPr>
            </w:pPr>
            <w:r w:rsidRPr="00AD26F5">
              <w:rPr>
                <w:sz w:val="22"/>
              </w:rPr>
              <w:t>Nr. 3416-0001-0059,</w:t>
            </w:r>
          </w:p>
          <w:p w14:paraId="70A55F69" w14:textId="77777777" w:rsidR="007B20B0" w:rsidRPr="00AD26F5" w:rsidRDefault="007B20B0" w:rsidP="004E0093">
            <w:pPr>
              <w:jc w:val="center"/>
              <w:rPr>
                <w:sz w:val="22"/>
              </w:rPr>
            </w:pPr>
            <w:r w:rsidRPr="00AD26F5">
              <w:rPr>
                <w:sz w:val="22"/>
              </w:rPr>
              <w:t>1996-08-15 įregistruotas (tik praplėtimas)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34A268C"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1EB595D0" w14:textId="77777777" w:rsidR="007B20B0" w:rsidRPr="00AD26F5" w:rsidRDefault="007B20B0" w:rsidP="004E0093">
            <w:pPr>
              <w:rPr>
                <w:sz w:val="22"/>
              </w:rPr>
            </w:pPr>
            <w:r w:rsidRPr="00AD26F5">
              <w:rPr>
                <w:sz w:val="22"/>
              </w:rPr>
              <w:t xml:space="preserve">UAB Anykščių </w:t>
            </w:r>
          </w:p>
          <w:p w14:paraId="374114F2" w14:textId="77777777" w:rsidR="007B20B0" w:rsidRPr="00AD26F5" w:rsidRDefault="007B20B0" w:rsidP="004E0093">
            <w:pPr>
              <w:rPr>
                <w:sz w:val="22"/>
              </w:rPr>
            </w:pPr>
            <w:r w:rsidRPr="00AD26F5">
              <w:rPr>
                <w:sz w:val="22"/>
              </w:rPr>
              <w:t>komunalinis ūkis</w:t>
            </w:r>
          </w:p>
          <w:p w14:paraId="56CD4D39" w14:textId="77777777" w:rsidR="007B20B0" w:rsidRPr="00AD26F5" w:rsidRDefault="007B20B0" w:rsidP="004E0093">
            <w:pPr>
              <w:rPr>
                <w:sz w:val="22"/>
              </w:rPr>
            </w:pPr>
            <w:r w:rsidRPr="00AD26F5">
              <w:rPr>
                <w:sz w:val="22"/>
              </w:rPr>
              <w:t>Gegužės g. 47</w:t>
            </w:r>
          </w:p>
          <w:p w14:paraId="1D185E39" w14:textId="77777777" w:rsidR="007B20B0" w:rsidRPr="00AD26F5" w:rsidRDefault="007B20B0" w:rsidP="004E0093">
            <w:pPr>
              <w:rPr>
                <w:sz w:val="22"/>
              </w:rPr>
            </w:pPr>
            <w:r w:rsidRPr="00AD26F5">
              <w:rPr>
                <w:sz w:val="22"/>
              </w:rPr>
              <w:t>29107 Anykščiai</w:t>
            </w:r>
          </w:p>
          <w:p w14:paraId="4AE3745E" w14:textId="77777777" w:rsidR="007B20B0" w:rsidRPr="00432A6E" w:rsidRDefault="007B20B0" w:rsidP="004E0093">
            <w:pPr>
              <w:rPr>
                <w:sz w:val="22"/>
              </w:rPr>
            </w:pPr>
            <w:r w:rsidRPr="00432A6E">
              <w:rPr>
                <w:sz w:val="22"/>
              </w:rPr>
              <w:t>Padalinio vadovas Kęstutis Šermukšnis</w:t>
            </w:r>
          </w:p>
          <w:p w14:paraId="12F414D1" w14:textId="59604E96" w:rsidR="007B20B0" w:rsidRPr="00AD26F5" w:rsidRDefault="007B20B0" w:rsidP="004E0093">
            <w:pPr>
              <w:rPr>
                <w:sz w:val="22"/>
              </w:rPr>
            </w:pPr>
            <w:r w:rsidRPr="00AD26F5">
              <w:rPr>
                <w:sz w:val="22"/>
              </w:rPr>
              <w:t>tel. (</w:t>
            </w:r>
            <w:r w:rsidR="00076F8E">
              <w:rPr>
                <w:sz w:val="22"/>
              </w:rPr>
              <w:t>0</w:t>
            </w:r>
            <w:r w:rsidRPr="00AD26F5">
              <w:rPr>
                <w:sz w:val="22"/>
              </w:rPr>
              <w:t xml:space="preserve"> 381) 42687</w:t>
            </w:r>
          </w:p>
          <w:p w14:paraId="38CF4129" w14:textId="77777777" w:rsidR="007B20B0" w:rsidRPr="00AD26F5" w:rsidRDefault="007B20B0" w:rsidP="004E0093">
            <w:pPr>
              <w:rPr>
                <w:sz w:val="22"/>
              </w:rPr>
            </w:pPr>
            <w:r w:rsidRPr="00AD26F5">
              <w:rPr>
                <w:sz w:val="22"/>
              </w:rPr>
              <w:t xml:space="preserve">el. p. </w:t>
            </w:r>
            <w:hyperlink r:id="rId49" w:history="1">
              <w:r w:rsidRPr="00AD26F5">
                <w:rPr>
                  <w:rStyle w:val="Hipersaitas"/>
                  <w:color w:val="auto"/>
                  <w:szCs w:val="24"/>
                </w:rPr>
                <w:t>info@anykom.lt</w:t>
              </w:r>
            </w:hyperlink>
          </w:p>
        </w:tc>
      </w:tr>
      <w:tr w:rsidR="007B20B0" w:rsidRPr="00AD26F5" w14:paraId="0A48E07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E5DB9C5" w14:textId="77777777" w:rsidR="007B20B0" w:rsidRPr="00AD26F5" w:rsidRDefault="007B20B0" w:rsidP="004E0093">
            <w:pPr>
              <w:jc w:val="center"/>
              <w:rPr>
                <w:sz w:val="22"/>
              </w:rPr>
            </w:pPr>
            <w:r w:rsidRPr="00AD26F5">
              <w:rPr>
                <w:sz w:val="22"/>
              </w:rPr>
              <w:t>9.</w:t>
            </w:r>
          </w:p>
        </w:tc>
        <w:tc>
          <w:tcPr>
            <w:tcW w:w="2346" w:type="dxa"/>
            <w:tcBorders>
              <w:top w:val="single" w:sz="4" w:space="0" w:color="auto"/>
              <w:left w:val="single" w:sz="4" w:space="0" w:color="auto"/>
              <w:bottom w:val="single" w:sz="4" w:space="0" w:color="auto"/>
              <w:right w:val="single" w:sz="4" w:space="0" w:color="auto"/>
            </w:tcBorders>
            <w:hideMark/>
          </w:tcPr>
          <w:p w14:paraId="4CACAC4F" w14:textId="77777777" w:rsidR="007B20B0" w:rsidRPr="00AD26F5" w:rsidRDefault="007B20B0" w:rsidP="004E0093">
            <w:r w:rsidRPr="00AD26F5">
              <w:t>Rubikių kaimo kapinės (Rubikių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75B3934" w14:textId="77777777" w:rsidR="007B20B0" w:rsidRPr="00AD26F5" w:rsidRDefault="007B20B0" w:rsidP="004E0093">
            <w:pPr>
              <w:rPr>
                <w:sz w:val="22"/>
              </w:rPr>
            </w:pPr>
            <w:r w:rsidRPr="00AD26F5">
              <w:rPr>
                <w:sz w:val="22"/>
              </w:rPr>
              <w:t>Veikiančios</w:t>
            </w:r>
          </w:p>
          <w:p w14:paraId="21AE45F3" w14:textId="77777777" w:rsidR="007B20B0" w:rsidRPr="00AD26F5" w:rsidRDefault="007B20B0" w:rsidP="004E0093">
            <w:pPr>
              <w:rPr>
                <w:sz w:val="22"/>
              </w:rPr>
            </w:pPr>
            <w:r w:rsidRPr="00AD26F5">
              <w:rPr>
                <w:sz w:val="22"/>
              </w:rPr>
              <w:t xml:space="preserve">Anykščių r. sav. tarybos 2013 m. gegužės 30 d. sprendimas </w:t>
            </w:r>
            <w:bookmarkStart w:id="9" w:name="n_8"/>
            <w:r w:rsidRPr="005F63A6">
              <w:rPr>
                <w:sz w:val="22"/>
              </w:rPr>
              <w:t>Nr.1-TS-185</w:t>
            </w:r>
            <w:bookmarkEnd w:id="9"/>
          </w:p>
        </w:tc>
        <w:tc>
          <w:tcPr>
            <w:tcW w:w="1024" w:type="dxa"/>
            <w:tcBorders>
              <w:top w:val="single" w:sz="4" w:space="0" w:color="auto"/>
              <w:left w:val="single" w:sz="4" w:space="0" w:color="auto"/>
              <w:bottom w:val="single" w:sz="4" w:space="0" w:color="auto"/>
              <w:right w:val="single" w:sz="4" w:space="0" w:color="auto"/>
            </w:tcBorders>
            <w:hideMark/>
          </w:tcPr>
          <w:p w14:paraId="35BE4EC0" w14:textId="77777777" w:rsidR="007B20B0" w:rsidRPr="00AD26F5" w:rsidRDefault="007B20B0" w:rsidP="004E0093">
            <w:pPr>
              <w:jc w:val="center"/>
            </w:pPr>
            <w:r w:rsidRPr="00AD26F5">
              <w:t>0,24</w:t>
            </w:r>
          </w:p>
        </w:tc>
        <w:tc>
          <w:tcPr>
            <w:tcW w:w="2520" w:type="dxa"/>
            <w:tcBorders>
              <w:top w:val="single" w:sz="4" w:space="0" w:color="auto"/>
              <w:left w:val="single" w:sz="4" w:space="0" w:color="auto"/>
              <w:bottom w:val="single" w:sz="4" w:space="0" w:color="auto"/>
              <w:right w:val="single" w:sz="4" w:space="0" w:color="auto"/>
            </w:tcBorders>
            <w:hideMark/>
          </w:tcPr>
          <w:p w14:paraId="60DFDC90" w14:textId="77777777" w:rsidR="007B20B0" w:rsidRPr="00AD26F5" w:rsidRDefault="007B20B0" w:rsidP="004E009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71D5EBA"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0CC7B3F4" w14:textId="77777777" w:rsidR="007B20B0" w:rsidRPr="00AD26F5" w:rsidRDefault="007B20B0" w:rsidP="004E0093">
            <w:pPr>
              <w:rPr>
                <w:sz w:val="22"/>
              </w:rPr>
            </w:pPr>
            <w:r w:rsidRPr="00AD26F5">
              <w:rPr>
                <w:sz w:val="22"/>
              </w:rPr>
              <w:t>UAB Anykščių</w:t>
            </w:r>
          </w:p>
          <w:p w14:paraId="644F5BD3" w14:textId="77777777" w:rsidR="007B20B0" w:rsidRPr="00AD26F5" w:rsidRDefault="007B20B0" w:rsidP="004E0093">
            <w:pPr>
              <w:rPr>
                <w:sz w:val="22"/>
              </w:rPr>
            </w:pPr>
            <w:r w:rsidRPr="00AD26F5">
              <w:rPr>
                <w:sz w:val="22"/>
              </w:rPr>
              <w:t xml:space="preserve"> komunalinis ūkis</w:t>
            </w:r>
          </w:p>
          <w:p w14:paraId="538292BB" w14:textId="77777777" w:rsidR="007B20B0" w:rsidRPr="00AD26F5" w:rsidRDefault="007B20B0" w:rsidP="004E0093">
            <w:pPr>
              <w:rPr>
                <w:sz w:val="22"/>
              </w:rPr>
            </w:pPr>
            <w:r w:rsidRPr="00AD26F5">
              <w:rPr>
                <w:sz w:val="22"/>
              </w:rPr>
              <w:t>Gegužės g. 47</w:t>
            </w:r>
          </w:p>
          <w:p w14:paraId="5343EB0C" w14:textId="77777777" w:rsidR="007B20B0" w:rsidRPr="00AD26F5" w:rsidRDefault="007B20B0" w:rsidP="004E0093">
            <w:pPr>
              <w:rPr>
                <w:sz w:val="22"/>
              </w:rPr>
            </w:pPr>
            <w:r w:rsidRPr="00AD26F5">
              <w:rPr>
                <w:sz w:val="22"/>
              </w:rPr>
              <w:t>29107 Anykščiai</w:t>
            </w:r>
          </w:p>
          <w:p w14:paraId="6F9D0067" w14:textId="77777777" w:rsidR="007B20B0" w:rsidRPr="00432A6E" w:rsidRDefault="007B20B0" w:rsidP="004E0093">
            <w:pPr>
              <w:rPr>
                <w:sz w:val="22"/>
              </w:rPr>
            </w:pPr>
            <w:r w:rsidRPr="00432A6E">
              <w:rPr>
                <w:sz w:val="22"/>
              </w:rPr>
              <w:t>Padalinio vadovas Kęstutis Šermukšnis</w:t>
            </w:r>
          </w:p>
          <w:p w14:paraId="75254F79" w14:textId="68457CF1" w:rsidR="007B20B0" w:rsidRPr="00AD26F5" w:rsidRDefault="007B20B0" w:rsidP="004E0093">
            <w:pPr>
              <w:rPr>
                <w:sz w:val="22"/>
              </w:rPr>
            </w:pPr>
            <w:r w:rsidRPr="00AD26F5">
              <w:rPr>
                <w:sz w:val="22"/>
              </w:rPr>
              <w:t>tel. (</w:t>
            </w:r>
            <w:r w:rsidR="00076F8E">
              <w:rPr>
                <w:sz w:val="22"/>
              </w:rPr>
              <w:t>0</w:t>
            </w:r>
            <w:r w:rsidRPr="00AD26F5">
              <w:rPr>
                <w:sz w:val="22"/>
              </w:rPr>
              <w:t xml:space="preserve"> 381) 42687</w:t>
            </w:r>
          </w:p>
          <w:p w14:paraId="3366D011" w14:textId="77777777" w:rsidR="007B20B0" w:rsidRPr="00AD26F5" w:rsidRDefault="007B20B0" w:rsidP="004E0093">
            <w:pPr>
              <w:rPr>
                <w:sz w:val="22"/>
              </w:rPr>
            </w:pPr>
            <w:r w:rsidRPr="00AD26F5">
              <w:rPr>
                <w:sz w:val="22"/>
              </w:rPr>
              <w:t xml:space="preserve">el. p. </w:t>
            </w:r>
            <w:hyperlink r:id="rId50" w:history="1">
              <w:r w:rsidRPr="00AD26F5">
                <w:rPr>
                  <w:rStyle w:val="Hipersaitas"/>
                  <w:color w:val="auto"/>
                  <w:szCs w:val="24"/>
                </w:rPr>
                <w:t>info@anykom.lt</w:t>
              </w:r>
            </w:hyperlink>
          </w:p>
        </w:tc>
      </w:tr>
      <w:tr w:rsidR="007B20B0" w:rsidRPr="00AD26F5" w14:paraId="474D72B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8D6EE5F" w14:textId="77777777" w:rsidR="007B20B0" w:rsidRPr="00AD26F5" w:rsidRDefault="007B20B0" w:rsidP="004E0093">
            <w:pPr>
              <w:jc w:val="center"/>
              <w:rPr>
                <w:sz w:val="22"/>
              </w:rPr>
            </w:pPr>
            <w:r w:rsidRPr="00AD26F5">
              <w:rPr>
                <w:sz w:val="22"/>
              </w:rPr>
              <w:t>10.</w:t>
            </w:r>
          </w:p>
        </w:tc>
        <w:tc>
          <w:tcPr>
            <w:tcW w:w="2346" w:type="dxa"/>
            <w:tcBorders>
              <w:top w:val="single" w:sz="4" w:space="0" w:color="auto"/>
              <w:left w:val="single" w:sz="4" w:space="0" w:color="auto"/>
              <w:bottom w:val="single" w:sz="4" w:space="0" w:color="auto"/>
              <w:right w:val="single" w:sz="4" w:space="0" w:color="auto"/>
            </w:tcBorders>
            <w:hideMark/>
          </w:tcPr>
          <w:p w14:paraId="58838981" w14:textId="77777777" w:rsidR="007B20B0" w:rsidRPr="00AD26F5" w:rsidRDefault="007B20B0" w:rsidP="004E0093">
            <w:r w:rsidRPr="00AD26F5">
              <w:t>Inkūnų kaimo kapinės (Inkūnų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493EEF48" w14:textId="77777777" w:rsidR="007B20B0" w:rsidRPr="00AD26F5" w:rsidRDefault="007B20B0" w:rsidP="004E0093">
            <w:pPr>
              <w:rPr>
                <w:sz w:val="22"/>
              </w:rPr>
            </w:pPr>
            <w:r w:rsidRPr="00AD26F5">
              <w:rPr>
                <w:sz w:val="22"/>
              </w:rPr>
              <w:t>Riboto laidojimo</w:t>
            </w:r>
          </w:p>
          <w:p w14:paraId="0E6E79B2" w14:textId="77777777" w:rsidR="007B20B0" w:rsidRPr="00AD26F5" w:rsidRDefault="007B20B0" w:rsidP="004E0093">
            <w:pPr>
              <w:rPr>
                <w:sz w:val="22"/>
              </w:rPr>
            </w:pPr>
            <w:r w:rsidRPr="00AD26F5">
              <w:rPr>
                <w:sz w:val="22"/>
              </w:rPr>
              <w:t xml:space="preserve">Anykščių r. sav. tarybos 2013 m. gegužės 30 d. sprendimas </w:t>
            </w:r>
            <w:bookmarkStart w:id="10" w:name="n_9"/>
            <w:r w:rsidRPr="005F63A6">
              <w:rPr>
                <w:sz w:val="22"/>
              </w:rPr>
              <w:t>Nr.1-TS-185</w:t>
            </w:r>
            <w:bookmarkEnd w:id="10"/>
          </w:p>
        </w:tc>
        <w:tc>
          <w:tcPr>
            <w:tcW w:w="1024" w:type="dxa"/>
            <w:tcBorders>
              <w:top w:val="single" w:sz="4" w:space="0" w:color="auto"/>
              <w:left w:val="single" w:sz="4" w:space="0" w:color="auto"/>
              <w:bottom w:val="single" w:sz="4" w:space="0" w:color="auto"/>
              <w:right w:val="single" w:sz="4" w:space="0" w:color="auto"/>
            </w:tcBorders>
            <w:hideMark/>
          </w:tcPr>
          <w:p w14:paraId="3F3F61A7" w14:textId="77777777" w:rsidR="007B20B0" w:rsidRPr="00AD26F5" w:rsidRDefault="007B20B0" w:rsidP="004E0093">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7D922226" w14:textId="77777777" w:rsidR="007B20B0" w:rsidRPr="00AD26F5" w:rsidRDefault="007B20B0" w:rsidP="004E009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A350DE1"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062572B" w14:textId="77777777" w:rsidR="007B20B0" w:rsidRPr="00AD26F5" w:rsidRDefault="007B20B0" w:rsidP="004E0093">
            <w:pPr>
              <w:rPr>
                <w:sz w:val="22"/>
              </w:rPr>
            </w:pPr>
            <w:r w:rsidRPr="00AD26F5">
              <w:rPr>
                <w:sz w:val="22"/>
              </w:rPr>
              <w:t xml:space="preserve">Anykščių r. sav. </w:t>
            </w:r>
          </w:p>
          <w:p w14:paraId="27B6CBB6" w14:textId="77777777" w:rsidR="007B20B0" w:rsidRPr="00AD26F5" w:rsidRDefault="007B20B0" w:rsidP="004E0093">
            <w:pPr>
              <w:rPr>
                <w:sz w:val="22"/>
              </w:rPr>
            </w:pPr>
            <w:r w:rsidRPr="00AD26F5">
              <w:rPr>
                <w:sz w:val="22"/>
              </w:rPr>
              <w:t xml:space="preserve">Anykščių seniūnija </w:t>
            </w:r>
          </w:p>
          <w:p w14:paraId="2AB1DCB6" w14:textId="77777777" w:rsidR="007B20B0" w:rsidRPr="00AD26F5" w:rsidRDefault="007B20B0" w:rsidP="004E0093">
            <w:pPr>
              <w:rPr>
                <w:color w:val="000000" w:themeColor="text1"/>
                <w:sz w:val="22"/>
              </w:rPr>
            </w:pPr>
            <w:r w:rsidRPr="00AD26F5">
              <w:rPr>
                <w:color w:val="000000" w:themeColor="text1"/>
                <w:sz w:val="22"/>
              </w:rPr>
              <w:t>Ladigos g. 1</w:t>
            </w:r>
          </w:p>
          <w:p w14:paraId="046CF28F" w14:textId="77777777" w:rsidR="007B20B0" w:rsidRPr="00AD26F5" w:rsidRDefault="007B20B0" w:rsidP="004E0093">
            <w:pPr>
              <w:rPr>
                <w:sz w:val="22"/>
              </w:rPr>
            </w:pPr>
            <w:r w:rsidRPr="00AD26F5">
              <w:rPr>
                <w:sz w:val="22"/>
              </w:rPr>
              <w:t xml:space="preserve">29111 Anykščiai </w:t>
            </w:r>
          </w:p>
          <w:p w14:paraId="62A21384" w14:textId="77777777" w:rsidR="007B20B0" w:rsidRDefault="007B20B0" w:rsidP="004E0093">
            <w:pPr>
              <w:rPr>
                <w:strike/>
                <w:sz w:val="22"/>
              </w:rPr>
            </w:pPr>
            <w:r w:rsidRPr="00076F8E">
              <w:rPr>
                <w:strike/>
                <w:sz w:val="22"/>
              </w:rPr>
              <w:t>Seniūnas Eugenijus Pajarskas</w:t>
            </w:r>
          </w:p>
          <w:p w14:paraId="486453A1" w14:textId="4B9ECEF1" w:rsidR="00432A6E" w:rsidRPr="00432A6E" w:rsidRDefault="00432A6E" w:rsidP="004E0093">
            <w:pPr>
              <w:rPr>
                <w:b/>
                <w:bCs/>
                <w:sz w:val="22"/>
              </w:rPr>
            </w:pPr>
            <w:r w:rsidRPr="00432A6E">
              <w:rPr>
                <w:b/>
                <w:bCs/>
                <w:sz w:val="22"/>
              </w:rPr>
              <w:t>Seniūno pavaduotoja Audronė Zdanevičienė</w:t>
            </w:r>
          </w:p>
          <w:p w14:paraId="7ED3984C" w14:textId="71C08CF1" w:rsidR="007B20B0" w:rsidRPr="00AD26F5" w:rsidRDefault="007B20B0" w:rsidP="004E0093">
            <w:pPr>
              <w:rPr>
                <w:sz w:val="22"/>
              </w:rPr>
            </w:pPr>
            <w:r w:rsidRPr="00AD26F5">
              <w:rPr>
                <w:sz w:val="22"/>
              </w:rPr>
              <w:t>tel. (</w:t>
            </w:r>
            <w:r w:rsidR="00076F8E">
              <w:rPr>
                <w:sz w:val="22"/>
              </w:rPr>
              <w:t>0</w:t>
            </w:r>
            <w:r w:rsidRPr="00AD26F5">
              <w:rPr>
                <w:sz w:val="22"/>
              </w:rPr>
              <w:t xml:space="preserve"> 381) 50775</w:t>
            </w:r>
          </w:p>
          <w:p w14:paraId="1686AAA6" w14:textId="77777777" w:rsidR="007B20B0" w:rsidRPr="00AD26F5" w:rsidRDefault="007B20B0" w:rsidP="004E0093">
            <w:pPr>
              <w:jc w:val="center"/>
              <w:rPr>
                <w:sz w:val="22"/>
              </w:rPr>
            </w:pPr>
          </w:p>
        </w:tc>
      </w:tr>
      <w:tr w:rsidR="007B20B0" w:rsidRPr="00AD26F5" w14:paraId="35A2D02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136396A" w14:textId="77777777" w:rsidR="007B20B0" w:rsidRPr="00AD26F5" w:rsidRDefault="007B20B0" w:rsidP="004E0093">
            <w:pPr>
              <w:jc w:val="center"/>
              <w:rPr>
                <w:sz w:val="22"/>
              </w:rPr>
            </w:pPr>
            <w:r w:rsidRPr="00AD26F5">
              <w:rPr>
                <w:sz w:val="22"/>
              </w:rPr>
              <w:t>11.</w:t>
            </w:r>
          </w:p>
        </w:tc>
        <w:tc>
          <w:tcPr>
            <w:tcW w:w="2346" w:type="dxa"/>
            <w:tcBorders>
              <w:top w:val="single" w:sz="4" w:space="0" w:color="auto"/>
              <w:left w:val="single" w:sz="4" w:space="0" w:color="auto"/>
              <w:bottom w:val="single" w:sz="4" w:space="0" w:color="auto"/>
              <w:right w:val="single" w:sz="4" w:space="0" w:color="auto"/>
            </w:tcBorders>
            <w:hideMark/>
          </w:tcPr>
          <w:p w14:paraId="184538B4" w14:textId="77777777" w:rsidR="007B20B0" w:rsidRPr="00AD26F5" w:rsidRDefault="007B20B0" w:rsidP="004E0093">
            <w:r w:rsidRPr="00AD26F5">
              <w:t>Niūronių kaimo kapinės (Niūronių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329D16C7" w14:textId="77777777" w:rsidR="007B20B0" w:rsidRPr="00AD26F5" w:rsidRDefault="007B20B0" w:rsidP="004E0093">
            <w:pPr>
              <w:rPr>
                <w:sz w:val="22"/>
              </w:rPr>
            </w:pPr>
            <w:r w:rsidRPr="00AD26F5">
              <w:rPr>
                <w:sz w:val="22"/>
              </w:rPr>
              <w:t>Riboto laidojimo</w:t>
            </w:r>
          </w:p>
          <w:p w14:paraId="4F7F96EA" w14:textId="77777777" w:rsidR="007B20B0" w:rsidRPr="00AD26F5" w:rsidRDefault="007B20B0" w:rsidP="004E0093">
            <w:pPr>
              <w:rPr>
                <w:sz w:val="22"/>
              </w:rPr>
            </w:pPr>
            <w:r w:rsidRPr="00AD26F5">
              <w:rPr>
                <w:sz w:val="22"/>
              </w:rPr>
              <w:t xml:space="preserve">Anykščių r. sav. tarybos 2013 m. gegužės 30 d. sprendimas </w:t>
            </w:r>
            <w:bookmarkStart w:id="11" w:name="n_10"/>
            <w:r w:rsidRPr="005F63A6">
              <w:rPr>
                <w:sz w:val="22"/>
              </w:rPr>
              <w:t>Nr.1-TS-185</w:t>
            </w:r>
            <w:bookmarkEnd w:id="11"/>
          </w:p>
        </w:tc>
        <w:tc>
          <w:tcPr>
            <w:tcW w:w="1024" w:type="dxa"/>
            <w:tcBorders>
              <w:top w:val="single" w:sz="4" w:space="0" w:color="auto"/>
              <w:left w:val="single" w:sz="4" w:space="0" w:color="auto"/>
              <w:bottom w:val="single" w:sz="4" w:space="0" w:color="auto"/>
              <w:right w:val="single" w:sz="4" w:space="0" w:color="auto"/>
            </w:tcBorders>
            <w:hideMark/>
          </w:tcPr>
          <w:p w14:paraId="6CCD5D31" w14:textId="77777777" w:rsidR="007B20B0" w:rsidRPr="00AD26F5" w:rsidRDefault="007B20B0" w:rsidP="004E0093">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1D7D2294" w14:textId="77777777" w:rsidR="007B20B0" w:rsidRPr="00AD26F5" w:rsidRDefault="007B20B0" w:rsidP="004E009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4A45251"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0EF6E35E" w14:textId="77777777" w:rsidR="007B20B0" w:rsidRPr="00AD26F5" w:rsidRDefault="007B20B0" w:rsidP="004E0093">
            <w:pPr>
              <w:rPr>
                <w:sz w:val="22"/>
              </w:rPr>
            </w:pPr>
            <w:r w:rsidRPr="00AD26F5">
              <w:rPr>
                <w:sz w:val="22"/>
              </w:rPr>
              <w:t xml:space="preserve">Anykščių r. sav. </w:t>
            </w:r>
          </w:p>
          <w:p w14:paraId="307D3CE1" w14:textId="77777777" w:rsidR="007B20B0" w:rsidRPr="00AD26F5" w:rsidRDefault="007B20B0" w:rsidP="004E0093">
            <w:pPr>
              <w:rPr>
                <w:sz w:val="22"/>
              </w:rPr>
            </w:pPr>
            <w:r w:rsidRPr="00AD26F5">
              <w:rPr>
                <w:sz w:val="22"/>
              </w:rPr>
              <w:t xml:space="preserve">Anykščių seniūnija </w:t>
            </w:r>
          </w:p>
          <w:p w14:paraId="4F955243" w14:textId="77777777" w:rsidR="007B20B0" w:rsidRPr="00AD26F5" w:rsidRDefault="007B20B0" w:rsidP="004E0093">
            <w:pPr>
              <w:rPr>
                <w:color w:val="000000" w:themeColor="text1"/>
                <w:sz w:val="22"/>
              </w:rPr>
            </w:pPr>
            <w:r w:rsidRPr="00AD26F5">
              <w:rPr>
                <w:color w:val="000000" w:themeColor="text1"/>
                <w:sz w:val="22"/>
              </w:rPr>
              <w:t>Ladigos g. 1</w:t>
            </w:r>
          </w:p>
          <w:p w14:paraId="2E81BBF8" w14:textId="77777777" w:rsidR="007B20B0" w:rsidRPr="00AD26F5" w:rsidRDefault="007B20B0" w:rsidP="004E0093">
            <w:pPr>
              <w:rPr>
                <w:sz w:val="22"/>
              </w:rPr>
            </w:pPr>
            <w:r w:rsidRPr="00AD26F5">
              <w:rPr>
                <w:sz w:val="22"/>
              </w:rPr>
              <w:t xml:space="preserve">29111 Anykščiai </w:t>
            </w:r>
          </w:p>
          <w:p w14:paraId="4214D496" w14:textId="77777777" w:rsidR="007B20B0" w:rsidRPr="00AD26F5" w:rsidRDefault="007B20B0" w:rsidP="004E0093">
            <w:pPr>
              <w:rPr>
                <w:sz w:val="22"/>
              </w:rPr>
            </w:pPr>
            <w:r w:rsidRPr="00AD26F5">
              <w:rPr>
                <w:sz w:val="22"/>
              </w:rPr>
              <w:t>Seniūnas Eugenijus Pajarskas</w:t>
            </w:r>
          </w:p>
          <w:p w14:paraId="342C60E0" w14:textId="77777777" w:rsidR="007B20B0" w:rsidRPr="00AD26F5" w:rsidRDefault="007B20B0" w:rsidP="004E0093">
            <w:pPr>
              <w:rPr>
                <w:sz w:val="22"/>
              </w:rPr>
            </w:pPr>
            <w:r w:rsidRPr="00AD26F5">
              <w:rPr>
                <w:sz w:val="22"/>
              </w:rPr>
              <w:t>tel. (8 381) 50775</w:t>
            </w:r>
          </w:p>
          <w:p w14:paraId="258D37CF" w14:textId="77777777" w:rsidR="007B20B0" w:rsidRPr="00AD26F5" w:rsidRDefault="007B20B0" w:rsidP="004E0093">
            <w:pPr>
              <w:jc w:val="center"/>
              <w:rPr>
                <w:sz w:val="22"/>
              </w:rPr>
            </w:pPr>
          </w:p>
        </w:tc>
      </w:tr>
      <w:tr w:rsidR="007B20B0" w:rsidRPr="00AD26F5" w14:paraId="1D72AE0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42181460" w14:textId="77777777" w:rsidR="007B20B0" w:rsidRPr="00AD26F5" w:rsidRDefault="007B20B0" w:rsidP="004E0093">
            <w:pPr>
              <w:jc w:val="center"/>
              <w:rPr>
                <w:sz w:val="22"/>
              </w:rPr>
            </w:pPr>
            <w:r w:rsidRPr="00AD26F5">
              <w:rPr>
                <w:sz w:val="22"/>
              </w:rPr>
              <w:lastRenderedPageBreak/>
              <w:t>12.</w:t>
            </w:r>
          </w:p>
          <w:p w14:paraId="30D28729" w14:textId="77777777" w:rsidR="007B20B0" w:rsidRPr="00AD26F5" w:rsidRDefault="007B20B0" w:rsidP="004E0093">
            <w:pPr>
              <w:jc w:val="center"/>
              <w:rPr>
                <w:sz w:val="22"/>
              </w:rPr>
            </w:pPr>
          </w:p>
        </w:tc>
        <w:tc>
          <w:tcPr>
            <w:tcW w:w="2346" w:type="dxa"/>
            <w:tcBorders>
              <w:top w:val="single" w:sz="4" w:space="0" w:color="auto"/>
              <w:left w:val="single" w:sz="4" w:space="0" w:color="auto"/>
              <w:bottom w:val="single" w:sz="4" w:space="0" w:color="auto"/>
              <w:right w:val="single" w:sz="4" w:space="0" w:color="auto"/>
            </w:tcBorders>
            <w:hideMark/>
          </w:tcPr>
          <w:p w14:paraId="1797F308" w14:textId="77777777" w:rsidR="007B20B0" w:rsidRPr="00AD26F5" w:rsidRDefault="007B20B0" w:rsidP="004E0093">
            <w:r w:rsidRPr="00AD26F5">
              <w:t>Šeimyniškių kaimo kapinės (Šeimyniškių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3B534A28" w14:textId="77777777" w:rsidR="007B20B0" w:rsidRPr="00AD26F5" w:rsidRDefault="007B20B0" w:rsidP="004E0093">
            <w:pPr>
              <w:rPr>
                <w:sz w:val="22"/>
              </w:rPr>
            </w:pPr>
            <w:r w:rsidRPr="00AD26F5">
              <w:rPr>
                <w:sz w:val="22"/>
              </w:rPr>
              <w:t>Neveikiančios</w:t>
            </w:r>
          </w:p>
          <w:p w14:paraId="0550A89E" w14:textId="77777777" w:rsidR="007B20B0" w:rsidRPr="00AD26F5" w:rsidRDefault="007B20B0" w:rsidP="004E0093">
            <w:pPr>
              <w:rPr>
                <w:sz w:val="22"/>
              </w:rPr>
            </w:pPr>
            <w:r w:rsidRPr="00AD26F5">
              <w:rPr>
                <w:sz w:val="22"/>
              </w:rPr>
              <w:t xml:space="preserve">Anykščių r. sav. tarybos 2013 m. gegužės 30 d. sprendimas </w:t>
            </w:r>
            <w:bookmarkStart w:id="12" w:name="n_11"/>
            <w:r w:rsidRPr="005F63A6">
              <w:rPr>
                <w:sz w:val="22"/>
              </w:rPr>
              <w:t>Nr.1-TS-185</w:t>
            </w:r>
            <w:bookmarkEnd w:id="12"/>
          </w:p>
        </w:tc>
        <w:tc>
          <w:tcPr>
            <w:tcW w:w="1024" w:type="dxa"/>
            <w:tcBorders>
              <w:top w:val="single" w:sz="4" w:space="0" w:color="auto"/>
              <w:left w:val="single" w:sz="4" w:space="0" w:color="auto"/>
              <w:bottom w:val="single" w:sz="4" w:space="0" w:color="auto"/>
              <w:right w:val="single" w:sz="4" w:space="0" w:color="auto"/>
            </w:tcBorders>
            <w:hideMark/>
          </w:tcPr>
          <w:p w14:paraId="02615ED6" w14:textId="77777777" w:rsidR="007B20B0" w:rsidRPr="00AD26F5" w:rsidRDefault="007B20B0" w:rsidP="004E0093">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6C7FFC60" w14:textId="77777777" w:rsidR="007B20B0" w:rsidRPr="00AD26F5" w:rsidRDefault="007B20B0" w:rsidP="004E0093">
            <w:pPr>
              <w:jc w:val="center"/>
              <w:rPr>
                <w:sz w:val="22"/>
              </w:rPr>
            </w:pPr>
            <w:r w:rsidRPr="00AD26F5">
              <w:rPr>
                <w:sz w:val="22"/>
              </w:rPr>
              <w:t xml:space="preserve">Žemės sklypo unikalus </w:t>
            </w:r>
          </w:p>
          <w:p w14:paraId="0501D768" w14:textId="77777777" w:rsidR="007B20B0" w:rsidRPr="00AD26F5" w:rsidRDefault="007B20B0" w:rsidP="004E0093">
            <w:pPr>
              <w:jc w:val="center"/>
              <w:rPr>
                <w:sz w:val="22"/>
              </w:rPr>
            </w:pPr>
            <w:r w:rsidRPr="00AD26F5">
              <w:rPr>
                <w:sz w:val="22"/>
              </w:rPr>
              <w:t>Nr. 4400-5939-8668,</w:t>
            </w:r>
          </w:p>
          <w:p w14:paraId="32B163CF" w14:textId="77777777" w:rsidR="007B20B0" w:rsidRPr="00AD26F5" w:rsidRDefault="007B20B0" w:rsidP="004E0093">
            <w:pPr>
              <w:jc w:val="center"/>
              <w:rPr>
                <w:sz w:val="22"/>
              </w:rPr>
            </w:pPr>
            <w:r w:rsidRPr="00AD26F5">
              <w:rPr>
                <w:sz w:val="22"/>
              </w:rPr>
              <w:t>2022-12-22 įregistruotas</w:t>
            </w:r>
          </w:p>
        </w:tc>
        <w:tc>
          <w:tcPr>
            <w:tcW w:w="1701" w:type="dxa"/>
            <w:tcBorders>
              <w:top w:val="single" w:sz="4" w:space="0" w:color="auto"/>
              <w:left w:val="single" w:sz="4" w:space="0" w:color="auto"/>
              <w:bottom w:val="single" w:sz="4" w:space="0" w:color="auto"/>
              <w:right w:val="single" w:sz="4" w:space="0" w:color="auto"/>
            </w:tcBorders>
            <w:hideMark/>
          </w:tcPr>
          <w:p w14:paraId="5A4ECA6C"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BB8835A" w14:textId="77777777" w:rsidR="007B20B0" w:rsidRPr="00AD26F5" w:rsidRDefault="007B20B0" w:rsidP="004E0093">
            <w:pPr>
              <w:rPr>
                <w:sz w:val="22"/>
              </w:rPr>
            </w:pPr>
            <w:r w:rsidRPr="00AD26F5">
              <w:rPr>
                <w:sz w:val="22"/>
              </w:rPr>
              <w:t xml:space="preserve">Anykščių r. sav. </w:t>
            </w:r>
          </w:p>
          <w:p w14:paraId="1093DFAD" w14:textId="77777777" w:rsidR="007B20B0" w:rsidRPr="00AD26F5" w:rsidRDefault="007B20B0" w:rsidP="004E0093">
            <w:pPr>
              <w:rPr>
                <w:sz w:val="22"/>
              </w:rPr>
            </w:pPr>
            <w:r w:rsidRPr="00AD26F5">
              <w:rPr>
                <w:sz w:val="22"/>
              </w:rPr>
              <w:t xml:space="preserve">Anykščių seniūnija </w:t>
            </w:r>
          </w:p>
          <w:p w14:paraId="13F8AA5F" w14:textId="77777777" w:rsidR="007B20B0" w:rsidRPr="00AD26F5" w:rsidRDefault="007B20B0" w:rsidP="004E0093">
            <w:pPr>
              <w:rPr>
                <w:color w:val="000000" w:themeColor="text1"/>
                <w:sz w:val="22"/>
              </w:rPr>
            </w:pPr>
            <w:r w:rsidRPr="00AD26F5">
              <w:rPr>
                <w:color w:val="000000" w:themeColor="text1"/>
                <w:sz w:val="22"/>
              </w:rPr>
              <w:t>Ladigos g. 1</w:t>
            </w:r>
          </w:p>
          <w:p w14:paraId="45ACACAB" w14:textId="77777777" w:rsidR="007B20B0" w:rsidRPr="00AD26F5" w:rsidRDefault="007B20B0" w:rsidP="004E0093">
            <w:pPr>
              <w:rPr>
                <w:sz w:val="22"/>
              </w:rPr>
            </w:pPr>
            <w:r w:rsidRPr="00AD26F5">
              <w:rPr>
                <w:sz w:val="22"/>
              </w:rPr>
              <w:t xml:space="preserve">29111 Anykščiai </w:t>
            </w:r>
          </w:p>
          <w:p w14:paraId="0C68F1C5" w14:textId="77777777" w:rsidR="007B20B0" w:rsidRDefault="007B20B0" w:rsidP="004E0093">
            <w:pPr>
              <w:rPr>
                <w:strike/>
                <w:sz w:val="22"/>
              </w:rPr>
            </w:pPr>
            <w:r w:rsidRPr="00076F8E">
              <w:rPr>
                <w:strike/>
                <w:sz w:val="22"/>
              </w:rPr>
              <w:t>Seniūnas Eugenijus Pajarskas</w:t>
            </w:r>
          </w:p>
          <w:p w14:paraId="1346651F" w14:textId="787673AD" w:rsidR="00432A6E" w:rsidRPr="00432A6E" w:rsidRDefault="00432A6E" w:rsidP="004E0093">
            <w:pPr>
              <w:rPr>
                <w:b/>
                <w:bCs/>
                <w:sz w:val="22"/>
              </w:rPr>
            </w:pPr>
            <w:r w:rsidRPr="00432A6E">
              <w:rPr>
                <w:b/>
                <w:bCs/>
                <w:sz w:val="22"/>
              </w:rPr>
              <w:t>Seniūno pavaduotoja Audronė Zdanevičienė</w:t>
            </w:r>
          </w:p>
          <w:p w14:paraId="310FB748" w14:textId="31E4B258" w:rsidR="007B20B0" w:rsidRPr="00AD26F5" w:rsidRDefault="007B20B0" w:rsidP="004E0093">
            <w:pPr>
              <w:rPr>
                <w:sz w:val="22"/>
              </w:rPr>
            </w:pPr>
            <w:r w:rsidRPr="00AD26F5">
              <w:rPr>
                <w:sz w:val="22"/>
              </w:rPr>
              <w:t>tel. (</w:t>
            </w:r>
            <w:r w:rsidR="00076F8E">
              <w:rPr>
                <w:sz w:val="22"/>
              </w:rPr>
              <w:t>0</w:t>
            </w:r>
            <w:r w:rsidRPr="00AD26F5">
              <w:rPr>
                <w:sz w:val="22"/>
              </w:rPr>
              <w:t xml:space="preserve"> 381) 50775</w:t>
            </w:r>
          </w:p>
          <w:p w14:paraId="42F71F25" w14:textId="77777777" w:rsidR="007B20B0" w:rsidRPr="00AD26F5" w:rsidRDefault="007B20B0" w:rsidP="004E0093">
            <w:pPr>
              <w:jc w:val="center"/>
              <w:rPr>
                <w:sz w:val="22"/>
              </w:rPr>
            </w:pPr>
          </w:p>
        </w:tc>
      </w:tr>
      <w:tr w:rsidR="007B20B0" w:rsidRPr="00AD26F5" w14:paraId="402A171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38BF9DE" w14:textId="77777777" w:rsidR="007B20B0" w:rsidRPr="00AD26F5" w:rsidRDefault="007B20B0" w:rsidP="004E0093">
            <w:pPr>
              <w:jc w:val="center"/>
              <w:rPr>
                <w:sz w:val="22"/>
              </w:rPr>
            </w:pPr>
            <w:r w:rsidRPr="00AD26F5">
              <w:rPr>
                <w:sz w:val="22"/>
              </w:rPr>
              <w:t>13.</w:t>
            </w:r>
          </w:p>
        </w:tc>
        <w:tc>
          <w:tcPr>
            <w:tcW w:w="2346" w:type="dxa"/>
            <w:tcBorders>
              <w:top w:val="single" w:sz="4" w:space="0" w:color="auto"/>
              <w:left w:val="single" w:sz="4" w:space="0" w:color="auto"/>
              <w:bottom w:val="single" w:sz="4" w:space="0" w:color="auto"/>
              <w:right w:val="single" w:sz="4" w:space="0" w:color="auto"/>
            </w:tcBorders>
            <w:hideMark/>
          </w:tcPr>
          <w:p w14:paraId="3BFDAEFD" w14:textId="77777777" w:rsidR="007B20B0" w:rsidRPr="00AD26F5" w:rsidRDefault="007B20B0" w:rsidP="004E0093">
            <w:r w:rsidRPr="00AD26F5">
              <w:t>Liudiškių kaimo kapinės (Liudiškių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0E2EE49F" w14:textId="77777777" w:rsidR="007B20B0" w:rsidRPr="00AD26F5" w:rsidRDefault="007B20B0" w:rsidP="004E0093">
            <w:pPr>
              <w:rPr>
                <w:sz w:val="22"/>
              </w:rPr>
            </w:pPr>
            <w:r w:rsidRPr="00AD26F5">
              <w:rPr>
                <w:sz w:val="22"/>
              </w:rPr>
              <w:t>Neveikiančios</w:t>
            </w:r>
          </w:p>
          <w:p w14:paraId="380570E4" w14:textId="0614C81D" w:rsidR="007B20B0" w:rsidRPr="00AD26F5" w:rsidRDefault="007B20B0" w:rsidP="004E0093">
            <w:pPr>
              <w:rPr>
                <w:sz w:val="22"/>
              </w:rPr>
            </w:pPr>
            <w:r w:rsidRPr="00AD26F5">
              <w:rPr>
                <w:sz w:val="22"/>
              </w:rPr>
              <w:t xml:space="preserve">Anykščių r. sav. </w:t>
            </w:r>
            <w:r w:rsidR="00076F8E" w:rsidRPr="00AD26F5">
              <w:rPr>
                <w:sz w:val="22"/>
              </w:rPr>
              <w:t>T</w:t>
            </w:r>
            <w:r w:rsidRPr="00AD26F5">
              <w:rPr>
                <w:sz w:val="22"/>
              </w:rPr>
              <w:t xml:space="preserve">arybos 2013 m. gegužės 30 d. sprendimas </w:t>
            </w:r>
            <w:bookmarkStart w:id="13" w:name="n_12"/>
            <w:r w:rsidRPr="005F63A6">
              <w:rPr>
                <w:sz w:val="22"/>
              </w:rPr>
              <w:t>Nr.1-TS-185</w:t>
            </w:r>
            <w:bookmarkEnd w:id="13"/>
          </w:p>
        </w:tc>
        <w:tc>
          <w:tcPr>
            <w:tcW w:w="1024" w:type="dxa"/>
            <w:tcBorders>
              <w:top w:val="single" w:sz="4" w:space="0" w:color="auto"/>
              <w:left w:val="single" w:sz="4" w:space="0" w:color="auto"/>
              <w:bottom w:val="single" w:sz="4" w:space="0" w:color="auto"/>
              <w:right w:val="single" w:sz="4" w:space="0" w:color="auto"/>
            </w:tcBorders>
            <w:hideMark/>
          </w:tcPr>
          <w:p w14:paraId="2172A614" w14:textId="77777777" w:rsidR="007B20B0" w:rsidRDefault="007B20B0" w:rsidP="004E0093">
            <w:pPr>
              <w:jc w:val="center"/>
              <w:rPr>
                <w:strike/>
              </w:rPr>
            </w:pPr>
            <w:r w:rsidRPr="00076F8E">
              <w:rPr>
                <w:strike/>
              </w:rPr>
              <w:t>0,01</w:t>
            </w:r>
          </w:p>
          <w:p w14:paraId="43C8BF75" w14:textId="116C2F33" w:rsidR="00076F8E" w:rsidRPr="00076F8E" w:rsidRDefault="00076F8E" w:rsidP="004E0093">
            <w:pPr>
              <w:jc w:val="center"/>
              <w:rPr>
                <w:b/>
                <w:bCs/>
                <w:strike/>
              </w:rPr>
            </w:pPr>
            <w:r w:rsidRPr="00076F8E">
              <w:rPr>
                <w:b/>
                <w:bCs/>
              </w:rPr>
              <w:t>0,2904</w:t>
            </w:r>
          </w:p>
        </w:tc>
        <w:tc>
          <w:tcPr>
            <w:tcW w:w="2520" w:type="dxa"/>
            <w:tcBorders>
              <w:top w:val="single" w:sz="4" w:space="0" w:color="auto"/>
              <w:left w:val="single" w:sz="4" w:space="0" w:color="auto"/>
              <w:bottom w:val="single" w:sz="4" w:space="0" w:color="auto"/>
              <w:right w:val="single" w:sz="4" w:space="0" w:color="auto"/>
            </w:tcBorders>
            <w:hideMark/>
          </w:tcPr>
          <w:p w14:paraId="368A0B63" w14:textId="77777777" w:rsidR="00076F8E" w:rsidRPr="00076F8E" w:rsidRDefault="00076F8E" w:rsidP="00076F8E">
            <w:pPr>
              <w:jc w:val="center"/>
              <w:rPr>
                <w:b/>
                <w:bCs/>
                <w:sz w:val="22"/>
                <w:szCs w:val="22"/>
              </w:rPr>
            </w:pPr>
            <w:r w:rsidRPr="00076F8E">
              <w:rPr>
                <w:b/>
                <w:bCs/>
                <w:sz w:val="22"/>
                <w:szCs w:val="22"/>
              </w:rPr>
              <w:t>Žemės sklypo unikalus</w:t>
            </w:r>
          </w:p>
          <w:p w14:paraId="68E3B04D" w14:textId="77777777" w:rsidR="00076F8E" w:rsidRPr="00076F8E" w:rsidRDefault="00076F8E" w:rsidP="00076F8E">
            <w:pPr>
              <w:jc w:val="center"/>
              <w:rPr>
                <w:b/>
                <w:bCs/>
                <w:sz w:val="22"/>
                <w:szCs w:val="22"/>
              </w:rPr>
            </w:pPr>
            <w:r w:rsidRPr="00076F8E">
              <w:rPr>
                <w:b/>
                <w:bCs/>
                <w:sz w:val="22"/>
                <w:szCs w:val="22"/>
              </w:rPr>
              <w:t xml:space="preserve"> Nr. 4400-6580-1158,</w:t>
            </w:r>
          </w:p>
          <w:p w14:paraId="0765C32C" w14:textId="01EF63ED" w:rsidR="007B20B0" w:rsidRPr="00AD26F5" w:rsidRDefault="00076F8E" w:rsidP="00076F8E">
            <w:pPr>
              <w:jc w:val="center"/>
              <w:rPr>
                <w:sz w:val="22"/>
              </w:rPr>
            </w:pPr>
            <w:r w:rsidRPr="00076F8E">
              <w:rPr>
                <w:b/>
                <w:bCs/>
                <w:sz w:val="22"/>
                <w:szCs w:val="22"/>
              </w:rPr>
              <w:t>2025-03-20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5FD3664" w14:textId="77777777" w:rsidR="007B20B0" w:rsidRPr="00AD26F5" w:rsidRDefault="007B20B0" w:rsidP="004E0093">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3E1C7824" w14:textId="77777777" w:rsidR="007B20B0" w:rsidRPr="00AD26F5" w:rsidRDefault="007B20B0" w:rsidP="004E0093">
            <w:pPr>
              <w:rPr>
                <w:sz w:val="22"/>
              </w:rPr>
            </w:pPr>
            <w:r w:rsidRPr="00AD26F5">
              <w:rPr>
                <w:sz w:val="22"/>
              </w:rPr>
              <w:t xml:space="preserve">Anykščių r. sav. </w:t>
            </w:r>
          </w:p>
          <w:p w14:paraId="6539C070" w14:textId="77777777" w:rsidR="007B20B0" w:rsidRPr="00AD26F5" w:rsidRDefault="007B20B0" w:rsidP="004E0093">
            <w:pPr>
              <w:rPr>
                <w:sz w:val="22"/>
              </w:rPr>
            </w:pPr>
            <w:r w:rsidRPr="00AD26F5">
              <w:rPr>
                <w:sz w:val="22"/>
              </w:rPr>
              <w:t xml:space="preserve">Anykščių seniūnija </w:t>
            </w:r>
          </w:p>
          <w:p w14:paraId="73986DD6" w14:textId="77777777" w:rsidR="007B20B0" w:rsidRPr="00AD26F5" w:rsidRDefault="007B20B0" w:rsidP="004E0093">
            <w:pPr>
              <w:rPr>
                <w:color w:val="000000" w:themeColor="text1"/>
                <w:sz w:val="22"/>
              </w:rPr>
            </w:pPr>
            <w:r w:rsidRPr="00AD26F5">
              <w:rPr>
                <w:color w:val="000000" w:themeColor="text1"/>
                <w:sz w:val="22"/>
              </w:rPr>
              <w:t>Ladigos g. 1</w:t>
            </w:r>
          </w:p>
          <w:p w14:paraId="39BAB330" w14:textId="77777777" w:rsidR="007B20B0" w:rsidRPr="00AD26F5" w:rsidRDefault="007B20B0" w:rsidP="004E0093">
            <w:pPr>
              <w:rPr>
                <w:sz w:val="22"/>
              </w:rPr>
            </w:pPr>
            <w:r w:rsidRPr="00AD26F5">
              <w:rPr>
                <w:sz w:val="22"/>
              </w:rPr>
              <w:t>29111 Anykščiai</w:t>
            </w:r>
          </w:p>
          <w:p w14:paraId="4A79096F" w14:textId="77777777" w:rsidR="007B20B0" w:rsidRDefault="007B20B0" w:rsidP="004E0093">
            <w:pPr>
              <w:rPr>
                <w:strike/>
                <w:sz w:val="22"/>
              </w:rPr>
            </w:pPr>
            <w:r w:rsidRPr="00076F8E">
              <w:rPr>
                <w:strike/>
                <w:sz w:val="22"/>
              </w:rPr>
              <w:t xml:space="preserve">Seniūnas Eugenijus Pajarskas </w:t>
            </w:r>
          </w:p>
          <w:p w14:paraId="11E10426" w14:textId="52502639" w:rsidR="00432A6E" w:rsidRPr="00432A6E" w:rsidRDefault="00432A6E" w:rsidP="004E0093">
            <w:pPr>
              <w:rPr>
                <w:b/>
                <w:bCs/>
                <w:sz w:val="22"/>
              </w:rPr>
            </w:pPr>
            <w:r w:rsidRPr="00432A6E">
              <w:rPr>
                <w:b/>
                <w:bCs/>
                <w:sz w:val="22"/>
              </w:rPr>
              <w:t>Seniūno pavaduotoja Audronė Zdanevičienė</w:t>
            </w:r>
          </w:p>
          <w:p w14:paraId="206BCEBA" w14:textId="05B3361E" w:rsidR="007B20B0" w:rsidRPr="00AD26F5" w:rsidRDefault="007B20B0" w:rsidP="004E0093">
            <w:pPr>
              <w:rPr>
                <w:sz w:val="22"/>
              </w:rPr>
            </w:pPr>
            <w:r w:rsidRPr="00AD26F5">
              <w:rPr>
                <w:sz w:val="22"/>
              </w:rPr>
              <w:t>tel. (</w:t>
            </w:r>
            <w:r w:rsidR="00076F8E">
              <w:rPr>
                <w:sz w:val="22"/>
              </w:rPr>
              <w:t>0</w:t>
            </w:r>
            <w:r w:rsidRPr="00AD26F5">
              <w:rPr>
                <w:sz w:val="22"/>
              </w:rPr>
              <w:t xml:space="preserve"> 381) 50775</w:t>
            </w:r>
          </w:p>
          <w:p w14:paraId="62E68285" w14:textId="77777777" w:rsidR="007B20B0" w:rsidRPr="00AD26F5" w:rsidRDefault="007B20B0" w:rsidP="004E0093">
            <w:pPr>
              <w:jc w:val="center"/>
              <w:rPr>
                <w:sz w:val="22"/>
              </w:rPr>
            </w:pPr>
          </w:p>
        </w:tc>
      </w:tr>
      <w:tr w:rsidR="00076F8E" w:rsidRPr="00AD26F5" w14:paraId="79963E2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3E533CBC" w14:textId="2E4AA5C8" w:rsidR="00076F8E" w:rsidRPr="00076F8E" w:rsidRDefault="00076F8E" w:rsidP="00076F8E">
            <w:pPr>
              <w:jc w:val="center"/>
              <w:rPr>
                <w:b/>
                <w:bCs/>
                <w:sz w:val="22"/>
              </w:rPr>
            </w:pPr>
            <w:r w:rsidRPr="00076F8E">
              <w:rPr>
                <w:b/>
                <w:bCs/>
                <w:sz w:val="22"/>
              </w:rPr>
              <w:t>14.</w:t>
            </w:r>
          </w:p>
        </w:tc>
        <w:tc>
          <w:tcPr>
            <w:tcW w:w="2346" w:type="dxa"/>
            <w:tcBorders>
              <w:top w:val="single" w:sz="4" w:space="0" w:color="auto"/>
              <w:left w:val="single" w:sz="4" w:space="0" w:color="auto"/>
              <w:bottom w:val="single" w:sz="4" w:space="0" w:color="auto"/>
              <w:right w:val="single" w:sz="4" w:space="0" w:color="auto"/>
            </w:tcBorders>
          </w:tcPr>
          <w:p w14:paraId="1A4DD25D" w14:textId="4D53722B" w:rsidR="00076F8E" w:rsidRPr="00076F8E" w:rsidRDefault="00076F8E" w:rsidP="00076F8E">
            <w:pPr>
              <w:rPr>
                <w:b/>
                <w:bCs/>
              </w:rPr>
            </w:pPr>
            <w:r w:rsidRPr="00076F8E">
              <w:rPr>
                <w:b/>
                <w:bCs/>
              </w:rPr>
              <w:t>Liudiškių kaimo antrosios kapinės (Liudiškių k., Anykščių sen.)</w:t>
            </w:r>
          </w:p>
        </w:tc>
        <w:tc>
          <w:tcPr>
            <w:tcW w:w="2832" w:type="dxa"/>
            <w:tcBorders>
              <w:top w:val="single" w:sz="4" w:space="0" w:color="auto"/>
              <w:left w:val="single" w:sz="4" w:space="0" w:color="auto"/>
              <w:bottom w:val="single" w:sz="4" w:space="0" w:color="auto"/>
              <w:right w:val="single" w:sz="4" w:space="0" w:color="auto"/>
            </w:tcBorders>
          </w:tcPr>
          <w:p w14:paraId="368BFA00" w14:textId="073564B7" w:rsidR="00076F8E" w:rsidRPr="00076F8E" w:rsidRDefault="00076F8E" w:rsidP="00076F8E">
            <w:pPr>
              <w:rPr>
                <w:b/>
                <w:bCs/>
                <w:sz w:val="22"/>
              </w:rPr>
            </w:pPr>
            <w:r w:rsidRPr="00076F8E">
              <w:rPr>
                <w:b/>
                <w:bCs/>
                <w:sz w:val="22"/>
                <w:szCs w:val="22"/>
              </w:rPr>
              <w:t>Neveikiančios</w:t>
            </w:r>
          </w:p>
        </w:tc>
        <w:tc>
          <w:tcPr>
            <w:tcW w:w="1024" w:type="dxa"/>
            <w:tcBorders>
              <w:top w:val="single" w:sz="4" w:space="0" w:color="auto"/>
              <w:left w:val="single" w:sz="4" w:space="0" w:color="auto"/>
              <w:bottom w:val="single" w:sz="4" w:space="0" w:color="auto"/>
              <w:right w:val="single" w:sz="4" w:space="0" w:color="auto"/>
            </w:tcBorders>
          </w:tcPr>
          <w:p w14:paraId="33029F07" w14:textId="2F025541" w:rsidR="00076F8E" w:rsidRPr="00076F8E" w:rsidRDefault="00076F8E" w:rsidP="00076F8E">
            <w:pPr>
              <w:jc w:val="center"/>
              <w:rPr>
                <w:b/>
                <w:bCs/>
                <w:strike/>
              </w:rPr>
            </w:pPr>
            <w:r w:rsidRPr="00076F8E">
              <w:rPr>
                <w:b/>
                <w:bCs/>
              </w:rPr>
              <w:t>0,1488</w:t>
            </w:r>
          </w:p>
        </w:tc>
        <w:tc>
          <w:tcPr>
            <w:tcW w:w="2520" w:type="dxa"/>
            <w:tcBorders>
              <w:top w:val="single" w:sz="4" w:space="0" w:color="auto"/>
              <w:left w:val="single" w:sz="4" w:space="0" w:color="auto"/>
              <w:bottom w:val="single" w:sz="4" w:space="0" w:color="auto"/>
              <w:right w:val="single" w:sz="4" w:space="0" w:color="auto"/>
            </w:tcBorders>
          </w:tcPr>
          <w:p w14:paraId="078D7024" w14:textId="77777777" w:rsidR="00076F8E" w:rsidRPr="00076F8E" w:rsidRDefault="00076F8E" w:rsidP="00076F8E">
            <w:pPr>
              <w:jc w:val="center"/>
              <w:rPr>
                <w:b/>
                <w:bCs/>
                <w:sz w:val="22"/>
                <w:szCs w:val="22"/>
              </w:rPr>
            </w:pPr>
            <w:r w:rsidRPr="00076F8E">
              <w:rPr>
                <w:b/>
                <w:bCs/>
                <w:sz w:val="22"/>
                <w:szCs w:val="22"/>
              </w:rPr>
              <w:t>Žemės sklypo unikalus</w:t>
            </w:r>
          </w:p>
          <w:p w14:paraId="5813BA2B" w14:textId="77777777" w:rsidR="00076F8E" w:rsidRPr="00076F8E" w:rsidRDefault="00076F8E" w:rsidP="00076F8E">
            <w:pPr>
              <w:jc w:val="center"/>
              <w:rPr>
                <w:b/>
                <w:bCs/>
                <w:sz w:val="22"/>
                <w:szCs w:val="22"/>
              </w:rPr>
            </w:pPr>
            <w:r w:rsidRPr="00076F8E">
              <w:rPr>
                <w:b/>
                <w:bCs/>
                <w:sz w:val="22"/>
                <w:szCs w:val="22"/>
              </w:rPr>
              <w:t xml:space="preserve"> Nr. 4400-6690-2958,</w:t>
            </w:r>
          </w:p>
          <w:p w14:paraId="069B9EE5" w14:textId="07D9DA18" w:rsidR="00076F8E" w:rsidRPr="00076F8E" w:rsidRDefault="00076F8E" w:rsidP="00076F8E">
            <w:pPr>
              <w:jc w:val="center"/>
              <w:rPr>
                <w:b/>
                <w:bCs/>
                <w:sz w:val="22"/>
                <w:szCs w:val="22"/>
              </w:rPr>
            </w:pPr>
            <w:r w:rsidRPr="00076F8E">
              <w:rPr>
                <w:b/>
                <w:bCs/>
                <w:sz w:val="22"/>
                <w:szCs w:val="22"/>
              </w:rPr>
              <w:t>2025-11-27 įregistruotas Nekilnojamojo turto registre</w:t>
            </w:r>
          </w:p>
        </w:tc>
        <w:tc>
          <w:tcPr>
            <w:tcW w:w="1701" w:type="dxa"/>
            <w:tcBorders>
              <w:top w:val="single" w:sz="4" w:space="0" w:color="auto"/>
              <w:left w:val="single" w:sz="4" w:space="0" w:color="auto"/>
              <w:bottom w:val="single" w:sz="4" w:space="0" w:color="auto"/>
              <w:right w:val="single" w:sz="4" w:space="0" w:color="auto"/>
            </w:tcBorders>
          </w:tcPr>
          <w:p w14:paraId="1B2B7862" w14:textId="45D98961" w:rsidR="00076F8E" w:rsidRPr="00076F8E" w:rsidRDefault="00076F8E" w:rsidP="00076F8E">
            <w:pPr>
              <w:jc w:val="center"/>
              <w:rPr>
                <w:b/>
                <w:bCs/>
                <w:sz w:val="22"/>
              </w:rPr>
            </w:pPr>
            <w:r w:rsidRPr="00076F8E">
              <w:rPr>
                <w:b/>
                <w:bCs/>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444722C0" w14:textId="77777777" w:rsidR="00076F8E" w:rsidRPr="00076F8E" w:rsidRDefault="00076F8E" w:rsidP="00076F8E">
            <w:pPr>
              <w:rPr>
                <w:b/>
                <w:bCs/>
                <w:sz w:val="22"/>
              </w:rPr>
            </w:pPr>
            <w:r w:rsidRPr="00076F8E">
              <w:rPr>
                <w:b/>
                <w:bCs/>
                <w:sz w:val="22"/>
              </w:rPr>
              <w:t xml:space="preserve">Anykščių r. sav. </w:t>
            </w:r>
          </w:p>
          <w:p w14:paraId="780D00A1" w14:textId="77777777" w:rsidR="00076F8E" w:rsidRPr="00076F8E" w:rsidRDefault="00076F8E" w:rsidP="00076F8E">
            <w:pPr>
              <w:rPr>
                <w:b/>
                <w:bCs/>
                <w:sz w:val="22"/>
              </w:rPr>
            </w:pPr>
            <w:r w:rsidRPr="00076F8E">
              <w:rPr>
                <w:b/>
                <w:bCs/>
                <w:sz w:val="22"/>
              </w:rPr>
              <w:t xml:space="preserve">Anykščių seniūnija </w:t>
            </w:r>
          </w:p>
          <w:p w14:paraId="25DE1B5F" w14:textId="77777777" w:rsidR="00076F8E" w:rsidRPr="00076F8E" w:rsidRDefault="00076F8E" w:rsidP="00076F8E">
            <w:pPr>
              <w:rPr>
                <w:b/>
                <w:bCs/>
                <w:sz w:val="22"/>
              </w:rPr>
            </w:pPr>
            <w:r w:rsidRPr="00076F8E">
              <w:rPr>
                <w:b/>
                <w:bCs/>
                <w:sz w:val="22"/>
              </w:rPr>
              <w:t>Ladigos g. 1</w:t>
            </w:r>
          </w:p>
          <w:p w14:paraId="54CCE127" w14:textId="77777777" w:rsidR="00076F8E" w:rsidRDefault="00076F8E" w:rsidP="00076F8E">
            <w:pPr>
              <w:rPr>
                <w:b/>
                <w:bCs/>
                <w:sz w:val="22"/>
              </w:rPr>
            </w:pPr>
            <w:r w:rsidRPr="00076F8E">
              <w:rPr>
                <w:b/>
                <w:bCs/>
                <w:sz w:val="22"/>
              </w:rPr>
              <w:t>29111 Anykščiai</w:t>
            </w:r>
          </w:p>
          <w:p w14:paraId="46C37905" w14:textId="1A7ED600" w:rsidR="00432A6E" w:rsidRPr="00432A6E" w:rsidRDefault="00432A6E" w:rsidP="00076F8E">
            <w:pPr>
              <w:rPr>
                <w:b/>
                <w:bCs/>
                <w:sz w:val="22"/>
              </w:rPr>
            </w:pPr>
            <w:r w:rsidRPr="00432A6E">
              <w:rPr>
                <w:b/>
                <w:bCs/>
                <w:sz w:val="22"/>
              </w:rPr>
              <w:t>Seniūno pavaduotoja Audronė Zdanevičienė</w:t>
            </w:r>
          </w:p>
          <w:p w14:paraId="70C6E8A8" w14:textId="77777777" w:rsidR="00076F8E" w:rsidRPr="00076F8E" w:rsidRDefault="00076F8E" w:rsidP="00076F8E">
            <w:pPr>
              <w:rPr>
                <w:b/>
                <w:bCs/>
                <w:sz w:val="22"/>
              </w:rPr>
            </w:pPr>
            <w:r w:rsidRPr="00076F8E">
              <w:rPr>
                <w:b/>
                <w:bCs/>
                <w:sz w:val="22"/>
              </w:rPr>
              <w:t>tel. (0 381) 50775</w:t>
            </w:r>
          </w:p>
          <w:p w14:paraId="6DB5FC20" w14:textId="77777777" w:rsidR="00076F8E" w:rsidRPr="00076F8E" w:rsidRDefault="00076F8E" w:rsidP="00076F8E">
            <w:pPr>
              <w:rPr>
                <w:b/>
                <w:bCs/>
                <w:sz w:val="22"/>
              </w:rPr>
            </w:pPr>
          </w:p>
        </w:tc>
      </w:tr>
      <w:tr w:rsidR="00814DA9" w:rsidRPr="00AD26F5" w14:paraId="1330001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4C4AA59B" w14:textId="77777777" w:rsidR="00814DA9" w:rsidRPr="004F54DE" w:rsidRDefault="00814DA9" w:rsidP="00814DA9">
            <w:pPr>
              <w:jc w:val="center"/>
              <w:rPr>
                <w:strike/>
                <w:sz w:val="22"/>
                <w:szCs w:val="22"/>
              </w:rPr>
            </w:pPr>
            <w:r w:rsidRPr="004F54DE">
              <w:rPr>
                <w:strike/>
                <w:sz w:val="22"/>
                <w:szCs w:val="22"/>
              </w:rPr>
              <w:t>14.</w:t>
            </w:r>
          </w:p>
          <w:p w14:paraId="29C3861F" w14:textId="66C01508" w:rsidR="00814DA9" w:rsidRPr="00814DA9" w:rsidRDefault="00814DA9" w:rsidP="00814DA9">
            <w:pPr>
              <w:jc w:val="center"/>
              <w:rPr>
                <w:strike/>
                <w:sz w:val="22"/>
              </w:rPr>
            </w:pPr>
            <w:r w:rsidRPr="005D2042">
              <w:rPr>
                <w:b/>
                <w:bCs/>
                <w:sz w:val="22"/>
                <w:szCs w:val="22"/>
              </w:rPr>
              <w:t>15.</w:t>
            </w:r>
          </w:p>
        </w:tc>
        <w:tc>
          <w:tcPr>
            <w:tcW w:w="2346" w:type="dxa"/>
            <w:tcBorders>
              <w:top w:val="single" w:sz="4" w:space="0" w:color="auto"/>
              <w:left w:val="single" w:sz="4" w:space="0" w:color="auto"/>
              <w:bottom w:val="single" w:sz="4" w:space="0" w:color="auto"/>
              <w:right w:val="single" w:sz="4" w:space="0" w:color="auto"/>
            </w:tcBorders>
            <w:hideMark/>
          </w:tcPr>
          <w:p w14:paraId="4CFD2DC6" w14:textId="77777777" w:rsidR="00814DA9" w:rsidRPr="00AD26F5" w:rsidRDefault="00814DA9" w:rsidP="00814DA9">
            <w:r w:rsidRPr="00AD26F5">
              <w:t>Ažugojų kaimo kapinės (Ažugojų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27D1EEF4" w14:textId="77777777" w:rsidR="00814DA9" w:rsidRPr="00AD26F5" w:rsidRDefault="00814DA9" w:rsidP="00814DA9">
            <w:pPr>
              <w:rPr>
                <w:sz w:val="22"/>
              </w:rPr>
            </w:pPr>
            <w:r w:rsidRPr="00AD26F5">
              <w:rPr>
                <w:sz w:val="22"/>
              </w:rPr>
              <w:t>Neveikiančios</w:t>
            </w:r>
          </w:p>
          <w:p w14:paraId="3BC8E14E" w14:textId="77777777" w:rsidR="00814DA9" w:rsidRPr="00AD26F5" w:rsidRDefault="00814DA9" w:rsidP="00814DA9">
            <w:pPr>
              <w:rPr>
                <w:sz w:val="22"/>
              </w:rPr>
            </w:pPr>
            <w:r w:rsidRPr="00AD26F5">
              <w:rPr>
                <w:sz w:val="22"/>
              </w:rPr>
              <w:t xml:space="preserve">Anykščių r. sav. tarybos 2013 m. gegužės 30 d. sprendimas </w:t>
            </w:r>
            <w:bookmarkStart w:id="14" w:name="n_13"/>
            <w:r w:rsidRPr="005F63A6">
              <w:rPr>
                <w:sz w:val="22"/>
              </w:rPr>
              <w:t>Nr.1-TS-185</w:t>
            </w:r>
            <w:bookmarkEnd w:id="14"/>
          </w:p>
        </w:tc>
        <w:tc>
          <w:tcPr>
            <w:tcW w:w="1024" w:type="dxa"/>
            <w:tcBorders>
              <w:top w:val="single" w:sz="4" w:space="0" w:color="auto"/>
              <w:left w:val="single" w:sz="4" w:space="0" w:color="auto"/>
              <w:bottom w:val="single" w:sz="4" w:space="0" w:color="auto"/>
              <w:right w:val="single" w:sz="4" w:space="0" w:color="auto"/>
            </w:tcBorders>
            <w:hideMark/>
          </w:tcPr>
          <w:p w14:paraId="31A20442" w14:textId="77777777" w:rsidR="00814DA9" w:rsidRDefault="00814DA9" w:rsidP="00814DA9">
            <w:pPr>
              <w:jc w:val="center"/>
              <w:rPr>
                <w:strike/>
              </w:rPr>
            </w:pPr>
            <w:r w:rsidRPr="00814DA9">
              <w:rPr>
                <w:strike/>
              </w:rPr>
              <w:t>0,20</w:t>
            </w:r>
          </w:p>
          <w:p w14:paraId="24783EEF" w14:textId="2F8A2EF8" w:rsidR="00814DA9" w:rsidRPr="00814DA9" w:rsidRDefault="00814DA9" w:rsidP="00814DA9">
            <w:pPr>
              <w:jc w:val="center"/>
              <w:rPr>
                <w:b/>
                <w:bCs/>
                <w:strike/>
              </w:rPr>
            </w:pPr>
            <w:r w:rsidRPr="00814DA9">
              <w:rPr>
                <w:b/>
                <w:bCs/>
              </w:rPr>
              <w:t>0,2041</w:t>
            </w:r>
          </w:p>
        </w:tc>
        <w:tc>
          <w:tcPr>
            <w:tcW w:w="2520" w:type="dxa"/>
            <w:tcBorders>
              <w:top w:val="single" w:sz="4" w:space="0" w:color="auto"/>
              <w:left w:val="single" w:sz="4" w:space="0" w:color="auto"/>
              <w:bottom w:val="single" w:sz="4" w:space="0" w:color="auto"/>
              <w:right w:val="single" w:sz="4" w:space="0" w:color="auto"/>
            </w:tcBorders>
            <w:hideMark/>
          </w:tcPr>
          <w:p w14:paraId="20503EAE" w14:textId="77777777" w:rsidR="00814DA9" w:rsidRPr="00814DA9" w:rsidRDefault="00814DA9" w:rsidP="00814DA9">
            <w:pPr>
              <w:jc w:val="center"/>
              <w:rPr>
                <w:b/>
                <w:bCs/>
                <w:sz w:val="22"/>
                <w:szCs w:val="22"/>
              </w:rPr>
            </w:pPr>
            <w:r w:rsidRPr="00814DA9">
              <w:rPr>
                <w:b/>
                <w:bCs/>
                <w:sz w:val="22"/>
                <w:szCs w:val="22"/>
              </w:rPr>
              <w:t>Žemės sklypo unikalus</w:t>
            </w:r>
          </w:p>
          <w:p w14:paraId="4181559A" w14:textId="77777777" w:rsidR="00814DA9" w:rsidRPr="00814DA9" w:rsidRDefault="00814DA9" w:rsidP="00814DA9">
            <w:pPr>
              <w:jc w:val="center"/>
              <w:rPr>
                <w:b/>
                <w:bCs/>
                <w:sz w:val="22"/>
                <w:szCs w:val="22"/>
              </w:rPr>
            </w:pPr>
            <w:r w:rsidRPr="00814DA9">
              <w:rPr>
                <w:b/>
                <w:bCs/>
                <w:sz w:val="22"/>
                <w:szCs w:val="22"/>
              </w:rPr>
              <w:t xml:space="preserve"> Nr. 4400-6580-0973,</w:t>
            </w:r>
          </w:p>
          <w:p w14:paraId="3413293F" w14:textId="19BDDE39" w:rsidR="00814DA9" w:rsidRPr="00AD26F5" w:rsidRDefault="00814DA9" w:rsidP="00814DA9">
            <w:pPr>
              <w:jc w:val="center"/>
              <w:rPr>
                <w:sz w:val="22"/>
              </w:rPr>
            </w:pPr>
            <w:r w:rsidRPr="00814DA9">
              <w:rPr>
                <w:b/>
                <w:bCs/>
                <w:sz w:val="22"/>
                <w:szCs w:val="22"/>
              </w:rPr>
              <w:t>2025-02-25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E22283B" w14:textId="77777777" w:rsidR="00814DA9" w:rsidRPr="00AD26F5" w:rsidRDefault="00814DA9" w:rsidP="00814DA9">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5F6E512C" w14:textId="77777777" w:rsidR="00814DA9" w:rsidRPr="00AD26F5" w:rsidRDefault="00814DA9" w:rsidP="00814DA9">
            <w:pPr>
              <w:rPr>
                <w:sz w:val="22"/>
              </w:rPr>
            </w:pPr>
            <w:r w:rsidRPr="00AD26F5">
              <w:rPr>
                <w:sz w:val="22"/>
              </w:rPr>
              <w:t xml:space="preserve">Anykščių r. sav. </w:t>
            </w:r>
          </w:p>
          <w:p w14:paraId="262CFAD9" w14:textId="77777777" w:rsidR="00814DA9" w:rsidRPr="00AD26F5" w:rsidRDefault="00814DA9" w:rsidP="00814DA9">
            <w:pPr>
              <w:rPr>
                <w:sz w:val="22"/>
              </w:rPr>
            </w:pPr>
            <w:r w:rsidRPr="00AD26F5">
              <w:rPr>
                <w:sz w:val="22"/>
              </w:rPr>
              <w:t xml:space="preserve">Anykščių seniūnija </w:t>
            </w:r>
          </w:p>
          <w:p w14:paraId="26A025F5" w14:textId="77777777" w:rsidR="00814DA9" w:rsidRPr="00AD26F5" w:rsidRDefault="00814DA9" w:rsidP="00814DA9">
            <w:pPr>
              <w:rPr>
                <w:color w:val="000000" w:themeColor="text1"/>
                <w:sz w:val="22"/>
              </w:rPr>
            </w:pPr>
            <w:r w:rsidRPr="00AD26F5">
              <w:rPr>
                <w:color w:val="000000" w:themeColor="text1"/>
                <w:sz w:val="22"/>
              </w:rPr>
              <w:t>Ladigos g. 1</w:t>
            </w:r>
          </w:p>
          <w:p w14:paraId="68DCFAA6" w14:textId="77777777" w:rsidR="00814DA9" w:rsidRPr="00AD26F5" w:rsidRDefault="00814DA9" w:rsidP="00814DA9">
            <w:pPr>
              <w:rPr>
                <w:sz w:val="22"/>
              </w:rPr>
            </w:pPr>
            <w:r w:rsidRPr="00AD26F5">
              <w:rPr>
                <w:sz w:val="22"/>
              </w:rPr>
              <w:t xml:space="preserve">29111 Anykščiai </w:t>
            </w:r>
          </w:p>
          <w:p w14:paraId="0088998F" w14:textId="77777777" w:rsidR="00814DA9" w:rsidRDefault="00814DA9" w:rsidP="00814DA9">
            <w:pPr>
              <w:rPr>
                <w:strike/>
                <w:sz w:val="22"/>
              </w:rPr>
            </w:pPr>
            <w:r w:rsidRPr="00814DA9">
              <w:rPr>
                <w:strike/>
                <w:sz w:val="22"/>
              </w:rPr>
              <w:t>Seniūnas Eugenijus Pajarskas</w:t>
            </w:r>
          </w:p>
          <w:p w14:paraId="6D3E22DA" w14:textId="4262C98C" w:rsidR="00432A6E" w:rsidRPr="00432A6E" w:rsidRDefault="00432A6E" w:rsidP="00814DA9">
            <w:pPr>
              <w:rPr>
                <w:b/>
                <w:bCs/>
                <w:sz w:val="22"/>
              </w:rPr>
            </w:pPr>
            <w:r w:rsidRPr="00432A6E">
              <w:rPr>
                <w:b/>
                <w:bCs/>
                <w:sz w:val="22"/>
              </w:rPr>
              <w:t>Seniūno pavaduotoja Audronė Zdanevičienė</w:t>
            </w:r>
          </w:p>
          <w:p w14:paraId="1377C1F8" w14:textId="3ECD15B6" w:rsidR="00814DA9" w:rsidRPr="00AD26F5" w:rsidRDefault="00814DA9" w:rsidP="00814DA9">
            <w:pPr>
              <w:rPr>
                <w:sz w:val="22"/>
              </w:rPr>
            </w:pPr>
            <w:r w:rsidRPr="00AD26F5">
              <w:rPr>
                <w:sz w:val="22"/>
              </w:rPr>
              <w:t>tel. (</w:t>
            </w:r>
            <w:r>
              <w:rPr>
                <w:sz w:val="22"/>
              </w:rPr>
              <w:t>0</w:t>
            </w:r>
            <w:r w:rsidRPr="00AD26F5">
              <w:rPr>
                <w:sz w:val="22"/>
              </w:rPr>
              <w:t xml:space="preserve"> 381) 50775</w:t>
            </w:r>
          </w:p>
          <w:p w14:paraId="7458F15A" w14:textId="77777777" w:rsidR="00814DA9" w:rsidRPr="00AD26F5" w:rsidRDefault="00814DA9" w:rsidP="00814DA9">
            <w:pPr>
              <w:jc w:val="center"/>
              <w:rPr>
                <w:sz w:val="22"/>
              </w:rPr>
            </w:pPr>
          </w:p>
        </w:tc>
      </w:tr>
      <w:tr w:rsidR="00814DA9" w:rsidRPr="00AD26F5" w14:paraId="3A1D56C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71F3B90F" w14:textId="77777777" w:rsidR="00814DA9" w:rsidRDefault="00814DA9" w:rsidP="00814DA9">
            <w:pPr>
              <w:jc w:val="center"/>
              <w:rPr>
                <w:sz w:val="22"/>
                <w:szCs w:val="22"/>
              </w:rPr>
            </w:pPr>
            <w:r w:rsidRPr="004F54DE">
              <w:rPr>
                <w:strike/>
                <w:sz w:val="22"/>
                <w:szCs w:val="22"/>
              </w:rPr>
              <w:lastRenderedPageBreak/>
              <w:t>15</w:t>
            </w:r>
            <w:r w:rsidRPr="00D54474">
              <w:rPr>
                <w:sz w:val="22"/>
                <w:szCs w:val="22"/>
              </w:rPr>
              <w:t>.</w:t>
            </w:r>
          </w:p>
          <w:p w14:paraId="33816F38" w14:textId="2E0F5688" w:rsidR="00814DA9" w:rsidRPr="00AD26F5" w:rsidRDefault="00814DA9" w:rsidP="00814DA9">
            <w:pPr>
              <w:jc w:val="center"/>
              <w:rPr>
                <w:sz w:val="22"/>
              </w:rPr>
            </w:pPr>
            <w:r w:rsidRPr="005D2042">
              <w:rPr>
                <w:b/>
                <w:bCs/>
                <w:sz w:val="22"/>
                <w:szCs w:val="22"/>
              </w:rPr>
              <w:t>16.</w:t>
            </w:r>
          </w:p>
        </w:tc>
        <w:tc>
          <w:tcPr>
            <w:tcW w:w="2346" w:type="dxa"/>
            <w:tcBorders>
              <w:top w:val="single" w:sz="4" w:space="0" w:color="auto"/>
              <w:left w:val="single" w:sz="4" w:space="0" w:color="auto"/>
              <w:bottom w:val="single" w:sz="4" w:space="0" w:color="auto"/>
              <w:right w:val="single" w:sz="4" w:space="0" w:color="auto"/>
            </w:tcBorders>
            <w:hideMark/>
          </w:tcPr>
          <w:p w14:paraId="0794758A" w14:textId="77777777" w:rsidR="00814DA9" w:rsidRPr="00AD26F5" w:rsidRDefault="00814DA9" w:rsidP="00814DA9">
            <w:r w:rsidRPr="00AD26F5">
              <w:t xml:space="preserve">Storių kaimo kapinės (Storių k., Anykščių sen.) </w:t>
            </w:r>
          </w:p>
        </w:tc>
        <w:tc>
          <w:tcPr>
            <w:tcW w:w="2832" w:type="dxa"/>
            <w:tcBorders>
              <w:top w:val="single" w:sz="4" w:space="0" w:color="auto"/>
              <w:left w:val="single" w:sz="4" w:space="0" w:color="auto"/>
              <w:bottom w:val="single" w:sz="4" w:space="0" w:color="auto"/>
              <w:right w:val="single" w:sz="4" w:space="0" w:color="auto"/>
            </w:tcBorders>
            <w:hideMark/>
          </w:tcPr>
          <w:p w14:paraId="656DD977" w14:textId="77777777" w:rsidR="00814DA9" w:rsidRPr="00AD26F5" w:rsidRDefault="00814DA9" w:rsidP="00814DA9">
            <w:pPr>
              <w:rPr>
                <w:sz w:val="22"/>
              </w:rPr>
            </w:pPr>
            <w:r w:rsidRPr="00AD26F5">
              <w:rPr>
                <w:sz w:val="22"/>
              </w:rPr>
              <w:t>Neveikiančios</w:t>
            </w:r>
          </w:p>
          <w:p w14:paraId="423C9C1F" w14:textId="77777777" w:rsidR="00814DA9" w:rsidRPr="00AD26F5" w:rsidRDefault="00814DA9" w:rsidP="00814DA9">
            <w:pPr>
              <w:rPr>
                <w:sz w:val="22"/>
              </w:rPr>
            </w:pPr>
            <w:r w:rsidRPr="00AD26F5">
              <w:rPr>
                <w:sz w:val="22"/>
              </w:rPr>
              <w:t xml:space="preserve">Anykščių raj. sav. tarybos 2013 m. gegužės 30 d. sprendimas </w:t>
            </w:r>
            <w:bookmarkStart w:id="15" w:name="n_14"/>
            <w:r w:rsidRPr="005F63A6">
              <w:rPr>
                <w:sz w:val="22"/>
              </w:rPr>
              <w:t>Nr.1-TS-185</w:t>
            </w:r>
            <w:bookmarkEnd w:id="15"/>
          </w:p>
        </w:tc>
        <w:tc>
          <w:tcPr>
            <w:tcW w:w="1024" w:type="dxa"/>
            <w:tcBorders>
              <w:top w:val="single" w:sz="4" w:space="0" w:color="auto"/>
              <w:left w:val="single" w:sz="4" w:space="0" w:color="auto"/>
              <w:bottom w:val="single" w:sz="4" w:space="0" w:color="auto"/>
              <w:right w:val="single" w:sz="4" w:space="0" w:color="auto"/>
            </w:tcBorders>
            <w:hideMark/>
          </w:tcPr>
          <w:p w14:paraId="2A3E2EB3" w14:textId="77777777" w:rsidR="00814DA9" w:rsidRPr="00AD26F5" w:rsidRDefault="00814DA9" w:rsidP="00814DA9">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2E924FE9" w14:textId="77777777" w:rsidR="00814DA9" w:rsidRPr="00AD26F5" w:rsidRDefault="00814DA9" w:rsidP="00814D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E10710A" w14:textId="77777777" w:rsidR="00814DA9" w:rsidRPr="00AD26F5" w:rsidRDefault="00814DA9" w:rsidP="00814DA9">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17CD6CD8" w14:textId="77777777" w:rsidR="00814DA9" w:rsidRPr="00AD26F5" w:rsidRDefault="00814DA9" w:rsidP="00814DA9">
            <w:pPr>
              <w:rPr>
                <w:sz w:val="22"/>
              </w:rPr>
            </w:pPr>
            <w:r w:rsidRPr="00AD26F5">
              <w:rPr>
                <w:sz w:val="22"/>
              </w:rPr>
              <w:t xml:space="preserve">Anykščių raj. sav. </w:t>
            </w:r>
          </w:p>
          <w:p w14:paraId="3ED556A3" w14:textId="77777777" w:rsidR="00814DA9" w:rsidRPr="00AD26F5" w:rsidRDefault="00814DA9" w:rsidP="00814DA9">
            <w:pPr>
              <w:rPr>
                <w:sz w:val="22"/>
              </w:rPr>
            </w:pPr>
            <w:r w:rsidRPr="00AD26F5">
              <w:rPr>
                <w:sz w:val="22"/>
              </w:rPr>
              <w:t xml:space="preserve">Anykščių seniūnija </w:t>
            </w:r>
          </w:p>
          <w:p w14:paraId="19697F96" w14:textId="77777777" w:rsidR="00814DA9" w:rsidRPr="00AD26F5" w:rsidRDefault="00814DA9" w:rsidP="00814DA9">
            <w:pPr>
              <w:rPr>
                <w:color w:val="000000" w:themeColor="text1"/>
                <w:sz w:val="22"/>
              </w:rPr>
            </w:pPr>
            <w:r w:rsidRPr="00AD26F5">
              <w:rPr>
                <w:color w:val="000000" w:themeColor="text1"/>
                <w:sz w:val="22"/>
              </w:rPr>
              <w:t>Ladigos g. 1</w:t>
            </w:r>
          </w:p>
          <w:p w14:paraId="7F506532" w14:textId="77777777" w:rsidR="00814DA9" w:rsidRPr="00AD26F5" w:rsidRDefault="00814DA9" w:rsidP="00814DA9">
            <w:pPr>
              <w:rPr>
                <w:sz w:val="22"/>
              </w:rPr>
            </w:pPr>
            <w:r w:rsidRPr="00AD26F5">
              <w:rPr>
                <w:sz w:val="22"/>
              </w:rPr>
              <w:t>29111 Anykščiai</w:t>
            </w:r>
          </w:p>
          <w:p w14:paraId="4A4728D9" w14:textId="77777777" w:rsidR="00814DA9" w:rsidRDefault="00814DA9" w:rsidP="00814DA9">
            <w:pPr>
              <w:rPr>
                <w:strike/>
                <w:sz w:val="22"/>
              </w:rPr>
            </w:pPr>
            <w:r w:rsidRPr="00814DA9">
              <w:rPr>
                <w:strike/>
                <w:sz w:val="22"/>
              </w:rPr>
              <w:t xml:space="preserve">Seniūnas Eugenijus Pajarskas </w:t>
            </w:r>
          </w:p>
          <w:p w14:paraId="002961DA" w14:textId="41489753" w:rsidR="00432A6E" w:rsidRPr="00432A6E" w:rsidRDefault="00432A6E" w:rsidP="00814DA9">
            <w:pPr>
              <w:rPr>
                <w:b/>
                <w:bCs/>
                <w:sz w:val="22"/>
              </w:rPr>
            </w:pPr>
            <w:r w:rsidRPr="00432A6E">
              <w:rPr>
                <w:b/>
                <w:bCs/>
                <w:sz w:val="22"/>
              </w:rPr>
              <w:t>Seniūno pavaduotoja Audronė Zdanevičienė</w:t>
            </w:r>
          </w:p>
          <w:p w14:paraId="26F6E613" w14:textId="4CE2EB56" w:rsidR="00814DA9" w:rsidRPr="00AD26F5" w:rsidRDefault="00814DA9" w:rsidP="00814DA9">
            <w:pPr>
              <w:rPr>
                <w:sz w:val="22"/>
              </w:rPr>
            </w:pPr>
            <w:r w:rsidRPr="00AD26F5">
              <w:rPr>
                <w:sz w:val="22"/>
              </w:rPr>
              <w:t xml:space="preserve">tel. </w:t>
            </w:r>
            <w:r>
              <w:rPr>
                <w:sz w:val="22"/>
              </w:rPr>
              <w:t>0</w:t>
            </w:r>
            <w:r w:rsidRPr="00AD26F5">
              <w:rPr>
                <w:sz w:val="22"/>
              </w:rPr>
              <w:t xml:space="preserve"> 381 50775</w:t>
            </w:r>
          </w:p>
          <w:p w14:paraId="68E52730" w14:textId="77777777" w:rsidR="00814DA9" w:rsidRPr="00AD26F5" w:rsidRDefault="00814DA9" w:rsidP="00814DA9">
            <w:pPr>
              <w:jc w:val="center"/>
              <w:rPr>
                <w:sz w:val="22"/>
              </w:rPr>
            </w:pPr>
          </w:p>
        </w:tc>
      </w:tr>
      <w:tr w:rsidR="00814DA9" w:rsidRPr="00AD26F5" w14:paraId="3CF2B0F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D777068" w14:textId="77777777" w:rsidR="00814DA9" w:rsidRDefault="00814DA9" w:rsidP="00814DA9">
            <w:pPr>
              <w:jc w:val="center"/>
              <w:rPr>
                <w:strike/>
                <w:sz w:val="22"/>
                <w:szCs w:val="22"/>
              </w:rPr>
            </w:pPr>
            <w:r w:rsidRPr="004F54DE">
              <w:rPr>
                <w:strike/>
                <w:sz w:val="22"/>
                <w:szCs w:val="22"/>
              </w:rPr>
              <w:t>16.</w:t>
            </w:r>
          </w:p>
          <w:p w14:paraId="12979B57" w14:textId="0A2006D3" w:rsidR="00814DA9" w:rsidRPr="00AD26F5" w:rsidRDefault="00814DA9" w:rsidP="00814DA9">
            <w:pPr>
              <w:jc w:val="center"/>
              <w:rPr>
                <w:sz w:val="22"/>
              </w:rPr>
            </w:pPr>
            <w:r w:rsidRPr="005D2042">
              <w:rPr>
                <w:b/>
                <w:bCs/>
                <w:sz w:val="22"/>
                <w:szCs w:val="22"/>
              </w:rPr>
              <w:t>17.</w:t>
            </w:r>
          </w:p>
        </w:tc>
        <w:tc>
          <w:tcPr>
            <w:tcW w:w="2346" w:type="dxa"/>
            <w:tcBorders>
              <w:top w:val="single" w:sz="4" w:space="0" w:color="auto"/>
              <w:left w:val="single" w:sz="4" w:space="0" w:color="auto"/>
              <w:bottom w:val="single" w:sz="4" w:space="0" w:color="auto"/>
              <w:right w:val="single" w:sz="4" w:space="0" w:color="auto"/>
            </w:tcBorders>
            <w:hideMark/>
          </w:tcPr>
          <w:p w14:paraId="5D2F1A2B" w14:textId="77777777" w:rsidR="00814DA9" w:rsidRPr="00AD26F5" w:rsidRDefault="00814DA9" w:rsidP="00814DA9">
            <w:r w:rsidRPr="00AD26F5">
              <w:t>Maigių kaimo kapinės (Maigių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730BBAFC" w14:textId="77777777" w:rsidR="00814DA9" w:rsidRPr="00AD26F5" w:rsidRDefault="00814DA9" w:rsidP="00814DA9">
            <w:pPr>
              <w:rPr>
                <w:sz w:val="22"/>
              </w:rPr>
            </w:pPr>
            <w:r w:rsidRPr="00AD26F5">
              <w:rPr>
                <w:sz w:val="22"/>
              </w:rPr>
              <w:t>Neveikiančios</w:t>
            </w:r>
          </w:p>
          <w:p w14:paraId="24114DCF" w14:textId="77777777" w:rsidR="00814DA9" w:rsidRPr="00AD26F5" w:rsidRDefault="00814DA9" w:rsidP="00814DA9">
            <w:pPr>
              <w:rPr>
                <w:sz w:val="22"/>
              </w:rPr>
            </w:pPr>
            <w:r w:rsidRPr="00AD26F5">
              <w:rPr>
                <w:sz w:val="22"/>
              </w:rPr>
              <w:t xml:space="preserve">Anykščių r. sav. tarybos 2013 m. gegužės 30 d. sprendimas </w:t>
            </w:r>
            <w:bookmarkStart w:id="16" w:name="n_15"/>
            <w:r w:rsidRPr="005F63A6">
              <w:rPr>
                <w:sz w:val="22"/>
              </w:rPr>
              <w:t>Nr.1-TS-185</w:t>
            </w:r>
            <w:bookmarkEnd w:id="16"/>
          </w:p>
        </w:tc>
        <w:tc>
          <w:tcPr>
            <w:tcW w:w="1024" w:type="dxa"/>
            <w:tcBorders>
              <w:top w:val="single" w:sz="4" w:space="0" w:color="auto"/>
              <w:left w:val="single" w:sz="4" w:space="0" w:color="auto"/>
              <w:bottom w:val="single" w:sz="4" w:space="0" w:color="auto"/>
              <w:right w:val="single" w:sz="4" w:space="0" w:color="auto"/>
            </w:tcBorders>
            <w:hideMark/>
          </w:tcPr>
          <w:p w14:paraId="46E2C635" w14:textId="77777777" w:rsidR="00814DA9" w:rsidRPr="00AD26F5" w:rsidRDefault="00814DA9" w:rsidP="00814DA9">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04DAA817" w14:textId="77777777" w:rsidR="00814DA9" w:rsidRPr="00AD26F5" w:rsidRDefault="00814DA9" w:rsidP="00814D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36F1CBF" w14:textId="77777777" w:rsidR="00814DA9" w:rsidRPr="00AD26F5" w:rsidRDefault="00814DA9" w:rsidP="00814DA9">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8AEB389" w14:textId="77777777" w:rsidR="00814DA9" w:rsidRPr="00AD26F5" w:rsidRDefault="00814DA9" w:rsidP="00814DA9">
            <w:pPr>
              <w:rPr>
                <w:sz w:val="22"/>
              </w:rPr>
            </w:pPr>
            <w:r w:rsidRPr="00AD26F5">
              <w:rPr>
                <w:sz w:val="22"/>
              </w:rPr>
              <w:t xml:space="preserve">Anykščių r. sav. </w:t>
            </w:r>
          </w:p>
          <w:p w14:paraId="112A7B0B" w14:textId="77777777" w:rsidR="00814DA9" w:rsidRPr="00AD26F5" w:rsidRDefault="00814DA9" w:rsidP="00814DA9">
            <w:pPr>
              <w:rPr>
                <w:sz w:val="22"/>
              </w:rPr>
            </w:pPr>
            <w:r w:rsidRPr="00AD26F5">
              <w:rPr>
                <w:sz w:val="22"/>
              </w:rPr>
              <w:t xml:space="preserve">Anykščių seniūnija </w:t>
            </w:r>
          </w:p>
          <w:p w14:paraId="25BF1A88" w14:textId="77777777" w:rsidR="00814DA9" w:rsidRPr="00AD26F5" w:rsidRDefault="00814DA9" w:rsidP="00814DA9">
            <w:pPr>
              <w:rPr>
                <w:color w:val="000000" w:themeColor="text1"/>
                <w:sz w:val="22"/>
              </w:rPr>
            </w:pPr>
            <w:r w:rsidRPr="00AD26F5">
              <w:rPr>
                <w:color w:val="000000" w:themeColor="text1"/>
                <w:sz w:val="22"/>
              </w:rPr>
              <w:t>Ladigos g. 1</w:t>
            </w:r>
          </w:p>
          <w:p w14:paraId="2F699C76" w14:textId="77777777" w:rsidR="00814DA9" w:rsidRPr="00AD26F5" w:rsidRDefault="00814DA9" w:rsidP="00814DA9">
            <w:pPr>
              <w:rPr>
                <w:sz w:val="22"/>
              </w:rPr>
            </w:pPr>
            <w:r w:rsidRPr="00AD26F5">
              <w:rPr>
                <w:sz w:val="22"/>
              </w:rPr>
              <w:t xml:space="preserve">29111 Anykščiai </w:t>
            </w:r>
          </w:p>
          <w:p w14:paraId="01A43888" w14:textId="77777777" w:rsidR="00814DA9" w:rsidRDefault="00814DA9" w:rsidP="00814DA9">
            <w:pPr>
              <w:rPr>
                <w:strike/>
                <w:sz w:val="22"/>
              </w:rPr>
            </w:pPr>
            <w:r w:rsidRPr="00814DA9">
              <w:rPr>
                <w:strike/>
                <w:sz w:val="22"/>
              </w:rPr>
              <w:t>Seniūnas Eugenijus Pajarskas</w:t>
            </w:r>
          </w:p>
          <w:p w14:paraId="357E63C9" w14:textId="03F2DEDE" w:rsidR="00432A6E" w:rsidRPr="00432A6E" w:rsidRDefault="00432A6E" w:rsidP="00814DA9">
            <w:pPr>
              <w:rPr>
                <w:b/>
                <w:bCs/>
                <w:sz w:val="22"/>
              </w:rPr>
            </w:pPr>
            <w:r w:rsidRPr="00432A6E">
              <w:rPr>
                <w:b/>
                <w:bCs/>
                <w:sz w:val="22"/>
              </w:rPr>
              <w:t>Seniūno pavaduotoja Audronė Zdanevičienė</w:t>
            </w:r>
          </w:p>
          <w:p w14:paraId="14196ED5" w14:textId="7ED9720A" w:rsidR="00814DA9" w:rsidRPr="00AD26F5" w:rsidRDefault="00814DA9" w:rsidP="00814DA9">
            <w:pPr>
              <w:rPr>
                <w:sz w:val="22"/>
              </w:rPr>
            </w:pPr>
            <w:r w:rsidRPr="00AD26F5">
              <w:rPr>
                <w:sz w:val="22"/>
              </w:rPr>
              <w:t>tel. (</w:t>
            </w:r>
            <w:r>
              <w:rPr>
                <w:sz w:val="22"/>
              </w:rPr>
              <w:t>0</w:t>
            </w:r>
            <w:r w:rsidRPr="00AD26F5">
              <w:rPr>
                <w:sz w:val="22"/>
              </w:rPr>
              <w:t xml:space="preserve"> 381) 50775</w:t>
            </w:r>
          </w:p>
          <w:p w14:paraId="2EBDA86A" w14:textId="77777777" w:rsidR="00814DA9" w:rsidRPr="00AD26F5" w:rsidRDefault="00814DA9" w:rsidP="00814DA9">
            <w:pPr>
              <w:jc w:val="center"/>
              <w:rPr>
                <w:sz w:val="22"/>
              </w:rPr>
            </w:pPr>
          </w:p>
        </w:tc>
      </w:tr>
      <w:tr w:rsidR="00814DA9" w:rsidRPr="00AD26F5" w14:paraId="09BD7E5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9B2733E" w14:textId="77777777" w:rsidR="00814DA9" w:rsidRDefault="00814DA9" w:rsidP="00814DA9">
            <w:pPr>
              <w:jc w:val="center"/>
              <w:rPr>
                <w:strike/>
                <w:sz w:val="22"/>
                <w:szCs w:val="22"/>
              </w:rPr>
            </w:pPr>
            <w:r w:rsidRPr="004F54DE">
              <w:rPr>
                <w:strike/>
                <w:sz w:val="22"/>
                <w:szCs w:val="22"/>
              </w:rPr>
              <w:t>17.</w:t>
            </w:r>
          </w:p>
          <w:p w14:paraId="457C4D6F" w14:textId="1DFBD9E8" w:rsidR="00814DA9" w:rsidRPr="00AD26F5" w:rsidRDefault="00814DA9" w:rsidP="00814DA9">
            <w:pPr>
              <w:jc w:val="center"/>
              <w:rPr>
                <w:sz w:val="22"/>
              </w:rPr>
            </w:pPr>
            <w:r w:rsidRPr="005D2042">
              <w:rPr>
                <w:b/>
                <w:bCs/>
                <w:sz w:val="22"/>
                <w:szCs w:val="22"/>
              </w:rPr>
              <w:t>18.</w:t>
            </w:r>
          </w:p>
        </w:tc>
        <w:tc>
          <w:tcPr>
            <w:tcW w:w="2346" w:type="dxa"/>
            <w:tcBorders>
              <w:top w:val="single" w:sz="4" w:space="0" w:color="auto"/>
              <w:left w:val="single" w:sz="4" w:space="0" w:color="auto"/>
              <w:bottom w:val="single" w:sz="4" w:space="0" w:color="auto"/>
              <w:right w:val="single" w:sz="4" w:space="0" w:color="auto"/>
            </w:tcBorders>
            <w:hideMark/>
          </w:tcPr>
          <w:p w14:paraId="4CB37EFA" w14:textId="77777777" w:rsidR="00814DA9" w:rsidRPr="00AD26F5" w:rsidRDefault="00814DA9" w:rsidP="00814DA9">
            <w:r w:rsidRPr="00AD26F5">
              <w:t>Šlavėnų kaimo kapinės (Šlavėnų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D1B2CFE" w14:textId="77777777" w:rsidR="00814DA9" w:rsidRPr="00AD26F5" w:rsidRDefault="00814DA9" w:rsidP="00814DA9">
            <w:pPr>
              <w:rPr>
                <w:sz w:val="22"/>
              </w:rPr>
            </w:pPr>
            <w:r w:rsidRPr="00AD26F5">
              <w:rPr>
                <w:sz w:val="22"/>
              </w:rPr>
              <w:t>Neveikiančios</w:t>
            </w:r>
          </w:p>
          <w:p w14:paraId="3699BC87" w14:textId="77777777" w:rsidR="00814DA9" w:rsidRPr="00AD26F5" w:rsidRDefault="00814DA9" w:rsidP="00814DA9">
            <w:pPr>
              <w:rPr>
                <w:sz w:val="22"/>
              </w:rPr>
            </w:pPr>
            <w:r w:rsidRPr="00AD26F5">
              <w:rPr>
                <w:sz w:val="22"/>
              </w:rPr>
              <w:t xml:space="preserve">Anykščių r. sav. tarybos 2013 m. gegužės 30 d. sprendimas </w:t>
            </w:r>
            <w:bookmarkStart w:id="17" w:name="n_16"/>
            <w:r w:rsidRPr="005F63A6">
              <w:rPr>
                <w:sz w:val="22"/>
              </w:rPr>
              <w:t>Nr.1-TS-185</w:t>
            </w:r>
            <w:bookmarkEnd w:id="17"/>
          </w:p>
        </w:tc>
        <w:tc>
          <w:tcPr>
            <w:tcW w:w="1024" w:type="dxa"/>
            <w:tcBorders>
              <w:top w:val="single" w:sz="4" w:space="0" w:color="auto"/>
              <w:left w:val="single" w:sz="4" w:space="0" w:color="auto"/>
              <w:bottom w:val="single" w:sz="4" w:space="0" w:color="auto"/>
              <w:right w:val="single" w:sz="4" w:space="0" w:color="auto"/>
            </w:tcBorders>
            <w:hideMark/>
          </w:tcPr>
          <w:p w14:paraId="42E25FFC" w14:textId="77777777" w:rsidR="00814DA9" w:rsidRPr="00AD26F5" w:rsidRDefault="00814DA9" w:rsidP="00814DA9">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01891154" w14:textId="77777777" w:rsidR="00814DA9" w:rsidRPr="00AD26F5" w:rsidRDefault="00814DA9" w:rsidP="00814D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26A81A3" w14:textId="77777777" w:rsidR="00814DA9" w:rsidRPr="00AD26F5" w:rsidRDefault="00814DA9" w:rsidP="00814DA9">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4AFBED95" w14:textId="77777777" w:rsidR="00814DA9" w:rsidRPr="00AD26F5" w:rsidRDefault="00814DA9" w:rsidP="00814DA9">
            <w:pPr>
              <w:rPr>
                <w:sz w:val="22"/>
              </w:rPr>
            </w:pPr>
            <w:r w:rsidRPr="00AD26F5">
              <w:rPr>
                <w:sz w:val="22"/>
              </w:rPr>
              <w:t xml:space="preserve">Anykščių r. sav. </w:t>
            </w:r>
          </w:p>
          <w:p w14:paraId="3DD64847" w14:textId="77777777" w:rsidR="00814DA9" w:rsidRPr="00AD26F5" w:rsidRDefault="00814DA9" w:rsidP="00814DA9">
            <w:pPr>
              <w:rPr>
                <w:sz w:val="22"/>
              </w:rPr>
            </w:pPr>
            <w:r w:rsidRPr="00AD26F5">
              <w:rPr>
                <w:sz w:val="22"/>
              </w:rPr>
              <w:t xml:space="preserve">Anykščių seniūnija </w:t>
            </w:r>
          </w:p>
          <w:p w14:paraId="609FA089" w14:textId="77777777" w:rsidR="00814DA9" w:rsidRPr="00AD26F5" w:rsidRDefault="00814DA9" w:rsidP="00814DA9">
            <w:pPr>
              <w:rPr>
                <w:color w:val="000000" w:themeColor="text1"/>
                <w:sz w:val="22"/>
              </w:rPr>
            </w:pPr>
            <w:r w:rsidRPr="00AD26F5">
              <w:rPr>
                <w:color w:val="000000" w:themeColor="text1"/>
                <w:sz w:val="22"/>
              </w:rPr>
              <w:t>Ladigos g. 1</w:t>
            </w:r>
          </w:p>
          <w:p w14:paraId="66DE9251" w14:textId="77777777" w:rsidR="00814DA9" w:rsidRPr="00AD26F5" w:rsidRDefault="00814DA9" w:rsidP="00814DA9">
            <w:pPr>
              <w:rPr>
                <w:sz w:val="22"/>
              </w:rPr>
            </w:pPr>
            <w:r w:rsidRPr="00AD26F5">
              <w:rPr>
                <w:sz w:val="22"/>
              </w:rPr>
              <w:t xml:space="preserve">29111 Anykščiai </w:t>
            </w:r>
          </w:p>
          <w:p w14:paraId="03A01282" w14:textId="77777777" w:rsidR="00814DA9" w:rsidRDefault="00814DA9" w:rsidP="00814DA9">
            <w:pPr>
              <w:rPr>
                <w:strike/>
                <w:sz w:val="22"/>
              </w:rPr>
            </w:pPr>
            <w:r w:rsidRPr="00814DA9">
              <w:rPr>
                <w:strike/>
                <w:sz w:val="22"/>
              </w:rPr>
              <w:t>Seniūnas Eugenijus Pajarskas</w:t>
            </w:r>
          </w:p>
          <w:p w14:paraId="59C8C52A" w14:textId="7B5A5177" w:rsidR="00432A6E" w:rsidRPr="00432A6E" w:rsidRDefault="00432A6E" w:rsidP="00814DA9">
            <w:pPr>
              <w:rPr>
                <w:b/>
                <w:bCs/>
                <w:sz w:val="22"/>
              </w:rPr>
            </w:pPr>
            <w:r w:rsidRPr="00432A6E">
              <w:rPr>
                <w:b/>
                <w:bCs/>
                <w:sz w:val="22"/>
              </w:rPr>
              <w:t>Seniūno pavaduotoja Audronė Zdanevičienė</w:t>
            </w:r>
          </w:p>
          <w:p w14:paraId="2EF2B9FA" w14:textId="478878F8" w:rsidR="00814DA9" w:rsidRPr="00AD26F5" w:rsidRDefault="00814DA9" w:rsidP="00814DA9">
            <w:pPr>
              <w:rPr>
                <w:sz w:val="22"/>
              </w:rPr>
            </w:pPr>
            <w:r w:rsidRPr="00AD26F5">
              <w:rPr>
                <w:sz w:val="22"/>
              </w:rPr>
              <w:t>tel. (</w:t>
            </w:r>
            <w:r>
              <w:rPr>
                <w:sz w:val="22"/>
              </w:rPr>
              <w:t>0</w:t>
            </w:r>
            <w:r w:rsidRPr="00AD26F5">
              <w:rPr>
                <w:sz w:val="22"/>
              </w:rPr>
              <w:t xml:space="preserve"> 381) 50775</w:t>
            </w:r>
          </w:p>
          <w:p w14:paraId="30D580DD" w14:textId="77777777" w:rsidR="00814DA9" w:rsidRPr="00AD26F5" w:rsidRDefault="00814DA9" w:rsidP="00814DA9">
            <w:pPr>
              <w:jc w:val="center"/>
              <w:rPr>
                <w:sz w:val="22"/>
              </w:rPr>
            </w:pPr>
          </w:p>
        </w:tc>
      </w:tr>
      <w:tr w:rsidR="00814DA9" w:rsidRPr="00AD26F5" w14:paraId="7E41D0C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D0EEAF5" w14:textId="77777777" w:rsidR="00814DA9" w:rsidRDefault="00814DA9" w:rsidP="00814DA9">
            <w:pPr>
              <w:jc w:val="center"/>
              <w:rPr>
                <w:strike/>
                <w:sz w:val="22"/>
              </w:rPr>
            </w:pPr>
            <w:r w:rsidRPr="00814DA9">
              <w:rPr>
                <w:strike/>
                <w:sz w:val="22"/>
              </w:rPr>
              <w:t>18.</w:t>
            </w:r>
          </w:p>
          <w:p w14:paraId="45A4CA90" w14:textId="55A5FDF0" w:rsidR="00814DA9" w:rsidRPr="00814DA9" w:rsidRDefault="00814DA9" w:rsidP="00814DA9">
            <w:pPr>
              <w:jc w:val="center"/>
              <w:rPr>
                <w:b/>
                <w:bCs/>
                <w:sz w:val="22"/>
              </w:rPr>
            </w:pPr>
            <w:r w:rsidRPr="00814DA9">
              <w:rPr>
                <w:b/>
                <w:bCs/>
                <w:sz w:val="22"/>
              </w:rPr>
              <w:t>19.</w:t>
            </w:r>
          </w:p>
        </w:tc>
        <w:tc>
          <w:tcPr>
            <w:tcW w:w="2346" w:type="dxa"/>
            <w:tcBorders>
              <w:top w:val="single" w:sz="4" w:space="0" w:color="auto"/>
              <w:left w:val="single" w:sz="4" w:space="0" w:color="auto"/>
              <w:bottom w:val="single" w:sz="4" w:space="0" w:color="auto"/>
              <w:right w:val="single" w:sz="4" w:space="0" w:color="auto"/>
            </w:tcBorders>
            <w:hideMark/>
          </w:tcPr>
          <w:p w14:paraId="5DFBD2EC" w14:textId="77777777" w:rsidR="00814DA9" w:rsidRPr="00AD26F5" w:rsidRDefault="00814DA9" w:rsidP="00814DA9">
            <w:r w:rsidRPr="00AD26F5">
              <w:t>Bičionių kaimo kapinės (Bičionių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20D7950F" w14:textId="77777777" w:rsidR="00814DA9" w:rsidRPr="00AD26F5" w:rsidRDefault="00814DA9" w:rsidP="00814DA9">
            <w:pPr>
              <w:rPr>
                <w:sz w:val="22"/>
              </w:rPr>
            </w:pPr>
            <w:r w:rsidRPr="00AD26F5">
              <w:rPr>
                <w:sz w:val="22"/>
              </w:rPr>
              <w:t>Neveikiančios</w:t>
            </w:r>
          </w:p>
          <w:p w14:paraId="097E1474" w14:textId="77777777" w:rsidR="00814DA9" w:rsidRPr="00AD26F5" w:rsidRDefault="00814DA9" w:rsidP="00814DA9">
            <w:pPr>
              <w:rPr>
                <w:sz w:val="22"/>
              </w:rPr>
            </w:pPr>
            <w:r w:rsidRPr="00AD26F5">
              <w:rPr>
                <w:sz w:val="22"/>
              </w:rPr>
              <w:t xml:space="preserve">Anykščių r. sav. tarybos 2013 m. gegužės 30 d. sprendimas </w:t>
            </w:r>
            <w:bookmarkStart w:id="18" w:name="n_17"/>
            <w:r w:rsidRPr="005F63A6">
              <w:rPr>
                <w:sz w:val="22"/>
              </w:rPr>
              <w:t>Nr.1-TS-185</w:t>
            </w:r>
            <w:bookmarkEnd w:id="18"/>
          </w:p>
        </w:tc>
        <w:tc>
          <w:tcPr>
            <w:tcW w:w="1024" w:type="dxa"/>
            <w:tcBorders>
              <w:top w:val="single" w:sz="4" w:space="0" w:color="auto"/>
              <w:left w:val="single" w:sz="4" w:space="0" w:color="auto"/>
              <w:bottom w:val="single" w:sz="4" w:space="0" w:color="auto"/>
              <w:right w:val="single" w:sz="4" w:space="0" w:color="auto"/>
            </w:tcBorders>
            <w:hideMark/>
          </w:tcPr>
          <w:p w14:paraId="44E35BDD" w14:textId="77777777" w:rsidR="00814DA9" w:rsidRPr="00AD26F5" w:rsidRDefault="00814DA9" w:rsidP="00814DA9">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61481030" w14:textId="77777777" w:rsidR="00814DA9" w:rsidRPr="00AD26F5" w:rsidRDefault="00814DA9" w:rsidP="00814D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4A1F8A7" w14:textId="77777777" w:rsidR="00814DA9" w:rsidRPr="00AD26F5" w:rsidRDefault="00814DA9" w:rsidP="00814DA9">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74CCD1C4" w14:textId="77777777" w:rsidR="00814DA9" w:rsidRPr="00AD26F5" w:rsidRDefault="00814DA9" w:rsidP="00814DA9">
            <w:pPr>
              <w:rPr>
                <w:sz w:val="22"/>
              </w:rPr>
            </w:pPr>
            <w:r w:rsidRPr="00AD26F5">
              <w:rPr>
                <w:sz w:val="22"/>
              </w:rPr>
              <w:t xml:space="preserve">Anykščių r. sav. </w:t>
            </w:r>
          </w:p>
          <w:p w14:paraId="709847C2" w14:textId="77777777" w:rsidR="00814DA9" w:rsidRPr="00AD26F5" w:rsidRDefault="00814DA9" w:rsidP="00814DA9">
            <w:pPr>
              <w:rPr>
                <w:sz w:val="22"/>
              </w:rPr>
            </w:pPr>
            <w:r w:rsidRPr="00AD26F5">
              <w:rPr>
                <w:sz w:val="22"/>
              </w:rPr>
              <w:t xml:space="preserve">Anykščių seniūnija </w:t>
            </w:r>
          </w:p>
          <w:p w14:paraId="1D05CB8C" w14:textId="77777777" w:rsidR="00814DA9" w:rsidRPr="00AD26F5" w:rsidRDefault="00814DA9" w:rsidP="00814DA9">
            <w:pPr>
              <w:rPr>
                <w:color w:val="000000" w:themeColor="text1"/>
                <w:sz w:val="22"/>
              </w:rPr>
            </w:pPr>
            <w:r w:rsidRPr="00AD26F5">
              <w:rPr>
                <w:color w:val="000000" w:themeColor="text1"/>
                <w:sz w:val="22"/>
              </w:rPr>
              <w:t>Ladigos g. 1</w:t>
            </w:r>
          </w:p>
          <w:p w14:paraId="025E8D42" w14:textId="77777777" w:rsidR="00814DA9" w:rsidRPr="00AD26F5" w:rsidRDefault="00814DA9" w:rsidP="00814DA9">
            <w:pPr>
              <w:rPr>
                <w:sz w:val="22"/>
              </w:rPr>
            </w:pPr>
            <w:r w:rsidRPr="00AD26F5">
              <w:rPr>
                <w:sz w:val="22"/>
              </w:rPr>
              <w:t xml:space="preserve">29111 Anykščiai </w:t>
            </w:r>
          </w:p>
          <w:p w14:paraId="005DD6D3" w14:textId="77777777" w:rsidR="00814DA9" w:rsidRDefault="00814DA9" w:rsidP="00814DA9">
            <w:pPr>
              <w:rPr>
                <w:strike/>
                <w:sz w:val="22"/>
              </w:rPr>
            </w:pPr>
            <w:r w:rsidRPr="00814DA9">
              <w:rPr>
                <w:strike/>
                <w:sz w:val="22"/>
              </w:rPr>
              <w:t>Seniūnas Eugenijus Pajarskas</w:t>
            </w:r>
          </w:p>
          <w:p w14:paraId="010CBDD6" w14:textId="5A99691D" w:rsidR="00432A6E" w:rsidRPr="00432A6E" w:rsidRDefault="00432A6E" w:rsidP="00814DA9">
            <w:pPr>
              <w:rPr>
                <w:b/>
                <w:bCs/>
                <w:sz w:val="22"/>
              </w:rPr>
            </w:pPr>
            <w:r w:rsidRPr="00432A6E">
              <w:rPr>
                <w:b/>
                <w:bCs/>
                <w:sz w:val="22"/>
              </w:rPr>
              <w:t>Seniūno pavaduotoja Audronė Zdanevičienė</w:t>
            </w:r>
          </w:p>
          <w:p w14:paraId="2B0718D3" w14:textId="49E964D5" w:rsidR="00814DA9" w:rsidRPr="00AD26F5" w:rsidRDefault="00814DA9" w:rsidP="00814DA9">
            <w:pPr>
              <w:rPr>
                <w:sz w:val="22"/>
              </w:rPr>
            </w:pPr>
            <w:r w:rsidRPr="00AD26F5">
              <w:rPr>
                <w:sz w:val="22"/>
              </w:rPr>
              <w:t>tel. (</w:t>
            </w:r>
            <w:r>
              <w:rPr>
                <w:sz w:val="22"/>
              </w:rPr>
              <w:t>0</w:t>
            </w:r>
            <w:r w:rsidRPr="00AD26F5">
              <w:rPr>
                <w:sz w:val="22"/>
              </w:rPr>
              <w:t xml:space="preserve"> 381) 50775</w:t>
            </w:r>
          </w:p>
          <w:p w14:paraId="4A501BA8" w14:textId="77777777" w:rsidR="00814DA9" w:rsidRPr="00AD26F5" w:rsidRDefault="00814DA9" w:rsidP="00814DA9">
            <w:pPr>
              <w:jc w:val="center"/>
              <w:rPr>
                <w:sz w:val="22"/>
              </w:rPr>
            </w:pPr>
          </w:p>
        </w:tc>
      </w:tr>
      <w:tr w:rsidR="00F55D37" w:rsidRPr="00AD26F5" w14:paraId="7A34DA1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0D0AAEB" w14:textId="77777777" w:rsidR="00F55D37" w:rsidRDefault="00F55D37" w:rsidP="00F55D37">
            <w:pPr>
              <w:jc w:val="center"/>
              <w:rPr>
                <w:strike/>
                <w:sz w:val="22"/>
                <w:szCs w:val="22"/>
              </w:rPr>
            </w:pPr>
            <w:r w:rsidRPr="004F54DE">
              <w:rPr>
                <w:strike/>
                <w:sz w:val="22"/>
                <w:szCs w:val="22"/>
              </w:rPr>
              <w:lastRenderedPageBreak/>
              <w:t>19.</w:t>
            </w:r>
          </w:p>
          <w:p w14:paraId="3DF3267A" w14:textId="6039ABA5" w:rsidR="00F55D37" w:rsidRPr="00AD26F5" w:rsidRDefault="00F55D37" w:rsidP="00F55D37">
            <w:pPr>
              <w:jc w:val="center"/>
              <w:rPr>
                <w:sz w:val="22"/>
              </w:rPr>
            </w:pPr>
            <w:r w:rsidRPr="005D2042">
              <w:rPr>
                <w:b/>
                <w:bCs/>
                <w:sz w:val="22"/>
                <w:szCs w:val="22"/>
              </w:rPr>
              <w:t>20.</w:t>
            </w:r>
          </w:p>
        </w:tc>
        <w:tc>
          <w:tcPr>
            <w:tcW w:w="2346" w:type="dxa"/>
            <w:tcBorders>
              <w:top w:val="single" w:sz="4" w:space="0" w:color="auto"/>
              <w:left w:val="single" w:sz="4" w:space="0" w:color="auto"/>
              <w:bottom w:val="single" w:sz="4" w:space="0" w:color="auto"/>
              <w:right w:val="single" w:sz="4" w:space="0" w:color="auto"/>
            </w:tcBorders>
            <w:hideMark/>
          </w:tcPr>
          <w:p w14:paraId="3417FB8D" w14:textId="77777777" w:rsidR="00F55D37" w:rsidRPr="00AD26F5" w:rsidRDefault="00F55D37" w:rsidP="00F55D37">
            <w:r w:rsidRPr="00AD26F5">
              <w:t xml:space="preserve">Juškonių kaimo kapinės (Juškonių k., Anykščių sen.) </w:t>
            </w:r>
          </w:p>
        </w:tc>
        <w:tc>
          <w:tcPr>
            <w:tcW w:w="2832" w:type="dxa"/>
            <w:tcBorders>
              <w:top w:val="single" w:sz="4" w:space="0" w:color="auto"/>
              <w:left w:val="single" w:sz="4" w:space="0" w:color="auto"/>
              <w:bottom w:val="single" w:sz="4" w:space="0" w:color="auto"/>
              <w:right w:val="single" w:sz="4" w:space="0" w:color="auto"/>
            </w:tcBorders>
            <w:hideMark/>
          </w:tcPr>
          <w:p w14:paraId="171A12E9" w14:textId="77777777" w:rsidR="00F55D37" w:rsidRPr="00AD26F5" w:rsidRDefault="00F55D37" w:rsidP="00F55D37">
            <w:pPr>
              <w:rPr>
                <w:sz w:val="22"/>
              </w:rPr>
            </w:pPr>
            <w:r w:rsidRPr="00AD26F5">
              <w:rPr>
                <w:sz w:val="22"/>
              </w:rPr>
              <w:t>Neveikiančios</w:t>
            </w:r>
          </w:p>
          <w:p w14:paraId="5E544172" w14:textId="77777777" w:rsidR="00F55D37" w:rsidRPr="00AD26F5" w:rsidRDefault="00F55D37" w:rsidP="00F55D37">
            <w:pPr>
              <w:rPr>
                <w:sz w:val="22"/>
              </w:rPr>
            </w:pPr>
            <w:r w:rsidRPr="00AD26F5">
              <w:rPr>
                <w:sz w:val="22"/>
              </w:rPr>
              <w:t xml:space="preserve">Anykščių r. sav. tarybos 2013 m. gegužės 30 d. sprendimas </w:t>
            </w:r>
            <w:bookmarkStart w:id="19" w:name="n_18"/>
            <w:r w:rsidRPr="005F63A6">
              <w:rPr>
                <w:sz w:val="22"/>
              </w:rPr>
              <w:t>Nr.1-TS-185</w:t>
            </w:r>
            <w:bookmarkEnd w:id="19"/>
          </w:p>
        </w:tc>
        <w:tc>
          <w:tcPr>
            <w:tcW w:w="1024" w:type="dxa"/>
            <w:tcBorders>
              <w:top w:val="single" w:sz="4" w:space="0" w:color="auto"/>
              <w:left w:val="single" w:sz="4" w:space="0" w:color="auto"/>
              <w:bottom w:val="single" w:sz="4" w:space="0" w:color="auto"/>
              <w:right w:val="single" w:sz="4" w:space="0" w:color="auto"/>
            </w:tcBorders>
            <w:hideMark/>
          </w:tcPr>
          <w:p w14:paraId="615F9338" w14:textId="77777777" w:rsidR="00F55D37" w:rsidRPr="00AD26F5" w:rsidRDefault="00F55D37" w:rsidP="00F55D37">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2A9FBF42"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D7920BD" w14:textId="77777777" w:rsidR="00F55D37" w:rsidRPr="00AD26F5" w:rsidRDefault="00F55D37" w:rsidP="00F55D37">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3AE9E3BA" w14:textId="77777777" w:rsidR="00F55D37" w:rsidRPr="00AD26F5" w:rsidRDefault="00F55D37" w:rsidP="00F55D37">
            <w:pPr>
              <w:rPr>
                <w:sz w:val="22"/>
              </w:rPr>
            </w:pPr>
            <w:r w:rsidRPr="00AD26F5">
              <w:rPr>
                <w:sz w:val="22"/>
              </w:rPr>
              <w:t xml:space="preserve">Anykščių r. sav. </w:t>
            </w:r>
          </w:p>
          <w:p w14:paraId="39D23415" w14:textId="77777777" w:rsidR="00F55D37" w:rsidRPr="00AD26F5" w:rsidRDefault="00F55D37" w:rsidP="00F55D37">
            <w:pPr>
              <w:rPr>
                <w:sz w:val="22"/>
              </w:rPr>
            </w:pPr>
            <w:r w:rsidRPr="00AD26F5">
              <w:rPr>
                <w:sz w:val="22"/>
              </w:rPr>
              <w:t xml:space="preserve">Anykščių seniūnija </w:t>
            </w:r>
          </w:p>
          <w:p w14:paraId="5024D77B" w14:textId="77777777" w:rsidR="00F55D37" w:rsidRPr="00AD26F5" w:rsidRDefault="00F55D37" w:rsidP="00F55D37">
            <w:pPr>
              <w:rPr>
                <w:color w:val="000000" w:themeColor="text1"/>
                <w:sz w:val="22"/>
              </w:rPr>
            </w:pPr>
            <w:r w:rsidRPr="00AD26F5">
              <w:rPr>
                <w:color w:val="000000" w:themeColor="text1"/>
                <w:sz w:val="22"/>
              </w:rPr>
              <w:t>Ladigos g. 1</w:t>
            </w:r>
          </w:p>
          <w:p w14:paraId="306B58F6" w14:textId="77777777" w:rsidR="00F55D37" w:rsidRPr="00AD26F5" w:rsidRDefault="00F55D37" w:rsidP="00F55D37">
            <w:pPr>
              <w:rPr>
                <w:sz w:val="22"/>
              </w:rPr>
            </w:pPr>
            <w:r w:rsidRPr="00AD26F5">
              <w:rPr>
                <w:sz w:val="22"/>
              </w:rPr>
              <w:t xml:space="preserve">29111 Anykščiai </w:t>
            </w:r>
          </w:p>
          <w:p w14:paraId="21408F97" w14:textId="77777777" w:rsidR="00F55D37" w:rsidRDefault="00F55D37" w:rsidP="00F55D37">
            <w:pPr>
              <w:rPr>
                <w:strike/>
                <w:sz w:val="22"/>
              </w:rPr>
            </w:pPr>
            <w:r w:rsidRPr="00F55D37">
              <w:rPr>
                <w:strike/>
                <w:sz w:val="22"/>
              </w:rPr>
              <w:t>Seniūnas Eugenijus Pajarskas</w:t>
            </w:r>
          </w:p>
          <w:p w14:paraId="3C5F7149" w14:textId="263D3FED" w:rsidR="00432A6E" w:rsidRPr="00432A6E" w:rsidRDefault="00432A6E" w:rsidP="00F55D37">
            <w:pPr>
              <w:rPr>
                <w:b/>
                <w:bCs/>
                <w:sz w:val="22"/>
              </w:rPr>
            </w:pPr>
            <w:r w:rsidRPr="00432A6E">
              <w:rPr>
                <w:b/>
                <w:bCs/>
                <w:sz w:val="22"/>
              </w:rPr>
              <w:t>Seniūno pavaduotoja Audronė Zdanevičienė</w:t>
            </w:r>
          </w:p>
          <w:p w14:paraId="44D14C80" w14:textId="18557580" w:rsidR="00F55D37" w:rsidRPr="00AD26F5" w:rsidRDefault="00F55D37" w:rsidP="00F55D37">
            <w:pPr>
              <w:rPr>
                <w:sz w:val="22"/>
              </w:rPr>
            </w:pPr>
            <w:r w:rsidRPr="00AD26F5">
              <w:rPr>
                <w:sz w:val="22"/>
              </w:rPr>
              <w:t>tel. (</w:t>
            </w:r>
            <w:r>
              <w:rPr>
                <w:sz w:val="22"/>
              </w:rPr>
              <w:t>0</w:t>
            </w:r>
            <w:r w:rsidRPr="00AD26F5">
              <w:rPr>
                <w:sz w:val="22"/>
              </w:rPr>
              <w:t xml:space="preserve"> 381) 50775</w:t>
            </w:r>
          </w:p>
          <w:p w14:paraId="2C70B0A1" w14:textId="77777777" w:rsidR="00F55D37" w:rsidRPr="00AD26F5" w:rsidRDefault="00F55D37" w:rsidP="00F55D37">
            <w:pPr>
              <w:jc w:val="center"/>
              <w:rPr>
                <w:sz w:val="22"/>
              </w:rPr>
            </w:pPr>
          </w:p>
        </w:tc>
      </w:tr>
      <w:tr w:rsidR="00F55D37" w:rsidRPr="00AD26F5" w14:paraId="7FAE757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F7AD494" w14:textId="77777777" w:rsidR="00F55D37" w:rsidRDefault="00F55D37" w:rsidP="00F55D37">
            <w:pPr>
              <w:jc w:val="center"/>
              <w:rPr>
                <w:strike/>
                <w:sz w:val="22"/>
                <w:szCs w:val="22"/>
              </w:rPr>
            </w:pPr>
            <w:r w:rsidRPr="004F54DE">
              <w:rPr>
                <w:strike/>
                <w:sz w:val="22"/>
                <w:szCs w:val="22"/>
              </w:rPr>
              <w:t>20.</w:t>
            </w:r>
          </w:p>
          <w:p w14:paraId="589EA640" w14:textId="4639E577" w:rsidR="00F55D37" w:rsidRPr="00AD26F5" w:rsidRDefault="00F55D37" w:rsidP="00F55D37">
            <w:pPr>
              <w:jc w:val="center"/>
              <w:rPr>
                <w:sz w:val="22"/>
              </w:rPr>
            </w:pPr>
            <w:r w:rsidRPr="005D2042">
              <w:rPr>
                <w:b/>
                <w:bCs/>
                <w:sz w:val="22"/>
                <w:szCs w:val="22"/>
              </w:rPr>
              <w:t>21.</w:t>
            </w:r>
          </w:p>
        </w:tc>
        <w:tc>
          <w:tcPr>
            <w:tcW w:w="2346" w:type="dxa"/>
            <w:tcBorders>
              <w:top w:val="single" w:sz="4" w:space="0" w:color="auto"/>
              <w:left w:val="single" w:sz="4" w:space="0" w:color="auto"/>
              <w:bottom w:val="single" w:sz="4" w:space="0" w:color="auto"/>
              <w:right w:val="single" w:sz="4" w:space="0" w:color="auto"/>
            </w:tcBorders>
            <w:hideMark/>
          </w:tcPr>
          <w:p w14:paraId="595CCAA0" w14:textId="77777777" w:rsidR="00F55D37" w:rsidRPr="00AD26F5" w:rsidRDefault="00F55D37" w:rsidP="00F55D37">
            <w:r w:rsidRPr="00AD26F5">
              <w:t>Klevėnų kaimo kapinės (Klevėnų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57D6531C" w14:textId="77777777" w:rsidR="00F55D37" w:rsidRPr="00AD26F5" w:rsidRDefault="00F55D37" w:rsidP="00F55D37">
            <w:pPr>
              <w:rPr>
                <w:sz w:val="22"/>
              </w:rPr>
            </w:pPr>
            <w:r w:rsidRPr="00AD26F5">
              <w:rPr>
                <w:sz w:val="22"/>
              </w:rPr>
              <w:t>Neveikiančios</w:t>
            </w:r>
          </w:p>
          <w:p w14:paraId="543F4418" w14:textId="77777777" w:rsidR="00F55D37" w:rsidRPr="00AD26F5" w:rsidRDefault="00F55D37" w:rsidP="00F55D37">
            <w:pPr>
              <w:rPr>
                <w:sz w:val="22"/>
              </w:rPr>
            </w:pPr>
            <w:r w:rsidRPr="00AD26F5">
              <w:rPr>
                <w:sz w:val="22"/>
              </w:rPr>
              <w:t xml:space="preserve">Anykščių r. sav. tarybos 2013 m. gegužės 30 d. sprendimas </w:t>
            </w:r>
            <w:bookmarkStart w:id="20" w:name="n_19"/>
            <w:r w:rsidRPr="005F63A6">
              <w:rPr>
                <w:sz w:val="22"/>
              </w:rPr>
              <w:t>Nr.1-TS-185</w:t>
            </w:r>
            <w:bookmarkEnd w:id="20"/>
          </w:p>
        </w:tc>
        <w:tc>
          <w:tcPr>
            <w:tcW w:w="1024" w:type="dxa"/>
            <w:tcBorders>
              <w:top w:val="single" w:sz="4" w:space="0" w:color="auto"/>
              <w:left w:val="single" w:sz="4" w:space="0" w:color="auto"/>
              <w:bottom w:val="single" w:sz="4" w:space="0" w:color="auto"/>
              <w:right w:val="single" w:sz="4" w:space="0" w:color="auto"/>
            </w:tcBorders>
            <w:hideMark/>
          </w:tcPr>
          <w:p w14:paraId="1A242E47" w14:textId="77777777" w:rsidR="00F55D37" w:rsidRPr="00AD26F5" w:rsidRDefault="00F55D37" w:rsidP="00F55D37">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7910204C" w14:textId="77777777" w:rsidR="00F55D37" w:rsidRPr="00AD26F5" w:rsidRDefault="00F55D37" w:rsidP="00F55D37">
            <w:pPr>
              <w:jc w:val="center"/>
              <w:rPr>
                <w:sz w:val="22"/>
              </w:rPr>
            </w:pPr>
            <w:r w:rsidRPr="00AD26F5">
              <w:rPr>
                <w:sz w:val="22"/>
              </w:rPr>
              <w:t xml:space="preserve">Žemės sklypo unikalus </w:t>
            </w:r>
          </w:p>
          <w:p w14:paraId="7AB400E3" w14:textId="77777777" w:rsidR="00F55D37" w:rsidRPr="00AD26F5" w:rsidRDefault="00F55D37" w:rsidP="00F55D37">
            <w:pPr>
              <w:jc w:val="center"/>
              <w:rPr>
                <w:sz w:val="22"/>
              </w:rPr>
            </w:pPr>
            <w:r w:rsidRPr="00AD26F5">
              <w:rPr>
                <w:sz w:val="22"/>
              </w:rPr>
              <w:t>Nr. 4400-5851-1292,</w:t>
            </w:r>
          </w:p>
          <w:p w14:paraId="6692F947" w14:textId="77777777" w:rsidR="00F55D37" w:rsidRPr="00AD26F5" w:rsidRDefault="00F55D37" w:rsidP="00F55D37">
            <w:pPr>
              <w:jc w:val="center"/>
              <w:rPr>
                <w:sz w:val="22"/>
              </w:rPr>
            </w:pPr>
            <w:r w:rsidRPr="00AD26F5">
              <w:rPr>
                <w:sz w:val="22"/>
              </w:rPr>
              <w:t>1996-08-15 įregistruotas</w:t>
            </w:r>
          </w:p>
        </w:tc>
        <w:tc>
          <w:tcPr>
            <w:tcW w:w="1701" w:type="dxa"/>
            <w:tcBorders>
              <w:top w:val="single" w:sz="4" w:space="0" w:color="auto"/>
              <w:left w:val="single" w:sz="4" w:space="0" w:color="auto"/>
              <w:bottom w:val="single" w:sz="4" w:space="0" w:color="auto"/>
              <w:right w:val="single" w:sz="4" w:space="0" w:color="auto"/>
            </w:tcBorders>
            <w:hideMark/>
          </w:tcPr>
          <w:p w14:paraId="2F71F987" w14:textId="77777777" w:rsidR="00F55D37" w:rsidRPr="00AD26F5" w:rsidRDefault="00F55D37" w:rsidP="00F55D37">
            <w:pPr>
              <w:jc w:val="center"/>
              <w:rPr>
                <w:sz w:val="22"/>
              </w:rPr>
            </w:pPr>
            <w:r w:rsidRPr="00AD26F5">
              <w:rPr>
                <w:sz w:val="22"/>
              </w:rPr>
              <w:t>unikalus kodas 11539</w:t>
            </w:r>
          </w:p>
        </w:tc>
        <w:tc>
          <w:tcPr>
            <w:tcW w:w="3973" w:type="dxa"/>
            <w:tcBorders>
              <w:top w:val="single" w:sz="4" w:space="0" w:color="auto"/>
              <w:left w:val="single" w:sz="4" w:space="0" w:color="auto"/>
              <w:bottom w:val="single" w:sz="4" w:space="0" w:color="auto"/>
              <w:right w:val="single" w:sz="4" w:space="0" w:color="auto"/>
            </w:tcBorders>
          </w:tcPr>
          <w:p w14:paraId="427E76A0" w14:textId="77777777" w:rsidR="00F55D37" w:rsidRPr="00AD26F5" w:rsidRDefault="00F55D37" w:rsidP="00F55D37">
            <w:pPr>
              <w:rPr>
                <w:sz w:val="22"/>
              </w:rPr>
            </w:pPr>
            <w:r w:rsidRPr="00AD26F5">
              <w:rPr>
                <w:sz w:val="22"/>
              </w:rPr>
              <w:t xml:space="preserve">Anykščių r. sav. </w:t>
            </w:r>
          </w:p>
          <w:p w14:paraId="0899B604" w14:textId="77777777" w:rsidR="00F55D37" w:rsidRPr="00AD26F5" w:rsidRDefault="00F55D37" w:rsidP="00F55D37">
            <w:pPr>
              <w:rPr>
                <w:sz w:val="22"/>
              </w:rPr>
            </w:pPr>
            <w:r w:rsidRPr="00AD26F5">
              <w:rPr>
                <w:sz w:val="22"/>
              </w:rPr>
              <w:t xml:space="preserve">Anykščių seniūnija </w:t>
            </w:r>
          </w:p>
          <w:p w14:paraId="0BE85B6C" w14:textId="77777777" w:rsidR="00F55D37" w:rsidRPr="00AD26F5" w:rsidRDefault="00F55D37" w:rsidP="00F55D37">
            <w:pPr>
              <w:rPr>
                <w:color w:val="000000" w:themeColor="text1"/>
                <w:sz w:val="22"/>
              </w:rPr>
            </w:pPr>
            <w:r w:rsidRPr="00AD26F5">
              <w:rPr>
                <w:color w:val="000000" w:themeColor="text1"/>
                <w:sz w:val="22"/>
              </w:rPr>
              <w:t>Ladigos g. 1</w:t>
            </w:r>
          </w:p>
          <w:p w14:paraId="6C07F8E7" w14:textId="77777777" w:rsidR="00F55D37" w:rsidRPr="00AD26F5" w:rsidRDefault="00F55D37" w:rsidP="00F55D37">
            <w:pPr>
              <w:rPr>
                <w:sz w:val="22"/>
              </w:rPr>
            </w:pPr>
            <w:r w:rsidRPr="00AD26F5">
              <w:rPr>
                <w:sz w:val="22"/>
              </w:rPr>
              <w:t xml:space="preserve">29111 Anykščiai </w:t>
            </w:r>
          </w:p>
          <w:p w14:paraId="08E49861" w14:textId="77777777" w:rsidR="00F55D37" w:rsidRDefault="00F55D37" w:rsidP="00F55D37">
            <w:pPr>
              <w:rPr>
                <w:strike/>
                <w:sz w:val="22"/>
              </w:rPr>
            </w:pPr>
            <w:r w:rsidRPr="00F55D37">
              <w:rPr>
                <w:strike/>
                <w:sz w:val="22"/>
              </w:rPr>
              <w:t>Seniūnas Eugenijus Pajarskas</w:t>
            </w:r>
          </w:p>
          <w:p w14:paraId="634A80FC" w14:textId="794C0849" w:rsidR="00432A6E" w:rsidRPr="00432A6E" w:rsidRDefault="00432A6E" w:rsidP="00F55D37">
            <w:pPr>
              <w:rPr>
                <w:b/>
                <w:bCs/>
                <w:sz w:val="22"/>
              </w:rPr>
            </w:pPr>
            <w:r w:rsidRPr="00432A6E">
              <w:rPr>
                <w:b/>
                <w:bCs/>
                <w:sz w:val="22"/>
              </w:rPr>
              <w:t>Seniūno pavaduotoja Audronė Zdanevičienė</w:t>
            </w:r>
          </w:p>
          <w:p w14:paraId="44B6686D" w14:textId="2F9577C2" w:rsidR="00F55D37" w:rsidRPr="00AD26F5" w:rsidRDefault="00F55D37" w:rsidP="00F55D37">
            <w:pPr>
              <w:rPr>
                <w:sz w:val="22"/>
              </w:rPr>
            </w:pPr>
            <w:r w:rsidRPr="00AD26F5">
              <w:rPr>
                <w:sz w:val="22"/>
              </w:rPr>
              <w:t>tel. (</w:t>
            </w:r>
            <w:r>
              <w:rPr>
                <w:sz w:val="22"/>
              </w:rPr>
              <w:t>0</w:t>
            </w:r>
            <w:r w:rsidRPr="00AD26F5">
              <w:rPr>
                <w:sz w:val="22"/>
              </w:rPr>
              <w:t xml:space="preserve"> 381) 50775</w:t>
            </w:r>
          </w:p>
          <w:p w14:paraId="24D0F75D" w14:textId="77777777" w:rsidR="00F55D37" w:rsidRPr="00AD26F5" w:rsidRDefault="00F55D37" w:rsidP="00F55D37">
            <w:pPr>
              <w:jc w:val="center"/>
              <w:rPr>
                <w:sz w:val="22"/>
              </w:rPr>
            </w:pPr>
          </w:p>
        </w:tc>
      </w:tr>
      <w:tr w:rsidR="00F55D37" w:rsidRPr="00AD26F5" w14:paraId="271FE53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3624ECCF" w14:textId="77777777" w:rsidR="00F55D37" w:rsidRDefault="00F55D37" w:rsidP="00F55D37">
            <w:pPr>
              <w:jc w:val="center"/>
              <w:rPr>
                <w:strike/>
                <w:sz w:val="22"/>
                <w:szCs w:val="22"/>
              </w:rPr>
            </w:pPr>
            <w:r w:rsidRPr="004F54DE">
              <w:rPr>
                <w:strike/>
                <w:sz w:val="22"/>
                <w:szCs w:val="22"/>
              </w:rPr>
              <w:t>21.</w:t>
            </w:r>
          </w:p>
          <w:p w14:paraId="62DE19EB" w14:textId="419D8E3A" w:rsidR="00F55D37" w:rsidRPr="00AD26F5" w:rsidRDefault="00F55D37" w:rsidP="00F55D37">
            <w:pPr>
              <w:jc w:val="center"/>
              <w:rPr>
                <w:sz w:val="22"/>
              </w:rPr>
            </w:pPr>
            <w:r w:rsidRPr="005D2042">
              <w:rPr>
                <w:b/>
                <w:bCs/>
                <w:sz w:val="22"/>
                <w:szCs w:val="22"/>
              </w:rPr>
              <w:t>22.</w:t>
            </w:r>
          </w:p>
        </w:tc>
        <w:tc>
          <w:tcPr>
            <w:tcW w:w="2346" w:type="dxa"/>
            <w:tcBorders>
              <w:top w:val="single" w:sz="4" w:space="0" w:color="auto"/>
              <w:left w:val="single" w:sz="4" w:space="0" w:color="auto"/>
              <w:bottom w:val="single" w:sz="4" w:space="0" w:color="auto"/>
              <w:right w:val="single" w:sz="4" w:space="0" w:color="auto"/>
            </w:tcBorders>
            <w:hideMark/>
          </w:tcPr>
          <w:p w14:paraId="7D954095" w14:textId="77777777" w:rsidR="00F55D37" w:rsidRPr="00AD26F5" w:rsidRDefault="00F55D37" w:rsidP="00F55D37">
            <w:r w:rsidRPr="00AD26F5">
              <w:t>Žilvyčių kaimo kapinės (Žilvyčių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61DB89C4" w14:textId="77777777" w:rsidR="00F55D37" w:rsidRPr="00AD26F5" w:rsidRDefault="00F55D37" w:rsidP="00F55D37">
            <w:pPr>
              <w:rPr>
                <w:sz w:val="22"/>
              </w:rPr>
            </w:pPr>
            <w:r w:rsidRPr="00AD26F5">
              <w:rPr>
                <w:sz w:val="22"/>
              </w:rPr>
              <w:t>Neveikiančios</w:t>
            </w:r>
          </w:p>
          <w:p w14:paraId="3E4104F0" w14:textId="77777777" w:rsidR="00F55D37" w:rsidRPr="00AD26F5" w:rsidRDefault="00F55D37" w:rsidP="00F55D37">
            <w:pPr>
              <w:rPr>
                <w:sz w:val="22"/>
              </w:rPr>
            </w:pPr>
            <w:r w:rsidRPr="00AD26F5">
              <w:rPr>
                <w:sz w:val="22"/>
              </w:rPr>
              <w:t xml:space="preserve">Anykščių r. sav. tarybos 2013 m. gegužės 30 d. sprendimas </w:t>
            </w:r>
            <w:bookmarkStart w:id="21" w:name="n_20"/>
            <w:r w:rsidRPr="005F63A6">
              <w:rPr>
                <w:sz w:val="22"/>
              </w:rPr>
              <w:t>Nr.1-TS-185</w:t>
            </w:r>
            <w:bookmarkEnd w:id="21"/>
          </w:p>
        </w:tc>
        <w:tc>
          <w:tcPr>
            <w:tcW w:w="1024" w:type="dxa"/>
            <w:tcBorders>
              <w:top w:val="single" w:sz="4" w:space="0" w:color="auto"/>
              <w:left w:val="single" w:sz="4" w:space="0" w:color="auto"/>
              <w:bottom w:val="single" w:sz="4" w:space="0" w:color="auto"/>
              <w:right w:val="single" w:sz="4" w:space="0" w:color="auto"/>
            </w:tcBorders>
            <w:hideMark/>
          </w:tcPr>
          <w:p w14:paraId="5F6731C5" w14:textId="77777777" w:rsidR="00F55D37" w:rsidRPr="00AD26F5" w:rsidRDefault="00F55D37" w:rsidP="00F55D37">
            <w:pPr>
              <w:jc w:val="center"/>
            </w:pPr>
            <w:r w:rsidRPr="00AD26F5">
              <w:t>0,15</w:t>
            </w:r>
          </w:p>
        </w:tc>
        <w:tc>
          <w:tcPr>
            <w:tcW w:w="2520" w:type="dxa"/>
            <w:tcBorders>
              <w:top w:val="single" w:sz="4" w:space="0" w:color="auto"/>
              <w:left w:val="single" w:sz="4" w:space="0" w:color="auto"/>
              <w:bottom w:val="single" w:sz="4" w:space="0" w:color="auto"/>
              <w:right w:val="single" w:sz="4" w:space="0" w:color="auto"/>
            </w:tcBorders>
            <w:hideMark/>
          </w:tcPr>
          <w:p w14:paraId="14ED3074"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A689C78" w14:textId="77777777" w:rsidR="00F55D37" w:rsidRPr="00AD26F5" w:rsidRDefault="00F55D37" w:rsidP="00F55D37">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4A4788A0" w14:textId="77777777" w:rsidR="00F55D37" w:rsidRPr="00AD26F5" w:rsidRDefault="00F55D37" w:rsidP="00F55D37">
            <w:pPr>
              <w:rPr>
                <w:sz w:val="22"/>
              </w:rPr>
            </w:pPr>
            <w:r w:rsidRPr="00AD26F5">
              <w:rPr>
                <w:sz w:val="22"/>
              </w:rPr>
              <w:t xml:space="preserve">Anykščių r. sav. </w:t>
            </w:r>
          </w:p>
          <w:p w14:paraId="35514495" w14:textId="77777777" w:rsidR="00F55D37" w:rsidRPr="00AD26F5" w:rsidRDefault="00F55D37" w:rsidP="00F55D37">
            <w:pPr>
              <w:rPr>
                <w:sz w:val="22"/>
              </w:rPr>
            </w:pPr>
            <w:r w:rsidRPr="00AD26F5">
              <w:rPr>
                <w:sz w:val="22"/>
              </w:rPr>
              <w:t xml:space="preserve">Anykščių seniūnija </w:t>
            </w:r>
          </w:p>
          <w:p w14:paraId="09C0D589" w14:textId="77777777" w:rsidR="00F55D37" w:rsidRPr="00AD26F5" w:rsidRDefault="00F55D37" w:rsidP="00F55D37">
            <w:pPr>
              <w:rPr>
                <w:color w:val="000000" w:themeColor="text1"/>
                <w:sz w:val="22"/>
              </w:rPr>
            </w:pPr>
            <w:r w:rsidRPr="00AD26F5">
              <w:rPr>
                <w:color w:val="000000" w:themeColor="text1"/>
                <w:sz w:val="22"/>
              </w:rPr>
              <w:t>Ladigos g. 1</w:t>
            </w:r>
          </w:p>
          <w:p w14:paraId="45CC8E3C" w14:textId="77777777" w:rsidR="00F55D37" w:rsidRPr="00AD26F5" w:rsidRDefault="00F55D37" w:rsidP="00F55D37">
            <w:pPr>
              <w:rPr>
                <w:sz w:val="22"/>
              </w:rPr>
            </w:pPr>
            <w:r w:rsidRPr="00AD26F5">
              <w:rPr>
                <w:sz w:val="22"/>
              </w:rPr>
              <w:t xml:space="preserve">29111 Anykščiai </w:t>
            </w:r>
          </w:p>
          <w:p w14:paraId="537966BE" w14:textId="77777777" w:rsidR="00F55D37" w:rsidRDefault="00F55D37" w:rsidP="00F55D37">
            <w:pPr>
              <w:rPr>
                <w:strike/>
                <w:sz w:val="22"/>
              </w:rPr>
            </w:pPr>
            <w:r w:rsidRPr="00F55D37">
              <w:rPr>
                <w:strike/>
                <w:sz w:val="22"/>
              </w:rPr>
              <w:t>Seniūnas Eugenijus Pajarskas</w:t>
            </w:r>
          </w:p>
          <w:p w14:paraId="540CE5DF" w14:textId="3847B23B" w:rsidR="00432A6E" w:rsidRPr="00432A6E" w:rsidRDefault="00432A6E" w:rsidP="00F55D37">
            <w:pPr>
              <w:rPr>
                <w:b/>
                <w:bCs/>
                <w:sz w:val="22"/>
              </w:rPr>
            </w:pPr>
            <w:r w:rsidRPr="00432A6E">
              <w:rPr>
                <w:b/>
                <w:bCs/>
                <w:sz w:val="22"/>
              </w:rPr>
              <w:t>Seniūno pavaduotoja Audronė Zdanevičienė</w:t>
            </w:r>
          </w:p>
          <w:p w14:paraId="736763C8" w14:textId="30FB7B50" w:rsidR="00F55D37" w:rsidRPr="00AD26F5" w:rsidRDefault="00F55D37" w:rsidP="00F55D37">
            <w:pPr>
              <w:rPr>
                <w:sz w:val="22"/>
              </w:rPr>
            </w:pPr>
            <w:r w:rsidRPr="00AD26F5">
              <w:rPr>
                <w:sz w:val="22"/>
              </w:rPr>
              <w:t>tel. (</w:t>
            </w:r>
            <w:r>
              <w:rPr>
                <w:sz w:val="22"/>
              </w:rPr>
              <w:t>0</w:t>
            </w:r>
            <w:r w:rsidRPr="00AD26F5">
              <w:rPr>
                <w:sz w:val="22"/>
              </w:rPr>
              <w:t xml:space="preserve"> 381) 50775</w:t>
            </w:r>
          </w:p>
          <w:p w14:paraId="606BEAE9" w14:textId="77777777" w:rsidR="00F55D37" w:rsidRPr="00AD26F5" w:rsidRDefault="00F55D37" w:rsidP="00F55D37">
            <w:pPr>
              <w:jc w:val="center"/>
              <w:rPr>
                <w:sz w:val="22"/>
              </w:rPr>
            </w:pPr>
          </w:p>
        </w:tc>
      </w:tr>
      <w:tr w:rsidR="00F55D37" w:rsidRPr="00AD26F5" w14:paraId="57B8127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5466166B" w14:textId="77777777" w:rsidR="00F55D37" w:rsidRDefault="00F55D37" w:rsidP="00F55D37">
            <w:pPr>
              <w:jc w:val="center"/>
              <w:rPr>
                <w:strike/>
                <w:sz w:val="22"/>
                <w:szCs w:val="22"/>
              </w:rPr>
            </w:pPr>
            <w:r w:rsidRPr="004F54DE">
              <w:rPr>
                <w:strike/>
                <w:sz w:val="22"/>
                <w:szCs w:val="22"/>
              </w:rPr>
              <w:t>22.</w:t>
            </w:r>
          </w:p>
          <w:p w14:paraId="0DA8DFB3" w14:textId="6B76EE6B" w:rsidR="00F55D37" w:rsidRPr="00AD26F5" w:rsidRDefault="00F55D37" w:rsidP="00F55D37">
            <w:pPr>
              <w:jc w:val="center"/>
              <w:rPr>
                <w:sz w:val="22"/>
              </w:rPr>
            </w:pPr>
            <w:r w:rsidRPr="005D2042">
              <w:rPr>
                <w:b/>
                <w:bCs/>
                <w:sz w:val="22"/>
                <w:szCs w:val="22"/>
              </w:rPr>
              <w:t>23.</w:t>
            </w:r>
          </w:p>
        </w:tc>
        <w:tc>
          <w:tcPr>
            <w:tcW w:w="2346" w:type="dxa"/>
            <w:tcBorders>
              <w:top w:val="single" w:sz="4" w:space="0" w:color="auto"/>
              <w:left w:val="single" w:sz="4" w:space="0" w:color="auto"/>
              <w:bottom w:val="single" w:sz="4" w:space="0" w:color="auto"/>
              <w:right w:val="single" w:sz="4" w:space="0" w:color="auto"/>
            </w:tcBorders>
            <w:hideMark/>
          </w:tcPr>
          <w:p w14:paraId="229A8768" w14:textId="77777777" w:rsidR="00F55D37" w:rsidRPr="00AD26F5" w:rsidRDefault="00F55D37" w:rsidP="00F55D37">
            <w:r w:rsidRPr="00AD26F5">
              <w:t xml:space="preserve">Rubikių kaimo senosios kapinės (Rubikių k., Anykščių sen.) </w:t>
            </w:r>
          </w:p>
        </w:tc>
        <w:tc>
          <w:tcPr>
            <w:tcW w:w="2832" w:type="dxa"/>
            <w:tcBorders>
              <w:top w:val="single" w:sz="4" w:space="0" w:color="auto"/>
              <w:left w:val="single" w:sz="4" w:space="0" w:color="auto"/>
              <w:bottom w:val="single" w:sz="4" w:space="0" w:color="auto"/>
              <w:right w:val="single" w:sz="4" w:space="0" w:color="auto"/>
            </w:tcBorders>
            <w:hideMark/>
          </w:tcPr>
          <w:p w14:paraId="1D496F29" w14:textId="77777777" w:rsidR="00F55D37" w:rsidRPr="00AD26F5" w:rsidRDefault="00F55D37" w:rsidP="00F55D37">
            <w:pPr>
              <w:rPr>
                <w:sz w:val="22"/>
              </w:rPr>
            </w:pPr>
            <w:r w:rsidRPr="00AD26F5">
              <w:rPr>
                <w:sz w:val="22"/>
              </w:rPr>
              <w:t>Neveikiančios</w:t>
            </w:r>
          </w:p>
          <w:p w14:paraId="253A2B39" w14:textId="77777777" w:rsidR="00F55D37" w:rsidRPr="00AD26F5" w:rsidRDefault="00F55D37" w:rsidP="00F55D37">
            <w:pPr>
              <w:rPr>
                <w:sz w:val="22"/>
              </w:rPr>
            </w:pPr>
            <w:r w:rsidRPr="00AD26F5">
              <w:rPr>
                <w:sz w:val="22"/>
              </w:rPr>
              <w:t xml:space="preserve">Anykščių r. sav. tarybos 2013 m. gegužės 30 d. sprendimas </w:t>
            </w:r>
            <w:bookmarkStart w:id="22" w:name="n_21"/>
            <w:r w:rsidRPr="005F63A6">
              <w:rPr>
                <w:sz w:val="22"/>
              </w:rPr>
              <w:t>Nr.1-TS-185</w:t>
            </w:r>
            <w:bookmarkEnd w:id="22"/>
          </w:p>
        </w:tc>
        <w:tc>
          <w:tcPr>
            <w:tcW w:w="1024" w:type="dxa"/>
            <w:tcBorders>
              <w:top w:val="single" w:sz="4" w:space="0" w:color="auto"/>
              <w:left w:val="single" w:sz="4" w:space="0" w:color="auto"/>
              <w:bottom w:val="single" w:sz="4" w:space="0" w:color="auto"/>
              <w:right w:val="single" w:sz="4" w:space="0" w:color="auto"/>
            </w:tcBorders>
            <w:hideMark/>
          </w:tcPr>
          <w:p w14:paraId="4398ED71" w14:textId="77777777" w:rsidR="00F55D37" w:rsidRPr="00AD26F5" w:rsidRDefault="00F55D37" w:rsidP="00F55D37">
            <w:pPr>
              <w:jc w:val="center"/>
            </w:pPr>
            <w:r w:rsidRPr="00AD26F5">
              <w:t>0,13</w:t>
            </w:r>
          </w:p>
        </w:tc>
        <w:tc>
          <w:tcPr>
            <w:tcW w:w="2520" w:type="dxa"/>
            <w:tcBorders>
              <w:top w:val="single" w:sz="4" w:space="0" w:color="auto"/>
              <w:left w:val="single" w:sz="4" w:space="0" w:color="auto"/>
              <w:bottom w:val="single" w:sz="4" w:space="0" w:color="auto"/>
              <w:right w:val="single" w:sz="4" w:space="0" w:color="auto"/>
            </w:tcBorders>
            <w:hideMark/>
          </w:tcPr>
          <w:p w14:paraId="5CD9E9AE"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EE6AC0D" w14:textId="77777777" w:rsidR="00F55D37" w:rsidRPr="00AD26F5" w:rsidRDefault="00F55D37" w:rsidP="00F55D37">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2634184" w14:textId="77777777" w:rsidR="00F55D37" w:rsidRPr="00AD26F5" w:rsidRDefault="00F55D37" w:rsidP="00F55D37">
            <w:pPr>
              <w:rPr>
                <w:sz w:val="22"/>
              </w:rPr>
            </w:pPr>
            <w:r w:rsidRPr="00AD26F5">
              <w:rPr>
                <w:sz w:val="22"/>
              </w:rPr>
              <w:t xml:space="preserve">Anykščių r. sav. </w:t>
            </w:r>
          </w:p>
          <w:p w14:paraId="14D55A25" w14:textId="77777777" w:rsidR="00F55D37" w:rsidRPr="00AD26F5" w:rsidRDefault="00F55D37" w:rsidP="00F55D37">
            <w:pPr>
              <w:rPr>
                <w:sz w:val="22"/>
              </w:rPr>
            </w:pPr>
            <w:r w:rsidRPr="00AD26F5">
              <w:rPr>
                <w:sz w:val="22"/>
              </w:rPr>
              <w:t xml:space="preserve">Anykščių seniūnija </w:t>
            </w:r>
          </w:p>
          <w:p w14:paraId="57EFF436" w14:textId="77777777" w:rsidR="00F55D37" w:rsidRPr="00AD26F5" w:rsidRDefault="00F55D37" w:rsidP="00F55D37">
            <w:pPr>
              <w:rPr>
                <w:color w:val="000000" w:themeColor="text1"/>
                <w:sz w:val="22"/>
              </w:rPr>
            </w:pPr>
            <w:r w:rsidRPr="00AD26F5">
              <w:rPr>
                <w:color w:val="000000" w:themeColor="text1"/>
                <w:sz w:val="22"/>
              </w:rPr>
              <w:t>Ladigos g. 1</w:t>
            </w:r>
          </w:p>
          <w:p w14:paraId="2B78B35B" w14:textId="77777777" w:rsidR="00F55D37" w:rsidRPr="00AD26F5" w:rsidRDefault="00F55D37" w:rsidP="00F55D37">
            <w:pPr>
              <w:rPr>
                <w:sz w:val="22"/>
              </w:rPr>
            </w:pPr>
            <w:r w:rsidRPr="00AD26F5">
              <w:rPr>
                <w:sz w:val="22"/>
              </w:rPr>
              <w:t>29111 Anykščiai</w:t>
            </w:r>
          </w:p>
          <w:p w14:paraId="50856793" w14:textId="77777777" w:rsidR="00F55D37" w:rsidRDefault="00F55D37" w:rsidP="00F55D37">
            <w:pPr>
              <w:rPr>
                <w:strike/>
                <w:sz w:val="22"/>
              </w:rPr>
            </w:pPr>
            <w:r w:rsidRPr="00F55D37">
              <w:rPr>
                <w:strike/>
                <w:sz w:val="22"/>
              </w:rPr>
              <w:t xml:space="preserve">Seniūnas Eugenijus Pajarskas </w:t>
            </w:r>
          </w:p>
          <w:p w14:paraId="130B0B1C" w14:textId="4433AD68" w:rsidR="00432A6E" w:rsidRPr="00432A6E" w:rsidRDefault="00432A6E" w:rsidP="00F55D37">
            <w:pPr>
              <w:rPr>
                <w:b/>
                <w:bCs/>
                <w:sz w:val="22"/>
              </w:rPr>
            </w:pPr>
            <w:r w:rsidRPr="00432A6E">
              <w:rPr>
                <w:b/>
                <w:bCs/>
                <w:sz w:val="22"/>
              </w:rPr>
              <w:t>Seniūno pavaduotoja Audronė Zdanevičienė</w:t>
            </w:r>
          </w:p>
          <w:p w14:paraId="28E3511D" w14:textId="074FDFB0" w:rsidR="00F55D37" w:rsidRPr="00AD26F5" w:rsidRDefault="00F55D37" w:rsidP="00F55D37">
            <w:pPr>
              <w:rPr>
                <w:sz w:val="22"/>
              </w:rPr>
            </w:pPr>
            <w:r w:rsidRPr="00AD26F5">
              <w:rPr>
                <w:sz w:val="22"/>
              </w:rPr>
              <w:t>tel. (</w:t>
            </w:r>
            <w:r>
              <w:rPr>
                <w:sz w:val="22"/>
              </w:rPr>
              <w:t>0</w:t>
            </w:r>
            <w:r w:rsidRPr="00AD26F5">
              <w:rPr>
                <w:sz w:val="22"/>
              </w:rPr>
              <w:t xml:space="preserve"> 381) 50775</w:t>
            </w:r>
          </w:p>
          <w:p w14:paraId="33AB8FCA" w14:textId="77777777" w:rsidR="00F55D37" w:rsidRPr="00AD26F5" w:rsidRDefault="00F55D37" w:rsidP="00F55D37">
            <w:pPr>
              <w:jc w:val="center"/>
              <w:rPr>
                <w:sz w:val="22"/>
              </w:rPr>
            </w:pPr>
          </w:p>
        </w:tc>
      </w:tr>
      <w:tr w:rsidR="00F55D37" w:rsidRPr="00AD26F5" w14:paraId="76B31FE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4CA5801F" w14:textId="77777777" w:rsidR="00F55D37" w:rsidRDefault="00F55D37" w:rsidP="00F55D37">
            <w:pPr>
              <w:jc w:val="center"/>
              <w:rPr>
                <w:strike/>
                <w:sz w:val="22"/>
                <w:szCs w:val="22"/>
              </w:rPr>
            </w:pPr>
            <w:r w:rsidRPr="004F54DE">
              <w:rPr>
                <w:strike/>
                <w:sz w:val="22"/>
                <w:szCs w:val="22"/>
              </w:rPr>
              <w:lastRenderedPageBreak/>
              <w:t>23.</w:t>
            </w:r>
          </w:p>
          <w:p w14:paraId="4BA885FE" w14:textId="04310BD8" w:rsidR="00F55D37" w:rsidRPr="00AD26F5" w:rsidRDefault="00F55D37" w:rsidP="00F55D37">
            <w:pPr>
              <w:jc w:val="center"/>
              <w:rPr>
                <w:sz w:val="22"/>
              </w:rPr>
            </w:pPr>
            <w:r w:rsidRPr="005D2042">
              <w:rPr>
                <w:b/>
                <w:bCs/>
                <w:sz w:val="22"/>
                <w:szCs w:val="22"/>
              </w:rPr>
              <w:t>24.</w:t>
            </w:r>
          </w:p>
        </w:tc>
        <w:tc>
          <w:tcPr>
            <w:tcW w:w="2346" w:type="dxa"/>
            <w:tcBorders>
              <w:top w:val="single" w:sz="4" w:space="0" w:color="auto"/>
              <w:left w:val="single" w:sz="4" w:space="0" w:color="auto"/>
              <w:bottom w:val="single" w:sz="4" w:space="0" w:color="auto"/>
              <w:right w:val="single" w:sz="4" w:space="0" w:color="auto"/>
            </w:tcBorders>
            <w:hideMark/>
          </w:tcPr>
          <w:p w14:paraId="1B292E4D" w14:textId="77777777" w:rsidR="00F55D37" w:rsidRPr="00AD26F5" w:rsidRDefault="00F55D37" w:rsidP="00F55D37">
            <w:r w:rsidRPr="00AD26F5">
              <w:t>Kiaušų kaimo kapinės (Kiaušų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15E20F53" w14:textId="77777777" w:rsidR="00F55D37" w:rsidRPr="00AD26F5" w:rsidRDefault="00F55D37" w:rsidP="00F55D37">
            <w:pPr>
              <w:rPr>
                <w:sz w:val="22"/>
              </w:rPr>
            </w:pPr>
            <w:r w:rsidRPr="00AD26F5">
              <w:rPr>
                <w:sz w:val="22"/>
              </w:rPr>
              <w:t>Neveikiančios</w:t>
            </w:r>
          </w:p>
          <w:p w14:paraId="1C72A458" w14:textId="77777777" w:rsidR="00F55D37" w:rsidRPr="00AD26F5" w:rsidRDefault="00F55D37" w:rsidP="00F55D37">
            <w:pPr>
              <w:rPr>
                <w:sz w:val="22"/>
              </w:rPr>
            </w:pPr>
            <w:r w:rsidRPr="00AD26F5">
              <w:rPr>
                <w:sz w:val="22"/>
              </w:rPr>
              <w:t xml:space="preserve">Anykščių r. sav. tarybos 2013 m. gegužės 30 d. sprendimas </w:t>
            </w:r>
            <w:bookmarkStart w:id="23" w:name="n_22"/>
            <w:r w:rsidRPr="005F63A6">
              <w:rPr>
                <w:sz w:val="22"/>
              </w:rPr>
              <w:t>Nr.1-TS-185</w:t>
            </w:r>
            <w:bookmarkEnd w:id="23"/>
          </w:p>
        </w:tc>
        <w:tc>
          <w:tcPr>
            <w:tcW w:w="1024" w:type="dxa"/>
            <w:tcBorders>
              <w:top w:val="single" w:sz="4" w:space="0" w:color="auto"/>
              <w:left w:val="single" w:sz="4" w:space="0" w:color="auto"/>
              <w:bottom w:val="single" w:sz="4" w:space="0" w:color="auto"/>
              <w:right w:val="single" w:sz="4" w:space="0" w:color="auto"/>
            </w:tcBorders>
            <w:hideMark/>
          </w:tcPr>
          <w:p w14:paraId="7517787E" w14:textId="77777777" w:rsidR="00F55D37" w:rsidRPr="00AD26F5" w:rsidRDefault="00F55D37" w:rsidP="00F55D37">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20766047"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85849D9" w14:textId="77777777" w:rsidR="00F55D37" w:rsidRPr="00AD26F5" w:rsidRDefault="00F55D37" w:rsidP="00F55D37">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6E1603AA" w14:textId="77777777" w:rsidR="00F55D37" w:rsidRPr="00AD26F5" w:rsidRDefault="00F55D37" w:rsidP="00F55D37">
            <w:pPr>
              <w:rPr>
                <w:sz w:val="22"/>
              </w:rPr>
            </w:pPr>
            <w:r w:rsidRPr="00AD26F5">
              <w:rPr>
                <w:sz w:val="22"/>
              </w:rPr>
              <w:t xml:space="preserve">Anykščių r. sav. </w:t>
            </w:r>
          </w:p>
          <w:p w14:paraId="5D977815" w14:textId="77777777" w:rsidR="00F55D37" w:rsidRPr="00AD26F5" w:rsidRDefault="00F55D37" w:rsidP="00F55D37">
            <w:pPr>
              <w:rPr>
                <w:sz w:val="22"/>
              </w:rPr>
            </w:pPr>
            <w:r w:rsidRPr="00AD26F5">
              <w:rPr>
                <w:sz w:val="22"/>
              </w:rPr>
              <w:t xml:space="preserve">Anykščių seniūnija </w:t>
            </w:r>
          </w:p>
          <w:p w14:paraId="16E6AA0E" w14:textId="77777777" w:rsidR="00F55D37" w:rsidRPr="00AD26F5" w:rsidRDefault="00F55D37" w:rsidP="00F55D37">
            <w:pPr>
              <w:rPr>
                <w:color w:val="000000" w:themeColor="text1"/>
                <w:sz w:val="22"/>
              </w:rPr>
            </w:pPr>
            <w:r w:rsidRPr="00AD26F5">
              <w:rPr>
                <w:color w:val="000000" w:themeColor="text1"/>
                <w:sz w:val="22"/>
              </w:rPr>
              <w:t>Ladigos g. 1</w:t>
            </w:r>
          </w:p>
          <w:p w14:paraId="2A168832" w14:textId="77777777" w:rsidR="00F55D37" w:rsidRPr="00AD26F5" w:rsidRDefault="00F55D37" w:rsidP="00F55D37">
            <w:pPr>
              <w:rPr>
                <w:sz w:val="22"/>
              </w:rPr>
            </w:pPr>
            <w:r w:rsidRPr="00AD26F5">
              <w:rPr>
                <w:sz w:val="22"/>
              </w:rPr>
              <w:t xml:space="preserve">29111 Anykščiai </w:t>
            </w:r>
          </w:p>
          <w:p w14:paraId="3D73A6FA" w14:textId="77777777" w:rsidR="00F55D37" w:rsidRDefault="00F55D37" w:rsidP="00F55D37">
            <w:pPr>
              <w:rPr>
                <w:strike/>
                <w:sz w:val="22"/>
              </w:rPr>
            </w:pPr>
            <w:r w:rsidRPr="00F55D37">
              <w:rPr>
                <w:strike/>
                <w:sz w:val="22"/>
              </w:rPr>
              <w:t>Seniūnas Eugenijus Pajarskas</w:t>
            </w:r>
          </w:p>
          <w:p w14:paraId="70D1E95E" w14:textId="596432FB" w:rsidR="00432A6E" w:rsidRPr="00432A6E" w:rsidRDefault="00432A6E" w:rsidP="00F55D37">
            <w:pPr>
              <w:rPr>
                <w:b/>
                <w:bCs/>
                <w:sz w:val="22"/>
              </w:rPr>
            </w:pPr>
            <w:r w:rsidRPr="00432A6E">
              <w:rPr>
                <w:b/>
                <w:bCs/>
                <w:sz w:val="22"/>
              </w:rPr>
              <w:t>Seniūno pavaduotoja Audronė Zdanevičienė</w:t>
            </w:r>
          </w:p>
          <w:p w14:paraId="18D9A33C" w14:textId="5CD58288" w:rsidR="00F55D37" w:rsidRPr="00AD26F5" w:rsidRDefault="00F55D37" w:rsidP="00F55D37">
            <w:pPr>
              <w:rPr>
                <w:sz w:val="22"/>
              </w:rPr>
            </w:pPr>
            <w:r w:rsidRPr="00AD26F5">
              <w:rPr>
                <w:sz w:val="22"/>
              </w:rPr>
              <w:t>tel. (</w:t>
            </w:r>
            <w:r>
              <w:rPr>
                <w:sz w:val="22"/>
              </w:rPr>
              <w:t>0</w:t>
            </w:r>
            <w:r w:rsidRPr="00AD26F5">
              <w:rPr>
                <w:sz w:val="22"/>
              </w:rPr>
              <w:t xml:space="preserve"> 381) 50775</w:t>
            </w:r>
          </w:p>
          <w:p w14:paraId="7057E32D" w14:textId="77777777" w:rsidR="00F55D37" w:rsidRPr="00AD26F5" w:rsidRDefault="00F55D37" w:rsidP="00F55D37">
            <w:pPr>
              <w:jc w:val="center"/>
              <w:rPr>
                <w:sz w:val="22"/>
              </w:rPr>
            </w:pPr>
          </w:p>
        </w:tc>
      </w:tr>
      <w:tr w:rsidR="00F55D37" w:rsidRPr="00AD26F5" w14:paraId="113D7C6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68A00421" w14:textId="77777777" w:rsidR="00F55D37" w:rsidRDefault="00F55D37" w:rsidP="00F55D37">
            <w:pPr>
              <w:jc w:val="center"/>
              <w:rPr>
                <w:strike/>
                <w:sz w:val="22"/>
                <w:szCs w:val="22"/>
              </w:rPr>
            </w:pPr>
            <w:r w:rsidRPr="004F54DE">
              <w:rPr>
                <w:strike/>
                <w:sz w:val="22"/>
                <w:szCs w:val="22"/>
              </w:rPr>
              <w:t>24.</w:t>
            </w:r>
          </w:p>
          <w:p w14:paraId="50DB796B" w14:textId="5DCB5BB3" w:rsidR="00F55D37" w:rsidRPr="00AD26F5" w:rsidRDefault="00F55D37" w:rsidP="00F55D37">
            <w:pPr>
              <w:jc w:val="center"/>
              <w:rPr>
                <w:sz w:val="22"/>
              </w:rPr>
            </w:pPr>
            <w:r w:rsidRPr="005D2042">
              <w:rPr>
                <w:b/>
                <w:bCs/>
                <w:sz w:val="22"/>
                <w:szCs w:val="22"/>
              </w:rPr>
              <w:t>25.</w:t>
            </w:r>
          </w:p>
        </w:tc>
        <w:tc>
          <w:tcPr>
            <w:tcW w:w="2346" w:type="dxa"/>
            <w:tcBorders>
              <w:top w:val="single" w:sz="4" w:space="0" w:color="auto"/>
              <w:left w:val="single" w:sz="4" w:space="0" w:color="auto"/>
              <w:bottom w:val="single" w:sz="4" w:space="0" w:color="auto"/>
              <w:right w:val="single" w:sz="4" w:space="0" w:color="auto"/>
            </w:tcBorders>
            <w:hideMark/>
          </w:tcPr>
          <w:p w14:paraId="0ECDE700" w14:textId="77777777" w:rsidR="00F55D37" w:rsidRPr="00AD26F5" w:rsidRDefault="00F55D37" w:rsidP="00F55D37">
            <w:r w:rsidRPr="00AD26F5">
              <w:t>Bikūnų kaimo kapinės (Bikūnų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0C239869" w14:textId="77777777" w:rsidR="00F55D37" w:rsidRPr="00AD26F5" w:rsidRDefault="00F55D37" w:rsidP="00F55D37">
            <w:pPr>
              <w:rPr>
                <w:sz w:val="22"/>
              </w:rPr>
            </w:pPr>
            <w:r w:rsidRPr="00AD26F5">
              <w:rPr>
                <w:sz w:val="22"/>
              </w:rPr>
              <w:t>Neveikiančios</w:t>
            </w:r>
          </w:p>
          <w:p w14:paraId="4C9AAA78" w14:textId="77777777" w:rsidR="00F55D37" w:rsidRPr="00AD26F5" w:rsidRDefault="00F55D37" w:rsidP="00F55D37">
            <w:pPr>
              <w:rPr>
                <w:sz w:val="22"/>
              </w:rPr>
            </w:pPr>
            <w:r w:rsidRPr="00AD26F5">
              <w:rPr>
                <w:sz w:val="22"/>
              </w:rPr>
              <w:t xml:space="preserve">Anykščių r. sav. tarybos 2013 m. gegužės 30 d. sprendimas </w:t>
            </w:r>
            <w:bookmarkStart w:id="24" w:name="n_23"/>
            <w:r w:rsidRPr="005F63A6">
              <w:rPr>
                <w:sz w:val="22"/>
              </w:rPr>
              <w:t>Nr.1-TS-185</w:t>
            </w:r>
            <w:bookmarkEnd w:id="24"/>
          </w:p>
        </w:tc>
        <w:tc>
          <w:tcPr>
            <w:tcW w:w="1024" w:type="dxa"/>
            <w:tcBorders>
              <w:top w:val="single" w:sz="4" w:space="0" w:color="auto"/>
              <w:left w:val="single" w:sz="4" w:space="0" w:color="auto"/>
              <w:bottom w:val="single" w:sz="4" w:space="0" w:color="auto"/>
              <w:right w:val="single" w:sz="4" w:space="0" w:color="auto"/>
            </w:tcBorders>
            <w:hideMark/>
          </w:tcPr>
          <w:p w14:paraId="648A8B84" w14:textId="77777777" w:rsidR="00F55D37" w:rsidRPr="00AD26F5" w:rsidRDefault="00F55D37" w:rsidP="00F55D37">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3217438F"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187A169" w14:textId="77777777" w:rsidR="00F55D37" w:rsidRPr="00AD26F5" w:rsidRDefault="00F55D37" w:rsidP="00F55D37">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0B481888" w14:textId="77777777" w:rsidR="00F55D37" w:rsidRPr="00AD26F5" w:rsidRDefault="00F55D37" w:rsidP="00F55D37">
            <w:pPr>
              <w:rPr>
                <w:sz w:val="22"/>
              </w:rPr>
            </w:pPr>
            <w:r w:rsidRPr="00AD26F5">
              <w:rPr>
                <w:sz w:val="22"/>
              </w:rPr>
              <w:t xml:space="preserve">Anykščių r. sav. </w:t>
            </w:r>
          </w:p>
          <w:p w14:paraId="67E1D5A6" w14:textId="77777777" w:rsidR="00F55D37" w:rsidRPr="00AD26F5" w:rsidRDefault="00F55D37" w:rsidP="00F55D37">
            <w:pPr>
              <w:rPr>
                <w:sz w:val="22"/>
              </w:rPr>
            </w:pPr>
            <w:r w:rsidRPr="00AD26F5">
              <w:rPr>
                <w:sz w:val="22"/>
              </w:rPr>
              <w:t xml:space="preserve">Anykščių seniūnija </w:t>
            </w:r>
          </w:p>
          <w:p w14:paraId="5DCE1CA4" w14:textId="77777777" w:rsidR="00F55D37" w:rsidRPr="00AD26F5" w:rsidRDefault="00F55D37" w:rsidP="00F55D37">
            <w:pPr>
              <w:rPr>
                <w:color w:val="000000" w:themeColor="text1"/>
                <w:sz w:val="22"/>
              </w:rPr>
            </w:pPr>
            <w:r w:rsidRPr="00AD26F5">
              <w:rPr>
                <w:color w:val="000000" w:themeColor="text1"/>
                <w:sz w:val="22"/>
              </w:rPr>
              <w:t>Ladigos g. 1</w:t>
            </w:r>
          </w:p>
          <w:p w14:paraId="472DA987" w14:textId="77777777" w:rsidR="00F55D37" w:rsidRPr="00AD26F5" w:rsidRDefault="00F55D37" w:rsidP="00F55D37">
            <w:pPr>
              <w:rPr>
                <w:sz w:val="22"/>
              </w:rPr>
            </w:pPr>
            <w:r w:rsidRPr="00AD26F5">
              <w:rPr>
                <w:sz w:val="22"/>
              </w:rPr>
              <w:t xml:space="preserve">29111 Anykščiai </w:t>
            </w:r>
          </w:p>
          <w:p w14:paraId="3DCD73BD" w14:textId="77777777" w:rsidR="00F55D37" w:rsidRDefault="00F55D37" w:rsidP="00F55D37">
            <w:pPr>
              <w:rPr>
                <w:strike/>
                <w:sz w:val="22"/>
              </w:rPr>
            </w:pPr>
            <w:r w:rsidRPr="00F55D37">
              <w:rPr>
                <w:strike/>
                <w:sz w:val="22"/>
              </w:rPr>
              <w:t>Seniūnas Eugenijus Pajarskas</w:t>
            </w:r>
          </w:p>
          <w:p w14:paraId="7453EA4D" w14:textId="7519035F" w:rsidR="00432A6E" w:rsidRPr="00432A6E" w:rsidRDefault="00432A6E" w:rsidP="00F55D37">
            <w:pPr>
              <w:rPr>
                <w:b/>
                <w:bCs/>
                <w:sz w:val="22"/>
              </w:rPr>
            </w:pPr>
            <w:r w:rsidRPr="00432A6E">
              <w:rPr>
                <w:b/>
                <w:bCs/>
                <w:sz w:val="22"/>
              </w:rPr>
              <w:t>Seniūno pavaduotoja Audronė Zdanevičienė</w:t>
            </w:r>
          </w:p>
          <w:p w14:paraId="0DDDEF62" w14:textId="67796434" w:rsidR="00F55D37" w:rsidRPr="00AD26F5" w:rsidRDefault="00F55D37" w:rsidP="00F55D37">
            <w:pPr>
              <w:rPr>
                <w:sz w:val="22"/>
              </w:rPr>
            </w:pPr>
            <w:r w:rsidRPr="00AD26F5">
              <w:rPr>
                <w:sz w:val="22"/>
              </w:rPr>
              <w:t>tel. (</w:t>
            </w:r>
            <w:r>
              <w:rPr>
                <w:sz w:val="22"/>
              </w:rPr>
              <w:t>0</w:t>
            </w:r>
            <w:r w:rsidRPr="00AD26F5">
              <w:rPr>
                <w:sz w:val="22"/>
              </w:rPr>
              <w:t xml:space="preserve"> 381) 50775</w:t>
            </w:r>
          </w:p>
          <w:p w14:paraId="16352E4A" w14:textId="77777777" w:rsidR="00F55D37" w:rsidRPr="00AD26F5" w:rsidRDefault="00F55D37" w:rsidP="00F55D37">
            <w:pPr>
              <w:jc w:val="center"/>
              <w:rPr>
                <w:sz w:val="22"/>
              </w:rPr>
            </w:pPr>
          </w:p>
        </w:tc>
      </w:tr>
      <w:tr w:rsidR="00F55D37" w:rsidRPr="00AD26F5" w14:paraId="2257806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5D89C994" w14:textId="77777777" w:rsidR="00F55D37" w:rsidRDefault="00F55D37" w:rsidP="00F55D37">
            <w:pPr>
              <w:jc w:val="center"/>
              <w:rPr>
                <w:strike/>
                <w:sz w:val="22"/>
                <w:szCs w:val="22"/>
              </w:rPr>
            </w:pPr>
            <w:r w:rsidRPr="004F54DE">
              <w:rPr>
                <w:strike/>
                <w:sz w:val="22"/>
                <w:szCs w:val="22"/>
              </w:rPr>
              <w:t>25.</w:t>
            </w:r>
          </w:p>
          <w:p w14:paraId="7ED9C1F2" w14:textId="0A070DA8" w:rsidR="00F55D37" w:rsidRPr="00AD26F5" w:rsidRDefault="00F55D37" w:rsidP="00F55D37">
            <w:pPr>
              <w:jc w:val="center"/>
              <w:rPr>
                <w:sz w:val="22"/>
              </w:rPr>
            </w:pPr>
            <w:r w:rsidRPr="005D2042">
              <w:rPr>
                <w:b/>
                <w:bCs/>
                <w:sz w:val="22"/>
                <w:szCs w:val="22"/>
              </w:rPr>
              <w:t>26.</w:t>
            </w:r>
          </w:p>
        </w:tc>
        <w:tc>
          <w:tcPr>
            <w:tcW w:w="2346" w:type="dxa"/>
            <w:tcBorders>
              <w:top w:val="single" w:sz="4" w:space="0" w:color="auto"/>
              <w:left w:val="single" w:sz="4" w:space="0" w:color="auto"/>
              <w:bottom w:val="single" w:sz="4" w:space="0" w:color="auto"/>
              <w:right w:val="single" w:sz="4" w:space="0" w:color="auto"/>
            </w:tcBorders>
            <w:hideMark/>
          </w:tcPr>
          <w:p w14:paraId="02F254E8" w14:textId="77777777" w:rsidR="00F55D37" w:rsidRPr="00AD26F5" w:rsidRDefault="00F55D37" w:rsidP="00F55D37">
            <w:r w:rsidRPr="00AD26F5">
              <w:t>Vozgėlių kaimo kapinės (Vozgėlių k., Anykščių sen.)</w:t>
            </w:r>
          </w:p>
        </w:tc>
        <w:tc>
          <w:tcPr>
            <w:tcW w:w="2832" w:type="dxa"/>
            <w:tcBorders>
              <w:top w:val="single" w:sz="4" w:space="0" w:color="auto"/>
              <w:left w:val="single" w:sz="4" w:space="0" w:color="auto"/>
              <w:bottom w:val="single" w:sz="4" w:space="0" w:color="auto"/>
              <w:right w:val="single" w:sz="4" w:space="0" w:color="auto"/>
            </w:tcBorders>
            <w:hideMark/>
          </w:tcPr>
          <w:p w14:paraId="25B002A7" w14:textId="77777777" w:rsidR="00F55D37" w:rsidRPr="00AD26F5" w:rsidRDefault="00F55D37" w:rsidP="00F55D37">
            <w:pPr>
              <w:rPr>
                <w:sz w:val="22"/>
              </w:rPr>
            </w:pPr>
            <w:r w:rsidRPr="00AD26F5">
              <w:rPr>
                <w:sz w:val="22"/>
              </w:rPr>
              <w:t>Neveikiančios</w:t>
            </w:r>
          </w:p>
          <w:p w14:paraId="6C628740" w14:textId="77777777" w:rsidR="00F55D37" w:rsidRPr="00AD26F5" w:rsidRDefault="00F55D37" w:rsidP="00F55D37">
            <w:pPr>
              <w:rPr>
                <w:sz w:val="22"/>
              </w:rPr>
            </w:pPr>
            <w:r w:rsidRPr="00AD26F5">
              <w:rPr>
                <w:sz w:val="22"/>
              </w:rPr>
              <w:t xml:space="preserve">Anykščių r. sav. tarybos 2013 m. gegužės 30 d. sprendimas </w:t>
            </w:r>
            <w:bookmarkStart w:id="25" w:name="n_24"/>
            <w:r w:rsidRPr="005F63A6">
              <w:rPr>
                <w:sz w:val="22"/>
              </w:rPr>
              <w:t>Nr.1-TS-185</w:t>
            </w:r>
            <w:bookmarkEnd w:id="25"/>
          </w:p>
        </w:tc>
        <w:tc>
          <w:tcPr>
            <w:tcW w:w="1024" w:type="dxa"/>
            <w:tcBorders>
              <w:top w:val="single" w:sz="4" w:space="0" w:color="auto"/>
              <w:left w:val="single" w:sz="4" w:space="0" w:color="auto"/>
              <w:bottom w:val="single" w:sz="4" w:space="0" w:color="auto"/>
              <w:right w:val="single" w:sz="4" w:space="0" w:color="auto"/>
            </w:tcBorders>
            <w:hideMark/>
          </w:tcPr>
          <w:p w14:paraId="1AEB9724" w14:textId="77777777" w:rsidR="00F55D37" w:rsidRPr="00AD26F5" w:rsidRDefault="00F55D37" w:rsidP="00F55D37">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5B120157" w14:textId="77777777" w:rsidR="00F55D37" w:rsidRPr="00AD26F5" w:rsidRDefault="00F55D37" w:rsidP="00F55D37">
            <w:pPr>
              <w:jc w:val="center"/>
              <w:rPr>
                <w:sz w:val="22"/>
              </w:rPr>
            </w:pPr>
            <w:r w:rsidRPr="00AD26F5">
              <w:rPr>
                <w:sz w:val="22"/>
              </w:rPr>
              <w:t xml:space="preserve">Žemės sklypo unikalus </w:t>
            </w:r>
          </w:p>
          <w:p w14:paraId="5CCA4876" w14:textId="77777777" w:rsidR="00F55D37" w:rsidRPr="00AD26F5" w:rsidRDefault="00F55D37" w:rsidP="00F55D37">
            <w:pPr>
              <w:jc w:val="center"/>
              <w:rPr>
                <w:sz w:val="22"/>
              </w:rPr>
            </w:pPr>
            <w:r w:rsidRPr="00AD26F5">
              <w:rPr>
                <w:sz w:val="22"/>
              </w:rPr>
              <w:t>Nr. 4400-5622-6101,</w:t>
            </w:r>
          </w:p>
          <w:p w14:paraId="574AB93F" w14:textId="77777777" w:rsidR="00F55D37" w:rsidRPr="00AD26F5" w:rsidRDefault="00F55D37" w:rsidP="00F55D37">
            <w:pPr>
              <w:jc w:val="center"/>
              <w:rPr>
                <w:sz w:val="22"/>
              </w:rPr>
            </w:pPr>
            <w:r w:rsidRPr="00AD26F5">
              <w:rPr>
                <w:sz w:val="22"/>
              </w:rPr>
              <w:t>2021-06-10 įregistruotas</w:t>
            </w:r>
          </w:p>
        </w:tc>
        <w:tc>
          <w:tcPr>
            <w:tcW w:w="1701" w:type="dxa"/>
            <w:tcBorders>
              <w:top w:val="single" w:sz="4" w:space="0" w:color="auto"/>
              <w:left w:val="single" w:sz="4" w:space="0" w:color="auto"/>
              <w:bottom w:val="single" w:sz="4" w:space="0" w:color="auto"/>
              <w:right w:val="single" w:sz="4" w:space="0" w:color="auto"/>
            </w:tcBorders>
            <w:hideMark/>
          </w:tcPr>
          <w:p w14:paraId="68B192AE" w14:textId="77777777" w:rsidR="00F55D37" w:rsidRPr="00AD26F5" w:rsidRDefault="00F55D37" w:rsidP="00F55D37">
            <w:pPr>
              <w:jc w:val="center"/>
              <w:rPr>
                <w:sz w:val="22"/>
              </w:rPr>
            </w:pPr>
            <w:r w:rsidRPr="00AD26F5">
              <w:rPr>
                <w:sz w:val="22"/>
              </w:rPr>
              <w:t xml:space="preserve">unikalus kodas </w:t>
            </w:r>
            <w:r w:rsidRPr="00AD26F5">
              <w:t>24602</w:t>
            </w:r>
          </w:p>
        </w:tc>
        <w:tc>
          <w:tcPr>
            <w:tcW w:w="3973" w:type="dxa"/>
            <w:tcBorders>
              <w:top w:val="single" w:sz="4" w:space="0" w:color="auto"/>
              <w:left w:val="single" w:sz="4" w:space="0" w:color="auto"/>
              <w:bottom w:val="single" w:sz="4" w:space="0" w:color="auto"/>
              <w:right w:val="single" w:sz="4" w:space="0" w:color="auto"/>
            </w:tcBorders>
          </w:tcPr>
          <w:p w14:paraId="7F551385" w14:textId="77777777" w:rsidR="00F55D37" w:rsidRPr="00AD26F5" w:rsidRDefault="00F55D37" w:rsidP="00F55D37">
            <w:pPr>
              <w:rPr>
                <w:sz w:val="22"/>
              </w:rPr>
            </w:pPr>
            <w:r w:rsidRPr="00AD26F5">
              <w:rPr>
                <w:sz w:val="22"/>
              </w:rPr>
              <w:t xml:space="preserve">Anykščių r. sav. </w:t>
            </w:r>
          </w:p>
          <w:p w14:paraId="7DDACE3F" w14:textId="77777777" w:rsidR="00F55D37" w:rsidRPr="00AD26F5" w:rsidRDefault="00F55D37" w:rsidP="00F55D37">
            <w:pPr>
              <w:rPr>
                <w:sz w:val="22"/>
              </w:rPr>
            </w:pPr>
            <w:r w:rsidRPr="00AD26F5">
              <w:rPr>
                <w:sz w:val="22"/>
              </w:rPr>
              <w:t xml:space="preserve">Anykščių seniūnija </w:t>
            </w:r>
          </w:p>
          <w:p w14:paraId="4E274DAF" w14:textId="77777777" w:rsidR="00F55D37" w:rsidRPr="00AD26F5" w:rsidRDefault="00F55D37" w:rsidP="00F55D37">
            <w:pPr>
              <w:rPr>
                <w:sz w:val="22"/>
              </w:rPr>
            </w:pPr>
            <w:r w:rsidRPr="00AD26F5">
              <w:rPr>
                <w:sz w:val="22"/>
              </w:rPr>
              <w:t>J.Jablonskio g. 32</w:t>
            </w:r>
          </w:p>
          <w:p w14:paraId="54DC03B8" w14:textId="77777777" w:rsidR="00F55D37" w:rsidRPr="00AD26F5" w:rsidRDefault="00F55D37" w:rsidP="00F55D37">
            <w:pPr>
              <w:rPr>
                <w:sz w:val="22"/>
              </w:rPr>
            </w:pPr>
            <w:r w:rsidRPr="00AD26F5">
              <w:rPr>
                <w:sz w:val="22"/>
              </w:rPr>
              <w:t>29111 Anykščiai</w:t>
            </w:r>
          </w:p>
          <w:p w14:paraId="17879F2F" w14:textId="77777777" w:rsidR="00F55D37" w:rsidRDefault="00F55D37" w:rsidP="00F55D37">
            <w:pPr>
              <w:rPr>
                <w:strike/>
                <w:sz w:val="22"/>
              </w:rPr>
            </w:pPr>
            <w:r w:rsidRPr="00F55D37">
              <w:rPr>
                <w:strike/>
                <w:sz w:val="22"/>
              </w:rPr>
              <w:t xml:space="preserve">Seniūnas Eugenijus Pajarskas </w:t>
            </w:r>
          </w:p>
          <w:p w14:paraId="4692B3CE" w14:textId="3E7CC130" w:rsidR="0083216E" w:rsidRPr="0083216E" w:rsidRDefault="0083216E" w:rsidP="00F55D37">
            <w:pPr>
              <w:rPr>
                <w:b/>
                <w:bCs/>
                <w:sz w:val="22"/>
              </w:rPr>
            </w:pPr>
            <w:r w:rsidRPr="0083216E">
              <w:rPr>
                <w:b/>
                <w:bCs/>
                <w:sz w:val="22"/>
              </w:rPr>
              <w:t>Seniūno pavaduotoja Audronė Zdanevičienė</w:t>
            </w:r>
          </w:p>
          <w:p w14:paraId="48F292C9" w14:textId="7E292CD0" w:rsidR="00F55D37" w:rsidRPr="00AD26F5" w:rsidRDefault="00F55D37" w:rsidP="00F55D37">
            <w:pPr>
              <w:rPr>
                <w:sz w:val="22"/>
              </w:rPr>
            </w:pPr>
            <w:r w:rsidRPr="00AD26F5">
              <w:rPr>
                <w:sz w:val="22"/>
              </w:rPr>
              <w:t>tel. (</w:t>
            </w:r>
            <w:r>
              <w:rPr>
                <w:sz w:val="22"/>
              </w:rPr>
              <w:t>0</w:t>
            </w:r>
            <w:r w:rsidRPr="00AD26F5">
              <w:rPr>
                <w:sz w:val="22"/>
              </w:rPr>
              <w:t xml:space="preserve"> 381) 50775</w:t>
            </w:r>
          </w:p>
          <w:p w14:paraId="1CF5F227" w14:textId="77777777" w:rsidR="00F55D37" w:rsidRPr="00AD26F5" w:rsidRDefault="00F55D37" w:rsidP="00F55D37">
            <w:pPr>
              <w:jc w:val="center"/>
              <w:rPr>
                <w:sz w:val="22"/>
              </w:rPr>
            </w:pPr>
          </w:p>
        </w:tc>
      </w:tr>
      <w:tr w:rsidR="00F55D37" w:rsidRPr="00AD26F5" w14:paraId="70BF956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672FAA5D" w14:textId="77777777" w:rsidR="00F55D37" w:rsidRDefault="00F55D37" w:rsidP="00F55D37">
            <w:pPr>
              <w:jc w:val="center"/>
              <w:rPr>
                <w:strike/>
                <w:sz w:val="22"/>
                <w:szCs w:val="22"/>
              </w:rPr>
            </w:pPr>
            <w:r w:rsidRPr="004F54DE">
              <w:rPr>
                <w:strike/>
                <w:sz w:val="22"/>
                <w:szCs w:val="22"/>
              </w:rPr>
              <w:t>26.</w:t>
            </w:r>
          </w:p>
          <w:p w14:paraId="11E6F9FE" w14:textId="2AA7AFBE" w:rsidR="00F55D37" w:rsidRPr="00AD26F5" w:rsidRDefault="00F55D37" w:rsidP="00F55D37">
            <w:pPr>
              <w:jc w:val="center"/>
              <w:rPr>
                <w:sz w:val="22"/>
              </w:rPr>
            </w:pPr>
            <w:r w:rsidRPr="005D2042">
              <w:rPr>
                <w:b/>
                <w:bCs/>
                <w:sz w:val="22"/>
                <w:szCs w:val="22"/>
              </w:rPr>
              <w:t>27</w:t>
            </w:r>
          </w:p>
        </w:tc>
        <w:tc>
          <w:tcPr>
            <w:tcW w:w="2346" w:type="dxa"/>
            <w:tcBorders>
              <w:top w:val="single" w:sz="4" w:space="0" w:color="auto"/>
              <w:left w:val="single" w:sz="4" w:space="0" w:color="auto"/>
              <w:bottom w:val="single" w:sz="4" w:space="0" w:color="auto"/>
              <w:right w:val="single" w:sz="4" w:space="0" w:color="auto"/>
            </w:tcBorders>
          </w:tcPr>
          <w:p w14:paraId="65114CAE" w14:textId="77777777" w:rsidR="00F55D37" w:rsidRPr="00AD26F5" w:rsidRDefault="00F55D37" w:rsidP="00F55D37">
            <w:r w:rsidRPr="00AD26F5">
              <w:t>Lašinių kaimo kapinės (Lašinių k., Anykščių sen.)</w:t>
            </w:r>
          </w:p>
        </w:tc>
        <w:tc>
          <w:tcPr>
            <w:tcW w:w="2832" w:type="dxa"/>
            <w:tcBorders>
              <w:top w:val="single" w:sz="4" w:space="0" w:color="auto"/>
              <w:left w:val="single" w:sz="4" w:space="0" w:color="auto"/>
              <w:bottom w:val="single" w:sz="4" w:space="0" w:color="auto"/>
              <w:right w:val="single" w:sz="4" w:space="0" w:color="auto"/>
            </w:tcBorders>
          </w:tcPr>
          <w:p w14:paraId="63B78D05" w14:textId="77777777" w:rsidR="00F55D37" w:rsidRPr="00AD26F5" w:rsidRDefault="00F55D37" w:rsidP="00F55D37">
            <w:pPr>
              <w:rPr>
                <w:sz w:val="22"/>
              </w:rPr>
            </w:pPr>
            <w:r w:rsidRPr="00AD26F5">
              <w:rPr>
                <w:sz w:val="22"/>
              </w:rPr>
              <w:t>Neveikiančios</w:t>
            </w:r>
          </w:p>
        </w:tc>
        <w:tc>
          <w:tcPr>
            <w:tcW w:w="1024" w:type="dxa"/>
            <w:tcBorders>
              <w:top w:val="single" w:sz="4" w:space="0" w:color="auto"/>
              <w:left w:val="single" w:sz="4" w:space="0" w:color="auto"/>
              <w:bottom w:val="single" w:sz="4" w:space="0" w:color="auto"/>
              <w:right w:val="single" w:sz="4" w:space="0" w:color="auto"/>
            </w:tcBorders>
          </w:tcPr>
          <w:p w14:paraId="13A9E28B" w14:textId="77777777" w:rsidR="00F55D37" w:rsidRPr="00AD26F5" w:rsidRDefault="00F55D37" w:rsidP="00F55D37">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tcPr>
          <w:p w14:paraId="7764AD48"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tcPr>
          <w:p w14:paraId="6C58AB99" w14:textId="77777777" w:rsidR="00F55D37" w:rsidRPr="00AD26F5" w:rsidRDefault="00F55D37" w:rsidP="00F55D37">
            <w:pPr>
              <w:jc w:val="center"/>
              <w:rPr>
                <w:sz w:val="22"/>
              </w:rP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20BC03F2" w14:textId="77777777" w:rsidR="00F55D37" w:rsidRPr="00AD26F5" w:rsidRDefault="00F55D37" w:rsidP="00F55D37">
            <w:pPr>
              <w:rPr>
                <w:color w:val="000000" w:themeColor="text1"/>
                <w:sz w:val="22"/>
              </w:rPr>
            </w:pPr>
            <w:r w:rsidRPr="00AD26F5">
              <w:rPr>
                <w:color w:val="000000" w:themeColor="text1"/>
                <w:sz w:val="22"/>
              </w:rPr>
              <w:t xml:space="preserve">Anykščių r. sav. </w:t>
            </w:r>
          </w:p>
          <w:p w14:paraId="67F01C06" w14:textId="77777777" w:rsidR="00F55D37" w:rsidRPr="00AD26F5" w:rsidRDefault="00F55D37" w:rsidP="00F55D37">
            <w:pPr>
              <w:rPr>
                <w:color w:val="000000" w:themeColor="text1"/>
                <w:sz w:val="22"/>
              </w:rPr>
            </w:pPr>
            <w:r w:rsidRPr="00AD26F5">
              <w:rPr>
                <w:color w:val="000000" w:themeColor="text1"/>
                <w:sz w:val="22"/>
              </w:rPr>
              <w:t xml:space="preserve">Anykščių seniūnija </w:t>
            </w:r>
          </w:p>
          <w:p w14:paraId="01700C78" w14:textId="77777777" w:rsidR="00F55D37" w:rsidRPr="00AD26F5" w:rsidRDefault="00F55D37" w:rsidP="00F55D37">
            <w:pPr>
              <w:rPr>
                <w:color w:val="000000" w:themeColor="text1"/>
                <w:sz w:val="22"/>
              </w:rPr>
            </w:pPr>
            <w:r w:rsidRPr="00AD26F5">
              <w:rPr>
                <w:color w:val="000000" w:themeColor="text1"/>
                <w:sz w:val="22"/>
              </w:rPr>
              <w:t>Ladigos g. 1</w:t>
            </w:r>
          </w:p>
          <w:p w14:paraId="429AF57E" w14:textId="77777777" w:rsidR="00F55D37" w:rsidRPr="00AD26F5" w:rsidRDefault="00F55D37" w:rsidP="00F55D37">
            <w:pPr>
              <w:rPr>
                <w:color w:val="000000" w:themeColor="text1"/>
                <w:sz w:val="22"/>
              </w:rPr>
            </w:pPr>
            <w:r w:rsidRPr="00AD26F5">
              <w:rPr>
                <w:color w:val="000000" w:themeColor="text1"/>
                <w:sz w:val="22"/>
              </w:rPr>
              <w:t xml:space="preserve">29111 Anykščiai </w:t>
            </w:r>
          </w:p>
          <w:p w14:paraId="4DC8A875" w14:textId="77777777" w:rsidR="00F55D37" w:rsidRDefault="00F55D37" w:rsidP="00F55D37">
            <w:pPr>
              <w:rPr>
                <w:strike/>
                <w:sz w:val="22"/>
              </w:rPr>
            </w:pPr>
            <w:r w:rsidRPr="00F55D37">
              <w:rPr>
                <w:strike/>
                <w:sz w:val="22"/>
              </w:rPr>
              <w:t>Seniūnas Eugenijus Pajarskas</w:t>
            </w:r>
          </w:p>
          <w:p w14:paraId="153574AC" w14:textId="5BABCAC6" w:rsidR="0083216E" w:rsidRPr="0083216E" w:rsidRDefault="0083216E" w:rsidP="00F55D37">
            <w:pPr>
              <w:rPr>
                <w:b/>
                <w:bCs/>
                <w:sz w:val="22"/>
              </w:rPr>
            </w:pPr>
            <w:r w:rsidRPr="0083216E">
              <w:rPr>
                <w:b/>
                <w:bCs/>
                <w:sz w:val="22"/>
              </w:rPr>
              <w:t>Seniūno pavaduotoja Audronė Zdanevičienė</w:t>
            </w:r>
          </w:p>
          <w:p w14:paraId="25F372F6" w14:textId="7269ACCC" w:rsidR="00F55D37" w:rsidRPr="00AD26F5" w:rsidRDefault="00F55D37" w:rsidP="00F55D37">
            <w:pPr>
              <w:rPr>
                <w:color w:val="000000" w:themeColor="text1"/>
                <w:sz w:val="22"/>
              </w:rPr>
            </w:pPr>
            <w:r w:rsidRPr="00AD26F5">
              <w:rPr>
                <w:color w:val="000000" w:themeColor="text1"/>
                <w:sz w:val="22"/>
              </w:rPr>
              <w:t>tel. (</w:t>
            </w:r>
            <w:r>
              <w:rPr>
                <w:color w:val="000000" w:themeColor="text1"/>
                <w:sz w:val="22"/>
              </w:rPr>
              <w:t>0</w:t>
            </w:r>
            <w:r w:rsidRPr="00AD26F5">
              <w:rPr>
                <w:color w:val="000000" w:themeColor="text1"/>
                <w:sz w:val="22"/>
              </w:rPr>
              <w:t xml:space="preserve"> 381) 50775</w:t>
            </w:r>
          </w:p>
          <w:p w14:paraId="078E14C6" w14:textId="77777777" w:rsidR="00F55D37" w:rsidRPr="00AD26F5" w:rsidRDefault="00F55D37" w:rsidP="00F55D37">
            <w:pPr>
              <w:rPr>
                <w:sz w:val="22"/>
              </w:rPr>
            </w:pPr>
          </w:p>
        </w:tc>
      </w:tr>
      <w:tr w:rsidR="00F55D37" w:rsidRPr="00AD26F5" w14:paraId="23065C6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4BA3A62B" w14:textId="1B230C20" w:rsidR="00F55D37" w:rsidRDefault="00F55D37" w:rsidP="00F55D37">
            <w:pPr>
              <w:jc w:val="center"/>
              <w:rPr>
                <w:strike/>
                <w:sz w:val="22"/>
                <w:szCs w:val="22"/>
              </w:rPr>
            </w:pPr>
            <w:r w:rsidRPr="004F54DE">
              <w:rPr>
                <w:strike/>
                <w:sz w:val="22"/>
                <w:szCs w:val="22"/>
              </w:rPr>
              <w:lastRenderedPageBreak/>
              <w:t>2</w:t>
            </w:r>
            <w:r>
              <w:rPr>
                <w:strike/>
                <w:sz w:val="22"/>
                <w:szCs w:val="22"/>
              </w:rPr>
              <w:t>7</w:t>
            </w:r>
            <w:r w:rsidRPr="004F54DE">
              <w:rPr>
                <w:strike/>
                <w:sz w:val="22"/>
                <w:szCs w:val="22"/>
              </w:rPr>
              <w:t>.</w:t>
            </w:r>
          </w:p>
          <w:p w14:paraId="00D316A4" w14:textId="30662F6A" w:rsidR="00F55D37" w:rsidRPr="00AD26F5" w:rsidRDefault="00F55D37" w:rsidP="00F55D37">
            <w:pPr>
              <w:jc w:val="center"/>
              <w:rPr>
                <w:sz w:val="22"/>
              </w:rPr>
            </w:pPr>
            <w:r w:rsidRPr="005D2042">
              <w:rPr>
                <w:b/>
                <w:bCs/>
                <w:sz w:val="22"/>
                <w:szCs w:val="22"/>
              </w:rPr>
              <w:t>2</w:t>
            </w:r>
            <w:r>
              <w:rPr>
                <w:b/>
                <w:bCs/>
                <w:sz w:val="22"/>
                <w:szCs w:val="22"/>
              </w:rPr>
              <w:t>8</w:t>
            </w:r>
            <w:r w:rsidRPr="005D2042">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3D18480D" w14:textId="77777777" w:rsidR="00F55D37" w:rsidRPr="00AD26F5" w:rsidRDefault="00F55D37" w:rsidP="00F55D37">
            <w:r w:rsidRPr="00AD26F5">
              <w:t>Andrioniškio miestelio kapinės (P.Markūno g., Andrioniškio mstl.,</w:t>
            </w:r>
          </w:p>
          <w:p w14:paraId="6790F695" w14:textId="77777777" w:rsidR="00F55D37" w:rsidRPr="00AD26F5" w:rsidRDefault="00F55D37" w:rsidP="00F55D37">
            <w:r w:rsidRPr="00AD26F5">
              <w:t>Andrioniškio sen.)</w:t>
            </w:r>
          </w:p>
        </w:tc>
        <w:tc>
          <w:tcPr>
            <w:tcW w:w="2832" w:type="dxa"/>
            <w:tcBorders>
              <w:top w:val="single" w:sz="4" w:space="0" w:color="auto"/>
              <w:left w:val="single" w:sz="4" w:space="0" w:color="auto"/>
              <w:bottom w:val="single" w:sz="4" w:space="0" w:color="auto"/>
              <w:right w:val="single" w:sz="4" w:space="0" w:color="auto"/>
            </w:tcBorders>
            <w:hideMark/>
          </w:tcPr>
          <w:p w14:paraId="3F50B1F5" w14:textId="77777777" w:rsidR="00F55D37" w:rsidRPr="00AD26F5" w:rsidRDefault="00F55D37" w:rsidP="00F55D37">
            <w:pPr>
              <w:rPr>
                <w:sz w:val="22"/>
              </w:rPr>
            </w:pPr>
            <w:r w:rsidRPr="00AD26F5">
              <w:rPr>
                <w:sz w:val="22"/>
              </w:rPr>
              <w:t>Veikiančios</w:t>
            </w:r>
          </w:p>
          <w:p w14:paraId="15C7D933" w14:textId="77777777" w:rsidR="00F55D37" w:rsidRPr="00AD26F5" w:rsidRDefault="00F55D37" w:rsidP="00F55D37">
            <w:pPr>
              <w:rPr>
                <w:sz w:val="22"/>
              </w:rPr>
            </w:pPr>
            <w:r w:rsidRPr="00AD26F5">
              <w:rPr>
                <w:sz w:val="22"/>
              </w:rPr>
              <w:t xml:space="preserve">Anykščių r. sav. tarybos 2013 m. gegužės 30 d. sprendimas </w:t>
            </w:r>
            <w:bookmarkStart w:id="26" w:name="n_25"/>
            <w:r w:rsidRPr="005F63A6">
              <w:rPr>
                <w:sz w:val="22"/>
              </w:rPr>
              <w:t>Nr.1-TS-185</w:t>
            </w:r>
            <w:bookmarkEnd w:id="26"/>
          </w:p>
        </w:tc>
        <w:tc>
          <w:tcPr>
            <w:tcW w:w="1024" w:type="dxa"/>
            <w:tcBorders>
              <w:top w:val="single" w:sz="4" w:space="0" w:color="auto"/>
              <w:left w:val="single" w:sz="4" w:space="0" w:color="auto"/>
              <w:bottom w:val="single" w:sz="4" w:space="0" w:color="auto"/>
              <w:right w:val="single" w:sz="4" w:space="0" w:color="auto"/>
            </w:tcBorders>
            <w:hideMark/>
          </w:tcPr>
          <w:p w14:paraId="1334C2EF" w14:textId="77777777" w:rsidR="00F55D37" w:rsidRDefault="00F55D37" w:rsidP="00F55D37">
            <w:pPr>
              <w:jc w:val="center"/>
              <w:rPr>
                <w:strike/>
              </w:rPr>
            </w:pPr>
            <w:r w:rsidRPr="00F55D37">
              <w:rPr>
                <w:strike/>
              </w:rPr>
              <w:t xml:space="preserve">1,486 </w:t>
            </w:r>
          </w:p>
          <w:p w14:paraId="7422AE93" w14:textId="77777777" w:rsidR="00F55D37" w:rsidRDefault="00F55D37" w:rsidP="00F55D37">
            <w:pPr>
              <w:jc w:val="center"/>
              <w:rPr>
                <w:b/>
                <w:bCs/>
              </w:rPr>
            </w:pPr>
            <w:r w:rsidRPr="00F55D37">
              <w:rPr>
                <w:b/>
                <w:bCs/>
              </w:rPr>
              <w:t>0.9623</w:t>
            </w:r>
          </w:p>
          <w:p w14:paraId="43F767E2" w14:textId="77777777" w:rsidR="00F55D37" w:rsidRDefault="00F55D37" w:rsidP="00F55D37">
            <w:pPr>
              <w:jc w:val="center"/>
              <w:rPr>
                <w:b/>
                <w:bCs/>
              </w:rPr>
            </w:pPr>
          </w:p>
          <w:p w14:paraId="4736CDE1" w14:textId="77777777" w:rsidR="00F55D37" w:rsidRDefault="00F55D37" w:rsidP="00F55D37">
            <w:pPr>
              <w:jc w:val="center"/>
              <w:rPr>
                <w:b/>
                <w:bCs/>
              </w:rPr>
            </w:pPr>
          </w:p>
          <w:p w14:paraId="361EEB02" w14:textId="77777777" w:rsidR="00F55D37" w:rsidRDefault="00F55D37" w:rsidP="00F55D37">
            <w:pPr>
              <w:jc w:val="center"/>
              <w:rPr>
                <w:b/>
                <w:bCs/>
              </w:rPr>
            </w:pPr>
          </w:p>
          <w:p w14:paraId="2EE44129" w14:textId="0A95D23E" w:rsidR="00F55D37" w:rsidRPr="00F55D37" w:rsidRDefault="00F55D37" w:rsidP="00F55D37">
            <w:pPr>
              <w:jc w:val="center"/>
              <w:rPr>
                <w:b/>
                <w:bCs/>
              </w:rPr>
            </w:pPr>
            <w:r>
              <w:rPr>
                <w:b/>
                <w:bCs/>
              </w:rPr>
              <w:t>0,5360</w:t>
            </w:r>
          </w:p>
        </w:tc>
        <w:tc>
          <w:tcPr>
            <w:tcW w:w="2520" w:type="dxa"/>
            <w:tcBorders>
              <w:top w:val="single" w:sz="4" w:space="0" w:color="auto"/>
              <w:left w:val="single" w:sz="4" w:space="0" w:color="auto"/>
              <w:bottom w:val="single" w:sz="4" w:space="0" w:color="auto"/>
              <w:right w:val="single" w:sz="4" w:space="0" w:color="auto"/>
            </w:tcBorders>
            <w:hideMark/>
          </w:tcPr>
          <w:p w14:paraId="05A48E40" w14:textId="77777777" w:rsidR="00F55D37" w:rsidRPr="00AD26F5" w:rsidRDefault="00F55D37" w:rsidP="00F55D37">
            <w:pPr>
              <w:jc w:val="center"/>
              <w:rPr>
                <w:sz w:val="22"/>
              </w:rPr>
            </w:pPr>
            <w:r w:rsidRPr="00AD26F5">
              <w:rPr>
                <w:sz w:val="22"/>
              </w:rPr>
              <w:t xml:space="preserve">Žemės sklypo unikalus </w:t>
            </w:r>
          </w:p>
          <w:p w14:paraId="14F1E440" w14:textId="77777777" w:rsidR="00F55D37" w:rsidRPr="00AD26F5" w:rsidRDefault="00F55D37" w:rsidP="00F55D37">
            <w:pPr>
              <w:jc w:val="center"/>
              <w:rPr>
                <w:sz w:val="22"/>
              </w:rPr>
            </w:pPr>
            <w:r w:rsidRPr="00AD26F5">
              <w:rPr>
                <w:sz w:val="22"/>
              </w:rPr>
              <w:t xml:space="preserve"> Nr. 4400-2026-3403,</w:t>
            </w:r>
          </w:p>
          <w:p w14:paraId="7F2BD263" w14:textId="77777777" w:rsidR="00F55D37" w:rsidRDefault="00F55D37" w:rsidP="00F55D37">
            <w:pPr>
              <w:jc w:val="center"/>
              <w:rPr>
                <w:sz w:val="22"/>
              </w:rPr>
            </w:pPr>
            <w:r w:rsidRPr="00AD26F5">
              <w:rPr>
                <w:sz w:val="22"/>
              </w:rPr>
              <w:t>2010-02-23 įregistruotas (tik praplėtimas) nekilnojamo turto registre</w:t>
            </w:r>
          </w:p>
          <w:p w14:paraId="4F331993" w14:textId="77777777" w:rsidR="00F55D37" w:rsidRPr="00F55D37" w:rsidRDefault="00F55D37" w:rsidP="00F55D37">
            <w:pPr>
              <w:jc w:val="center"/>
              <w:rPr>
                <w:b/>
                <w:bCs/>
                <w:sz w:val="22"/>
                <w:szCs w:val="22"/>
              </w:rPr>
            </w:pPr>
            <w:r w:rsidRPr="00F55D37">
              <w:rPr>
                <w:b/>
                <w:bCs/>
                <w:sz w:val="22"/>
                <w:szCs w:val="22"/>
              </w:rPr>
              <w:t>Nr. 4400-6330-2114,</w:t>
            </w:r>
          </w:p>
          <w:p w14:paraId="1ECE2B2B" w14:textId="7668EEBF" w:rsidR="00F55D37" w:rsidRPr="00AD26F5" w:rsidRDefault="00F55D37" w:rsidP="00F55D37">
            <w:pPr>
              <w:jc w:val="center"/>
              <w:rPr>
                <w:sz w:val="22"/>
              </w:rPr>
            </w:pPr>
            <w:r w:rsidRPr="00F55D37">
              <w:rPr>
                <w:b/>
                <w:bCs/>
                <w:sz w:val="22"/>
                <w:szCs w:val="22"/>
              </w:rPr>
              <w:t>2024-05-23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65AC1C6" w14:textId="77777777" w:rsidR="00F55D37" w:rsidRPr="00AD26F5" w:rsidRDefault="00F55D37" w:rsidP="00F55D37">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42C8A8C3" w14:textId="77777777" w:rsidR="00F55D37" w:rsidRPr="0083216E" w:rsidRDefault="00F55D37" w:rsidP="00F55D37">
            <w:pPr>
              <w:rPr>
                <w:sz w:val="22"/>
              </w:rPr>
            </w:pPr>
            <w:r w:rsidRPr="0083216E">
              <w:rPr>
                <w:sz w:val="22"/>
              </w:rPr>
              <w:t xml:space="preserve">UAB Anykščių </w:t>
            </w:r>
          </w:p>
          <w:p w14:paraId="26FF26E5" w14:textId="77777777" w:rsidR="00F55D37" w:rsidRPr="0083216E" w:rsidRDefault="00F55D37" w:rsidP="00F55D37">
            <w:pPr>
              <w:rPr>
                <w:sz w:val="22"/>
              </w:rPr>
            </w:pPr>
            <w:r w:rsidRPr="0083216E">
              <w:rPr>
                <w:sz w:val="22"/>
              </w:rPr>
              <w:t>komunalinis ūkis</w:t>
            </w:r>
          </w:p>
          <w:p w14:paraId="2583E1CE" w14:textId="77777777" w:rsidR="00F55D37" w:rsidRPr="0083216E" w:rsidRDefault="00F55D37" w:rsidP="00F55D37">
            <w:pPr>
              <w:rPr>
                <w:sz w:val="22"/>
              </w:rPr>
            </w:pPr>
            <w:r w:rsidRPr="0083216E">
              <w:rPr>
                <w:sz w:val="22"/>
              </w:rPr>
              <w:t>Gegužės g. 47</w:t>
            </w:r>
          </w:p>
          <w:p w14:paraId="4F7A61AB" w14:textId="77777777" w:rsidR="00F55D37" w:rsidRPr="0083216E" w:rsidRDefault="00F55D37" w:rsidP="00F55D37">
            <w:pPr>
              <w:rPr>
                <w:sz w:val="22"/>
              </w:rPr>
            </w:pPr>
            <w:r w:rsidRPr="0083216E">
              <w:rPr>
                <w:sz w:val="22"/>
              </w:rPr>
              <w:t>29107 Anykščiai</w:t>
            </w:r>
          </w:p>
          <w:p w14:paraId="2501C20D" w14:textId="77777777" w:rsidR="00F55D37" w:rsidRPr="0083216E" w:rsidRDefault="00F55D37" w:rsidP="00F55D37">
            <w:pPr>
              <w:rPr>
                <w:sz w:val="22"/>
              </w:rPr>
            </w:pPr>
            <w:r w:rsidRPr="0083216E">
              <w:rPr>
                <w:sz w:val="22"/>
              </w:rPr>
              <w:t>Padalinio vadovas Kęstutis Šermukšnis</w:t>
            </w:r>
          </w:p>
          <w:p w14:paraId="4F7E39E6" w14:textId="30AFDFA4" w:rsidR="00F55D37" w:rsidRPr="0083216E" w:rsidRDefault="00F55D37" w:rsidP="00F55D37">
            <w:pPr>
              <w:rPr>
                <w:sz w:val="22"/>
              </w:rPr>
            </w:pPr>
            <w:r w:rsidRPr="0083216E">
              <w:rPr>
                <w:sz w:val="22"/>
              </w:rPr>
              <w:t>tel. (0 381) 42687</w:t>
            </w:r>
          </w:p>
          <w:p w14:paraId="388009D7" w14:textId="77777777" w:rsidR="00F55D37" w:rsidRPr="0083216E" w:rsidRDefault="00F55D37" w:rsidP="00F55D37">
            <w:pPr>
              <w:rPr>
                <w:sz w:val="22"/>
              </w:rPr>
            </w:pPr>
            <w:r w:rsidRPr="0083216E">
              <w:rPr>
                <w:sz w:val="22"/>
              </w:rPr>
              <w:t xml:space="preserve">el .p. </w:t>
            </w:r>
            <w:hyperlink r:id="rId51" w:history="1">
              <w:r w:rsidRPr="0083216E">
                <w:rPr>
                  <w:rStyle w:val="Hipersaitas"/>
                  <w:color w:val="auto"/>
                  <w:szCs w:val="24"/>
                </w:rPr>
                <w:t>info@anykom.lt</w:t>
              </w:r>
            </w:hyperlink>
          </w:p>
        </w:tc>
      </w:tr>
      <w:tr w:rsidR="00F55D37" w:rsidRPr="00AD26F5" w14:paraId="5939A72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5EC5A1F2" w14:textId="0BBCF2E8" w:rsidR="00F55D37" w:rsidRDefault="00F55D37" w:rsidP="00F55D37">
            <w:pPr>
              <w:jc w:val="center"/>
              <w:rPr>
                <w:strike/>
                <w:sz w:val="22"/>
                <w:szCs w:val="22"/>
              </w:rPr>
            </w:pPr>
            <w:r w:rsidRPr="005D2042">
              <w:rPr>
                <w:strike/>
                <w:sz w:val="22"/>
                <w:szCs w:val="22"/>
              </w:rPr>
              <w:t>2</w:t>
            </w:r>
            <w:r>
              <w:rPr>
                <w:strike/>
                <w:sz w:val="22"/>
                <w:szCs w:val="22"/>
              </w:rPr>
              <w:t>8</w:t>
            </w:r>
            <w:r w:rsidRPr="005D2042">
              <w:rPr>
                <w:strike/>
                <w:sz w:val="22"/>
                <w:szCs w:val="22"/>
              </w:rPr>
              <w:t>.</w:t>
            </w:r>
          </w:p>
          <w:p w14:paraId="46142A25" w14:textId="4D830537" w:rsidR="00F55D37" w:rsidRPr="00AD26F5" w:rsidRDefault="00F55D37" w:rsidP="00F55D37">
            <w:pPr>
              <w:jc w:val="center"/>
              <w:rPr>
                <w:sz w:val="22"/>
              </w:rPr>
            </w:pPr>
            <w:r w:rsidRPr="005D2042">
              <w:rPr>
                <w:b/>
                <w:bCs/>
                <w:sz w:val="22"/>
                <w:szCs w:val="22"/>
              </w:rPr>
              <w:t>2</w:t>
            </w:r>
            <w:r>
              <w:rPr>
                <w:b/>
                <w:bCs/>
                <w:sz w:val="22"/>
                <w:szCs w:val="22"/>
              </w:rPr>
              <w:t>9</w:t>
            </w:r>
          </w:p>
        </w:tc>
        <w:tc>
          <w:tcPr>
            <w:tcW w:w="2346" w:type="dxa"/>
            <w:tcBorders>
              <w:top w:val="single" w:sz="4" w:space="0" w:color="auto"/>
              <w:left w:val="single" w:sz="4" w:space="0" w:color="auto"/>
              <w:bottom w:val="single" w:sz="4" w:space="0" w:color="auto"/>
              <w:right w:val="single" w:sz="4" w:space="0" w:color="auto"/>
            </w:tcBorders>
            <w:hideMark/>
          </w:tcPr>
          <w:p w14:paraId="0EA1ACE7" w14:textId="77777777" w:rsidR="00F55D37" w:rsidRPr="00AD26F5" w:rsidRDefault="00F55D37" w:rsidP="00F55D37">
            <w:r w:rsidRPr="00AD26F5">
              <w:t>Šilagalių kaimo kapinės (Šilagalio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6B72DD20" w14:textId="77777777" w:rsidR="00F55D37" w:rsidRPr="00AD26F5" w:rsidRDefault="00F55D37" w:rsidP="00F55D37">
            <w:pPr>
              <w:rPr>
                <w:sz w:val="22"/>
              </w:rPr>
            </w:pPr>
            <w:r w:rsidRPr="00AD26F5">
              <w:rPr>
                <w:sz w:val="22"/>
              </w:rPr>
              <w:t>Veikiančios</w:t>
            </w:r>
          </w:p>
          <w:p w14:paraId="309A1235" w14:textId="77777777" w:rsidR="00F55D37" w:rsidRPr="00AD26F5" w:rsidRDefault="00F55D37" w:rsidP="00F55D37">
            <w:pPr>
              <w:rPr>
                <w:sz w:val="22"/>
              </w:rPr>
            </w:pPr>
            <w:r w:rsidRPr="00AD26F5">
              <w:rPr>
                <w:sz w:val="22"/>
              </w:rPr>
              <w:t xml:space="preserve">Anykščių r. sav. tarybos 2013 m. gegužės 30 d. sprendimas </w:t>
            </w:r>
            <w:bookmarkStart w:id="27" w:name="n_26"/>
            <w:r w:rsidRPr="005F63A6">
              <w:rPr>
                <w:sz w:val="22"/>
              </w:rPr>
              <w:t>Nr.1-TS-185</w:t>
            </w:r>
            <w:bookmarkEnd w:id="27"/>
          </w:p>
        </w:tc>
        <w:tc>
          <w:tcPr>
            <w:tcW w:w="1024" w:type="dxa"/>
            <w:tcBorders>
              <w:top w:val="single" w:sz="4" w:space="0" w:color="auto"/>
              <w:left w:val="single" w:sz="4" w:space="0" w:color="auto"/>
              <w:bottom w:val="single" w:sz="4" w:space="0" w:color="auto"/>
              <w:right w:val="single" w:sz="4" w:space="0" w:color="auto"/>
            </w:tcBorders>
            <w:hideMark/>
          </w:tcPr>
          <w:p w14:paraId="533D558E" w14:textId="77777777" w:rsidR="00F55D37" w:rsidRDefault="00F55D37" w:rsidP="00F55D37">
            <w:pPr>
              <w:jc w:val="center"/>
              <w:rPr>
                <w:strike/>
              </w:rPr>
            </w:pPr>
            <w:r w:rsidRPr="00F55D37">
              <w:rPr>
                <w:strike/>
              </w:rPr>
              <w:t>0,10</w:t>
            </w:r>
          </w:p>
          <w:p w14:paraId="21B93F37" w14:textId="7307F7B5" w:rsidR="00F55D37" w:rsidRPr="00F55D37" w:rsidRDefault="00F55D37" w:rsidP="00F55D37">
            <w:pPr>
              <w:jc w:val="center"/>
              <w:rPr>
                <w:b/>
                <w:bCs/>
                <w:strike/>
              </w:rPr>
            </w:pPr>
            <w:r w:rsidRPr="00F55D37">
              <w:rPr>
                <w:b/>
                <w:bCs/>
              </w:rPr>
              <w:t>0,0659</w:t>
            </w:r>
          </w:p>
        </w:tc>
        <w:tc>
          <w:tcPr>
            <w:tcW w:w="2520" w:type="dxa"/>
            <w:tcBorders>
              <w:top w:val="single" w:sz="4" w:space="0" w:color="auto"/>
              <w:left w:val="single" w:sz="4" w:space="0" w:color="auto"/>
              <w:bottom w:val="single" w:sz="4" w:space="0" w:color="auto"/>
              <w:right w:val="single" w:sz="4" w:space="0" w:color="auto"/>
            </w:tcBorders>
            <w:hideMark/>
          </w:tcPr>
          <w:p w14:paraId="3C5FAF3C" w14:textId="77777777" w:rsidR="00F55D37" w:rsidRPr="00F55D37" w:rsidRDefault="00F55D37" w:rsidP="00F55D37">
            <w:pPr>
              <w:jc w:val="center"/>
              <w:rPr>
                <w:b/>
                <w:bCs/>
                <w:sz w:val="22"/>
                <w:szCs w:val="22"/>
              </w:rPr>
            </w:pPr>
            <w:r w:rsidRPr="00F55D37">
              <w:rPr>
                <w:b/>
                <w:bCs/>
                <w:sz w:val="22"/>
                <w:szCs w:val="22"/>
              </w:rPr>
              <w:t xml:space="preserve">Žemės sklypo unikalus </w:t>
            </w:r>
          </w:p>
          <w:p w14:paraId="3DD269AA" w14:textId="77777777" w:rsidR="00F55D37" w:rsidRPr="00F55D37" w:rsidRDefault="00F55D37" w:rsidP="00F55D37">
            <w:pPr>
              <w:jc w:val="center"/>
              <w:rPr>
                <w:b/>
                <w:bCs/>
                <w:sz w:val="22"/>
                <w:szCs w:val="22"/>
              </w:rPr>
            </w:pPr>
            <w:r w:rsidRPr="00F55D37">
              <w:rPr>
                <w:b/>
                <w:bCs/>
                <w:sz w:val="22"/>
                <w:szCs w:val="22"/>
              </w:rPr>
              <w:t xml:space="preserve">Nr. 4400-6333-8685, </w:t>
            </w:r>
          </w:p>
          <w:p w14:paraId="5ABAF127" w14:textId="4C2C6291" w:rsidR="00F55D37" w:rsidRPr="00AD26F5" w:rsidRDefault="00F55D37" w:rsidP="00F55D37">
            <w:pPr>
              <w:jc w:val="center"/>
              <w:rPr>
                <w:sz w:val="22"/>
              </w:rPr>
            </w:pPr>
            <w:r w:rsidRPr="00F55D37">
              <w:rPr>
                <w:b/>
                <w:bCs/>
                <w:sz w:val="22"/>
                <w:szCs w:val="22"/>
              </w:rPr>
              <w:t>2024-05-14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0C24CA5" w14:textId="77777777" w:rsidR="00F55D37" w:rsidRPr="00AD26F5" w:rsidRDefault="00F55D37" w:rsidP="00F55D3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90329DC" w14:textId="77777777" w:rsidR="00F55D37" w:rsidRPr="0083216E" w:rsidRDefault="00F55D37" w:rsidP="00F55D37">
            <w:pPr>
              <w:rPr>
                <w:sz w:val="22"/>
              </w:rPr>
            </w:pPr>
            <w:r w:rsidRPr="0083216E">
              <w:rPr>
                <w:sz w:val="22"/>
              </w:rPr>
              <w:t xml:space="preserve">Anykščių r. sav. </w:t>
            </w:r>
          </w:p>
          <w:p w14:paraId="1969C78C" w14:textId="77777777" w:rsidR="00F55D37" w:rsidRPr="0083216E" w:rsidRDefault="00F55D37" w:rsidP="00F55D37">
            <w:pPr>
              <w:rPr>
                <w:sz w:val="22"/>
              </w:rPr>
            </w:pPr>
            <w:r w:rsidRPr="0083216E">
              <w:rPr>
                <w:sz w:val="22"/>
              </w:rPr>
              <w:t xml:space="preserve">Andrioniškio seniūnija </w:t>
            </w:r>
          </w:p>
          <w:p w14:paraId="0A190B8C" w14:textId="77777777" w:rsidR="00F55D37" w:rsidRPr="0083216E" w:rsidRDefault="00F55D37" w:rsidP="00F55D37">
            <w:pPr>
              <w:rPr>
                <w:sz w:val="22"/>
              </w:rPr>
            </w:pPr>
            <w:r w:rsidRPr="0083216E">
              <w:rPr>
                <w:sz w:val="22"/>
              </w:rPr>
              <w:t>Anykščių g. 50</w:t>
            </w:r>
          </w:p>
          <w:p w14:paraId="7DDCAA7C" w14:textId="77777777" w:rsidR="00F55D37" w:rsidRPr="0083216E" w:rsidRDefault="00F55D37" w:rsidP="00F55D37">
            <w:pPr>
              <w:rPr>
                <w:sz w:val="22"/>
              </w:rPr>
            </w:pPr>
            <w:r w:rsidRPr="0083216E">
              <w:rPr>
                <w:sz w:val="22"/>
              </w:rPr>
              <w:t xml:space="preserve">29332 Andrioniškis </w:t>
            </w:r>
          </w:p>
          <w:p w14:paraId="158552D5" w14:textId="77777777" w:rsidR="00F55D37" w:rsidRPr="0083216E" w:rsidRDefault="00F55D37" w:rsidP="00F55D37">
            <w:pPr>
              <w:rPr>
                <w:sz w:val="22"/>
              </w:rPr>
            </w:pPr>
            <w:r w:rsidRPr="0083216E">
              <w:rPr>
                <w:sz w:val="22"/>
              </w:rPr>
              <w:t xml:space="preserve">Anykščių r. </w:t>
            </w:r>
          </w:p>
          <w:p w14:paraId="36C76B8E" w14:textId="77777777" w:rsidR="00F55D37" w:rsidRPr="0083216E" w:rsidRDefault="00F55D37" w:rsidP="00F55D37">
            <w:pPr>
              <w:rPr>
                <w:sz w:val="22"/>
              </w:rPr>
            </w:pPr>
            <w:r w:rsidRPr="0083216E">
              <w:rPr>
                <w:sz w:val="22"/>
              </w:rPr>
              <w:t>Seniūnas Rolandas Lančickas</w:t>
            </w:r>
          </w:p>
          <w:p w14:paraId="1B75E694" w14:textId="4B085D75" w:rsidR="00F55D37" w:rsidRPr="0083216E" w:rsidRDefault="00F55D37" w:rsidP="00F55D37">
            <w:pPr>
              <w:rPr>
                <w:sz w:val="22"/>
              </w:rPr>
            </w:pPr>
            <w:r w:rsidRPr="0083216E">
              <w:rPr>
                <w:sz w:val="22"/>
              </w:rPr>
              <w:t>tel. (0 381) 43 942</w:t>
            </w:r>
          </w:p>
          <w:p w14:paraId="151B73E4" w14:textId="77777777" w:rsidR="00F55D37" w:rsidRPr="0083216E" w:rsidRDefault="00F55D37" w:rsidP="00F55D37">
            <w:pPr>
              <w:jc w:val="center"/>
              <w:rPr>
                <w:sz w:val="22"/>
              </w:rPr>
            </w:pPr>
          </w:p>
        </w:tc>
      </w:tr>
      <w:tr w:rsidR="00F55D37" w:rsidRPr="00AD26F5" w14:paraId="3D9B07C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6016F577" w14:textId="63AC3619" w:rsidR="00F55D37" w:rsidRDefault="00F55D37" w:rsidP="00F55D37">
            <w:pPr>
              <w:jc w:val="center"/>
              <w:rPr>
                <w:strike/>
                <w:sz w:val="22"/>
                <w:szCs w:val="22"/>
              </w:rPr>
            </w:pPr>
            <w:r w:rsidRPr="005D2042">
              <w:rPr>
                <w:strike/>
                <w:sz w:val="22"/>
                <w:szCs w:val="22"/>
              </w:rPr>
              <w:t>2</w:t>
            </w:r>
            <w:r w:rsidR="00F64628">
              <w:rPr>
                <w:strike/>
                <w:sz w:val="22"/>
                <w:szCs w:val="22"/>
              </w:rPr>
              <w:t>9</w:t>
            </w:r>
            <w:r w:rsidRPr="005D2042">
              <w:rPr>
                <w:strike/>
                <w:sz w:val="22"/>
                <w:szCs w:val="22"/>
              </w:rPr>
              <w:t>.</w:t>
            </w:r>
          </w:p>
          <w:p w14:paraId="13CF4FC7" w14:textId="2ED89A10" w:rsidR="00F55D37" w:rsidRPr="00AD26F5" w:rsidRDefault="00F64628" w:rsidP="00F55D37">
            <w:pPr>
              <w:jc w:val="center"/>
              <w:rPr>
                <w:sz w:val="22"/>
              </w:rPr>
            </w:pPr>
            <w:r>
              <w:rPr>
                <w:b/>
                <w:bCs/>
                <w:sz w:val="22"/>
                <w:szCs w:val="22"/>
              </w:rPr>
              <w:t>30</w:t>
            </w:r>
            <w:r w:rsidR="00F55D37" w:rsidRPr="005D2042">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13344463" w14:textId="77777777" w:rsidR="00F55D37" w:rsidRPr="00AD26F5" w:rsidRDefault="00F55D37" w:rsidP="00F55D37">
            <w:r w:rsidRPr="00AD26F5">
              <w:t>Pasmodų kaimo kapinės (Pasmodų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57303B31" w14:textId="77777777" w:rsidR="00F55D37" w:rsidRPr="00AD26F5" w:rsidRDefault="00F55D37" w:rsidP="00F55D37">
            <w:pPr>
              <w:rPr>
                <w:sz w:val="22"/>
              </w:rPr>
            </w:pPr>
            <w:r w:rsidRPr="00AD26F5">
              <w:rPr>
                <w:sz w:val="22"/>
              </w:rPr>
              <w:t>Neveikiančios</w:t>
            </w:r>
          </w:p>
          <w:p w14:paraId="705BAD9A" w14:textId="77777777" w:rsidR="00F55D37" w:rsidRPr="00AD26F5" w:rsidRDefault="00F55D37" w:rsidP="00F55D37">
            <w:pPr>
              <w:rPr>
                <w:sz w:val="22"/>
              </w:rPr>
            </w:pPr>
            <w:r w:rsidRPr="00AD26F5">
              <w:rPr>
                <w:sz w:val="22"/>
              </w:rPr>
              <w:t xml:space="preserve">Anykščių r. sav. tarybos 2013 m. gegužės 30 d. sprendimas </w:t>
            </w:r>
            <w:bookmarkStart w:id="28" w:name="n_27"/>
            <w:r w:rsidRPr="005F63A6">
              <w:rPr>
                <w:sz w:val="22"/>
              </w:rPr>
              <w:t>Nr.1-TS-185</w:t>
            </w:r>
            <w:bookmarkEnd w:id="28"/>
          </w:p>
        </w:tc>
        <w:tc>
          <w:tcPr>
            <w:tcW w:w="1024" w:type="dxa"/>
            <w:tcBorders>
              <w:top w:val="single" w:sz="4" w:space="0" w:color="auto"/>
              <w:left w:val="single" w:sz="4" w:space="0" w:color="auto"/>
              <w:bottom w:val="single" w:sz="4" w:space="0" w:color="auto"/>
              <w:right w:val="single" w:sz="4" w:space="0" w:color="auto"/>
            </w:tcBorders>
            <w:hideMark/>
          </w:tcPr>
          <w:p w14:paraId="081FCEE1" w14:textId="77777777" w:rsidR="00F55D37" w:rsidRPr="00AD26F5" w:rsidRDefault="00F55D37" w:rsidP="00F55D37">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475050CD"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F3891C0" w14:textId="77777777" w:rsidR="00F55D37" w:rsidRPr="00AD26F5" w:rsidRDefault="00F55D37" w:rsidP="00F55D3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83C6550" w14:textId="77777777" w:rsidR="00F55D37" w:rsidRPr="0083216E" w:rsidRDefault="00F55D37" w:rsidP="00F55D37">
            <w:pPr>
              <w:rPr>
                <w:sz w:val="22"/>
              </w:rPr>
            </w:pPr>
            <w:r w:rsidRPr="0083216E">
              <w:rPr>
                <w:sz w:val="22"/>
              </w:rPr>
              <w:t xml:space="preserve">Anykščių r. sav. </w:t>
            </w:r>
          </w:p>
          <w:p w14:paraId="7007A3EC" w14:textId="77777777" w:rsidR="00F55D37" w:rsidRPr="0083216E" w:rsidRDefault="00F55D37" w:rsidP="00F55D37">
            <w:pPr>
              <w:rPr>
                <w:sz w:val="22"/>
              </w:rPr>
            </w:pPr>
            <w:r w:rsidRPr="0083216E">
              <w:rPr>
                <w:sz w:val="22"/>
              </w:rPr>
              <w:t xml:space="preserve">Andrioniškio seniūnija </w:t>
            </w:r>
          </w:p>
          <w:p w14:paraId="70288A38" w14:textId="77777777" w:rsidR="00F55D37" w:rsidRPr="0083216E" w:rsidRDefault="00F55D37" w:rsidP="00F55D37">
            <w:pPr>
              <w:rPr>
                <w:sz w:val="22"/>
              </w:rPr>
            </w:pPr>
            <w:r w:rsidRPr="0083216E">
              <w:rPr>
                <w:sz w:val="22"/>
              </w:rPr>
              <w:t>Anykščių g. 50</w:t>
            </w:r>
          </w:p>
          <w:p w14:paraId="5E4B7F5A" w14:textId="77777777" w:rsidR="00F55D37" w:rsidRPr="0083216E" w:rsidRDefault="00F55D37" w:rsidP="00F55D37">
            <w:pPr>
              <w:rPr>
                <w:sz w:val="22"/>
              </w:rPr>
            </w:pPr>
            <w:r w:rsidRPr="0083216E">
              <w:rPr>
                <w:sz w:val="22"/>
              </w:rPr>
              <w:t xml:space="preserve">29332 Andrioniškis </w:t>
            </w:r>
          </w:p>
          <w:p w14:paraId="11618706" w14:textId="77777777" w:rsidR="00F55D37" w:rsidRPr="0083216E" w:rsidRDefault="00F55D37" w:rsidP="00F55D37">
            <w:pPr>
              <w:rPr>
                <w:sz w:val="22"/>
              </w:rPr>
            </w:pPr>
            <w:r w:rsidRPr="0083216E">
              <w:rPr>
                <w:sz w:val="22"/>
              </w:rPr>
              <w:t xml:space="preserve">Anykščių r. </w:t>
            </w:r>
          </w:p>
          <w:p w14:paraId="6585B729" w14:textId="77777777" w:rsidR="00F55D37" w:rsidRPr="0083216E" w:rsidRDefault="00F55D37" w:rsidP="00F55D37">
            <w:pPr>
              <w:rPr>
                <w:sz w:val="22"/>
              </w:rPr>
            </w:pPr>
            <w:r w:rsidRPr="0083216E">
              <w:rPr>
                <w:sz w:val="22"/>
              </w:rPr>
              <w:t>Seniūnas Rolandas Lančickas</w:t>
            </w:r>
          </w:p>
          <w:p w14:paraId="55D092C2" w14:textId="4B14821B" w:rsidR="00F55D37" w:rsidRPr="0083216E" w:rsidRDefault="00F55D37" w:rsidP="00F55D37">
            <w:pPr>
              <w:rPr>
                <w:sz w:val="22"/>
              </w:rPr>
            </w:pPr>
            <w:r w:rsidRPr="0083216E">
              <w:rPr>
                <w:sz w:val="22"/>
              </w:rPr>
              <w:t>tel. (</w:t>
            </w:r>
            <w:r w:rsidR="00F64628" w:rsidRPr="0083216E">
              <w:rPr>
                <w:sz w:val="22"/>
              </w:rPr>
              <w:t>0</w:t>
            </w:r>
            <w:r w:rsidRPr="0083216E">
              <w:rPr>
                <w:sz w:val="22"/>
              </w:rPr>
              <w:t xml:space="preserve"> 381) 43 942</w:t>
            </w:r>
          </w:p>
        </w:tc>
      </w:tr>
      <w:tr w:rsidR="00F55D37" w:rsidRPr="00AD26F5" w14:paraId="1BD1286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35161D31" w14:textId="6C00F924" w:rsidR="00F55D37" w:rsidRDefault="00F64628" w:rsidP="00F55D37">
            <w:pPr>
              <w:jc w:val="center"/>
              <w:rPr>
                <w:strike/>
                <w:sz w:val="22"/>
                <w:szCs w:val="22"/>
              </w:rPr>
            </w:pPr>
            <w:r>
              <w:rPr>
                <w:strike/>
                <w:sz w:val="22"/>
                <w:szCs w:val="22"/>
              </w:rPr>
              <w:t>30</w:t>
            </w:r>
            <w:r w:rsidR="00F55D37" w:rsidRPr="005D2042">
              <w:rPr>
                <w:strike/>
                <w:sz w:val="22"/>
                <w:szCs w:val="22"/>
              </w:rPr>
              <w:t>.</w:t>
            </w:r>
          </w:p>
          <w:p w14:paraId="7F8614F6" w14:textId="12F43FDA" w:rsidR="00F55D37" w:rsidRPr="00AD26F5" w:rsidRDefault="00F64628" w:rsidP="00F55D37">
            <w:pPr>
              <w:jc w:val="center"/>
              <w:rPr>
                <w:sz w:val="22"/>
              </w:rPr>
            </w:pPr>
            <w:r>
              <w:rPr>
                <w:b/>
                <w:bCs/>
                <w:sz w:val="22"/>
                <w:szCs w:val="22"/>
              </w:rPr>
              <w:t>31</w:t>
            </w:r>
            <w:r w:rsidR="00F55D37" w:rsidRPr="005D2042">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55DF1FFF" w14:textId="77777777" w:rsidR="00F55D37" w:rsidRPr="00AD26F5" w:rsidRDefault="00F55D37" w:rsidP="00F55D37">
            <w:r w:rsidRPr="00AD26F5">
              <w:t>Padvarninkų kaimo kapinės (Padvarninkų k., Andrioniškio sen.)</w:t>
            </w:r>
          </w:p>
        </w:tc>
        <w:tc>
          <w:tcPr>
            <w:tcW w:w="2832" w:type="dxa"/>
            <w:tcBorders>
              <w:top w:val="single" w:sz="4" w:space="0" w:color="auto"/>
              <w:left w:val="single" w:sz="4" w:space="0" w:color="auto"/>
              <w:bottom w:val="single" w:sz="4" w:space="0" w:color="auto"/>
              <w:right w:val="single" w:sz="4" w:space="0" w:color="auto"/>
            </w:tcBorders>
          </w:tcPr>
          <w:p w14:paraId="6BDB5293" w14:textId="77777777" w:rsidR="00F55D37" w:rsidRPr="00AD26F5" w:rsidRDefault="00F55D37" w:rsidP="00F55D37">
            <w:pPr>
              <w:rPr>
                <w:sz w:val="22"/>
              </w:rPr>
            </w:pPr>
            <w:r w:rsidRPr="00AD26F5">
              <w:rPr>
                <w:sz w:val="22"/>
              </w:rPr>
              <w:t>Riboto naudojimo</w:t>
            </w:r>
          </w:p>
          <w:p w14:paraId="57FBC28B" w14:textId="77777777" w:rsidR="00F55D37" w:rsidRPr="00AD26F5" w:rsidRDefault="00F55D37" w:rsidP="00F55D37">
            <w:pPr>
              <w:rPr>
                <w:sz w:val="22"/>
              </w:rPr>
            </w:pPr>
          </w:p>
        </w:tc>
        <w:tc>
          <w:tcPr>
            <w:tcW w:w="1024" w:type="dxa"/>
            <w:tcBorders>
              <w:top w:val="single" w:sz="4" w:space="0" w:color="auto"/>
              <w:left w:val="single" w:sz="4" w:space="0" w:color="auto"/>
              <w:bottom w:val="single" w:sz="4" w:space="0" w:color="auto"/>
              <w:right w:val="single" w:sz="4" w:space="0" w:color="auto"/>
            </w:tcBorders>
            <w:hideMark/>
          </w:tcPr>
          <w:p w14:paraId="7063331F" w14:textId="77777777" w:rsidR="00F55D37" w:rsidRPr="00AD26F5" w:rsidRDefault="00F55D37" w:rsidP="00F55D37">
            <w:pPr>
              <w:jc w:val="center"/>
            </w:pPr>
            <w:r w:rsidRPr="00AD26F5">
              <w:t>0,31</w:t>
            </w:r>
          </w:p>
        </w:tc>
        <w:tc>
          <w:tcPr>
            <w:tcW w:w="2520" w:type="dxa"/>
            <w:tcBorders>
              <w:top w:val="single" w:sz="4" w:space="0" w:color="auto"/>
              <w:left w:val="single" w:sz="4" w:space="0" w:color="auto"/>
              <w:bottom w:val="single" w:sz="4" w:space="0" w:color="auto"/>
              <w:right w:val="single" w:sz="4" w:space="0" w:color="auto"/>
            </w:tcBorders>
            <w:hideMark/>
          </w:tcPr>
          <w:p w14:paraId="28AD2A4B"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63C46CE" w14:textId="77777777" w:rsidR="00F55D37" w:rsidRPr="00AD26F5" w:rsidRDefault="00F55D37" w:rsidP="00F55D3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1751239" w14:textId="77777777" w:rsidR="00F55D37" w:rsidRPr="0083216E" w:rsidRDefault="00F55D37" w:rsidP="00F55D37">
            <w:pPr>
              <w:rPr>
                <w:sz w:val="22"/>
              </w:rPr>
            </w:pPr>
            <w:r w:rsidRPr="0083216E">
              <w:rPr>
                <w:sz w:val="22"/>
              </w:rPr>
              <w:t xml:space="preserve">Anykščių r. sav. </w:t>
            </w:r>
          </w:p>
          <w:p w14:paraId="2348CFD4" w14:textId="77777777" w:rsidR="00F55D37" w:rsidRPr="0083216E" w:rsidRDefault="00F55D37" w:rsidP="00F55D37">
            <w:pPr>
              <w:rPr>
                <w:sz w:val="22"/>
              </w:rPr>
            </w:pPr>
            <w:r w:rsidRPr="0083216E">
              <w:rPr>
                <w:sz w:val="22"/>
              </w:rPr>
              <w:t xml:space="preserve">Andrioniškio seniūnija </w:t>
            </w:r>
          </w:p>
          <w:p w14:paraId="3B59B78E" w14:textId="77777777" w:rsidR="00F55D37" w:rsidRPr="0083216E" w:rsidRDefault="00F55D37" w:rsidP="00F55D37">
            <w:pPr>
              <w:rPr>
                <w:sz w:val="22"/>
              </w:rPr>
            </w:pPr>
            <w:r w:rsidRPr="0083216E">
              <w:rPr>
                <w:sz w:val="22"/>
              </w:rPr>
              <w:t>Anykščių g. 50</w:t>
            </w:r>
          </w:p>
          <w:p w14:paraId="7BE39D9F" w14:textId="77777777" w:rsidR="00F55D37" w:rsidRPr="0083216E" w:rsidRDefault="00F55D37" w:rsidP="00F55D37">
            <w:pPr>
              <w:rPr>
                <w:sz w:val="22"/>
              </w:rPr>
            </w:pPr>
            <w:r w:rsidRPr="0083216E">
              <w:rPr>
                <w:sz w:val="22"/>
              </w:rPr>
              <w:t xml:space="preserve">29332 Andrioniškis </w:t>
            </w:r>
          </w:p>
          <w:p w14:paraId="6622D133" w14:textId="77777777" w:rsidR="00F55D37" w:rsidRPr="0083216E" w:rsidRDefault="00F55D37" w:rsidP="00F55D37">
            <w:pPr>
              <w:rPr>
                <w:sz w:val="22"/>
              </w:rPr>
            </w:pPr>
            <w:r w:rsidRPr="0083216E">
              <w:rPr>
                <w:sz w:val="22"/>
              </w:rPr>
              <w:t xml:space="preserve">Anykščių r. </w:t>
            </w:r>
          </w:p>
          <w:p w14:paraId="60C075DB" w14:textId="77777777" w:rsidR="00F55D37" w:rsidRPr="0083216E" w:rsidRDefault="00F55D37" w:rsidP="00F55D37">
            <w:pPr>
              <w:rPr>
                <w:sz w:val="22"/>
              </w:rPr>
            </w:pPr>
            <w:r w:rsidRPr="0083216E">
              <w:rPr>
                <w:sz w:val="22"/>
              </w:rPr>
              <w:t>Seniūnas Rolandas Lančickas</w:t>
            </w:r>
          </w:p>
          <w:p w14:paraId="527634B7" w14:textId="6A8264CD" w:rsidR="00F55D37" w:rsidRPr="0083216E" w:rsidRDefault="00F55D37" w:rsidP="00F55D37">
            <w:pPr>
              <w:rPr>
                <w:sz w:val="22"/>
              </w:rPr>
            </w:pPr>
            <w:r w:rsidRPr="0083216E">
              <w:rPr>
                <w:sz w:val="22"/>
              </w:rPr>
              <w:t>tel. (</w:t>
            </w:r>
            <w:r w:rsidR="00F64628" w:rsidRPr="0083216E">
              <w:rPr>
                <w:sz w:val="22"/>
              </w:rPr>
              <w:t>0</w:t>
            </w:r>
            <w:r w:rsidRPr="0083216E">
              <w:rPr>
                <w:sz w:val="22"/>
              </w:rPr>
              <w:t xml:space="preserve"> 381) 43 942</w:t>
            </w:r>
          </w:p>
        </w:tc>
      </w:tr>
      <w:tr w:rsidR="00F55D37" w:rsidRPr="00AD26F5" w14:paraId="4341557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4C3800C" w14:textId="77525478" w:rsidR="00F55D37" w:rsidRDefault="00F64628" w:rsidP="00F55D37">
            <w:pPr>
              <w:jc w:val="center"/>
              <w:rPr>
                <w:strike/>
                <w:sz w:val="22"/>
                <w:szCs w:val="22"/>
              </w:rPr>
            </w:pPr>
            <w:r>
              <w:rPr>
                <w:strike/>
                <w:sz w:val="22"/>
                <w:szCs w:val="22"/>
              </w:rPr>
              <w:t>31</w:t>
            </w:r>
          </w:p>
          <w:p w14:paraId="4206A0D3" w14:textId="303A1F2C" w:rsidR="00F55D37" w:rsidRPr="00AD26F5" w:rsidRDefault="00F55D37" w:rsidP="00F64628">
            <w:pPr>
              <w:jc w:val="center"/>
            </w:pPr>
            <w:r w:rsidRPr="005D2042">
              <w:rPr>
                <w:b/>
                <w:bCs/>
                <w:sz w:val="22"/>
                <w:szCs w:val="22"/>
              </w:rPr>
              <w:t>3</w:t>
            </w:r>
            <w:r w:rsidR="00F64628">
              <w:rPr>
                <w:b/>
                <w:bCs/>
                <w:sz w:val="22"/>
                <w:szCs w:val="22"/>
              </w:rPr>
              <w:t>2</w:t>
            </w:r>
            <w:r w:rsidRPr="005D2042">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1354901A" w14:textId="77777777" w:rsidR="00F55D37" w:rsidRPr="00AD26F5" w:rsidRDefault="00F55D37" w:rsidP="00F55D37">
            <w:r w:rsidRPr="00AD26F5">
              <w:t>Maželių kaimo kapinės (Maželių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2E28F9EE" w14:textId="77777777" w:rsidR="00F55D37" w:rsidRPr="00AD26F5" w:rsidRDefault="00F55D37" w:rsidP="00F55D37">
            <w:pPr>
              <w:rPr>
                <w:sz w:val="22"/>
              </w:rPr>
            </w:pPr>
            <w:r w:rsidRPr="00AD26F5">
              <w:rPr>
                <w:sz w:val="22"/>
              </w:rPr>
              <w:t>Neveikiančios</w:t>
            </w:r>
          </w:p>
          <w:p w14:paraId="7508FA0C" w14:textId="77777777" w:rsidR="00F55D37" w:rsidRPr="00AD26F5" w:rsidRDefault="00F55D37" w:rsidP="00F55D37">
            <w:pPr>
              <w:rPr>
                <w:sz w:val="22"/>
              </w:rPr>
            </w:pPr>
            <w:r w:rsidRPr="00AD26F5">
              <w:rPr>
                <w:sz w:val="22"/>
              </w:rPr>
              <w:t xml:space="preserve">Anykščių r. sav. tarybos 2013 m. gegužės 30 d. sprendimas </w:t>
            </w:r>
            <w:bookmarkStart w:id="29" w:name="n_28"/>
            <w:r w:rsidRPr="005F63A6">
              <w:rPr>
                <w:sz w:val="22"/>
              </w:rPr>
              <w:t>Nr.1-TS-185</w:t>
            </w:r>
            <w:bookmarkEnd w:id="29"/>
          </w:p>
        </w:tc>
        <w:tc>
          <w:tcPr>
            <w:tcW w:w="1024" w:type="dxa"/>
            <w:tcBorders>
              <w:top w:val="single" w:sz="4" w:space="0" w:color="auto"/>
              <w:left w:val="single" w:sz="4" w:space="0" w:color="auto"/>
              <w:bottom w:val="single" w:sz="4" w:space="0" w:color="auto"/>
              <w:right w:val="single" w:sz="4" w:space="0" w:color="auto"/>
            </w:tcBorders>
            <w:hideMark/>
          </w:tcPr>
          <w:p w14:paraId="746D8F59" w14:textId="77777777" w:rsidR="00F55D37" w:rsidRPr="00AD26F5" w:rsidRDefault="00F55D37" w:rsidP="00F55D37">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2A21463D"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9906435" w14:textId="77777777" w:rsidR="00F55D37" w:rsidRPr="00AD26F5" w:rsidRDefault="00F55D37" w:rsidP="00F55D3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3611B20" w14:textId="77777777" w:rsidR="00F55D37" w:rsidRPr="0083216E" w:rsidRDefault="00F55D37" w:rsidP="00F55D37">
            <w:pPr>
              <w:rPr>
                <w:sz w:val="22"/>
              </w:rPr>
            </w:pPr>
            <w:r w:rsidRPr="0083216E">
              <w:rPr>
                <w:sz w:val="22"/>
              </w:rPr>
              <w:t xml:space="preserve">Anykščių r. sav. </w:t>
            </w:r>
          </w:p>
          <w:p w14:paraId="0F5A5440" w14:textId="77777777" w:rsidR="00F55D37" w:rsidRPr="0083216E" w:rsidRDefault="00F55D37" w:rsidP="00F55D37">
            <w:pPr>
              <w:rPr>
                <w:sz w:val="22"/>
              </w:rPr>
            </w:pPr>
            <w:r w:rsidRPr="0083216E">
              <w:rPr>
                <w:sz w:val="22"/>
              </w:rPr>
              <w:t xml:space="preserve">Andrioniškio seniūnija </w:t>
            </w:r>
          </w:p>
          <w:p w14:paraId="175EC284" w14:textId="77777777" w:rsidR="00F55D37" w:rsidRPr="0083216E" w:rsidRDefault="00F55D37" w:rsidP="00F55D37">
            <w:pPr>
              <w:rPr>
                <w:sz w:val="22"/>
              </w:rPr>
            </w:pPr>
            <w:r w:rsidRPr="0083216E">
              <w:rPr>
                <w:sz w:val="22"/>
              </w:rPr>
              <w:t>Anykščių g. 50</w:t>
            </w:r>
          </w:p>
          <w:p w14:paraId="2958FC53" w14:textId="77777777" w:rsidR="00F55D37" w:rsidRPr="0083216E" w:rsidRDefault="00F55D37" w:rsidP="00F55D37">
            <w:pPr>
              <w:rPr>
                <w:sz w:val="22"/>
              </w:rPr>
            </w:pPr>
            <w:r w:rsidRPr="0083216E">
              <w:rPr>
                <w:sz w:val="22"/>
              </w:rPr>
              <w:t xml:space="preserve">29332 Andrioniškis </w:t>
            </w:r>
          </w:p>
          <w:p w14:paraId="55D4C2BC" w14:textId="77777777" w:rsidR="00F55D37" w:rsidRPr="0083216E" w:rsidRDefault="00F55D37" w:rsidP="00F55D37">
            <w:pPr>
              <w:rPr>
                <w:sz w:val="22"/>
              </w:rPr>
            </w:pPr>
            <w:r w:rsidRPr="0083216E">
              <w:rPr>
                <w:sz w:val="22"/>
              </w:rPr>
              <w:t xml:space="preserve">Anykščių r. </w:t>
            </w:r>
          </w:p>
          <w:p w14:paraId="5E3F842E" w14:textId="77777777" w:rsidR="00F55D37" w:rsidRPr="0083216E" w:rsidRDefault="00F55D37" w:rsidP="00F55D37">
            <w:pPr>
              <w:rPr>
                <w:sz w:val="22"/>
              </w:rPr>
            </w:pPr>
            <w:r w:rsidRPr="0083216E">
              <w:rPr>
                <w:sz w:val="22"/>
              </w:rPr>
              <w:lastRenderedPageBreak/>
              <w:t>Seniūnas Rolandas Lančickas</w:t>
            </w:r>
          </w:p>
          <w:p w14:paraId="45BEC967" w14:textId="37E19E5B" w:rsidR="00F55D37" w:rsidRPr="0083216E" w:rsidRDefault="00F55D37" w:rsidP="00F55D37">
            <w:pPr>
              <w:rPr>
                <w:sz w:val="22"/>
              </w:rPr>
            </w:pPr>
            <w:r w:rsidRPr="0083216E">
              <w:rPr>
                <w:sz w:val="22"/>
              </w:rPr>
              <w:t>tel. (</w:t>
            </w:r>
            <w:r w:rsidR="00F64628" w:rsidRPr="0083216E">
              <w:rPr>
                <w:sz w:val="22"/>
              </w:rPr>
              <w:t>0</w:t>
            </w:r>
            <w:r w:rsidRPr="0083216E">
              <w:rPr>
                <w:sz w:val="22"/>
              </w:rPr>
              <w:t xml:space="preserve"> 381) 43 942</w:t>
            </w:r>
          </w:p>
        </w:tc>
      </w:tr>
      <w:tr w:rsidR="00F55D37" w:rsidRPr="00AD26F5" w14:paraId="78D442E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56EC9D3" w14:textId="77777777" w:rsidR="00F55D37" w:rsidRDefault="00F55D37" w:rsidP="00F55D37">
            <w:pPr>
              <w:jc w:val="center"/>
              <w:rPr>
                <w:strike/>
                <w:sz w:val="22"/>
              </w:rPr>
            </w:pPr>
            <w:r w:rsidRPr="00F64628">
              <w:rPr>
                <w:strike/>
                <w:sz w:val="22"/>
              </w:rPr>
              <w:lastRenderedPageBreak/>
              <w:t>32.</w:t>
            </w:r>
          </w:p>
          <w:p w14:paraId="3C77FF3C" w14:textId="06D12EBB" w:rsidR="00F64628" w:rsidRPr="00F64628" w:rsidRDefault="00F64628" w:rsidP="00F55D37">
            <w:pPr>
              <w:jc w:val="center"/>
              <w:rPr>
                <w:b/>
                <w:bCs/>
                <w:sz w:val="22"/>
              </w:rPr>
            </w:pPr>
            <w:r w:rsidRPr="00F64628">
              <w:rPr>
                <w:b/>
                <w:bCs/>
                <w:sz w:val="22"/>
              </w:rPr>
              <w:t>33.</w:t>
            </w:r>
          </w:p>
        </w:tc>
        <w:tc>
          <w:tcPr>
            <w:tcW w:w="2346" w:type="dxa"/>
            <w:tcBorders>
              <w:top w:val="single" w:sz="4" w:space="0" w:color="auto"/>
              <w:left w:val="single" w:sz="4" w:space="0" w:color="auto"/>
              <w:bottom w:val="single" w:sz="4" w:space="0" w:color="auto"/>
              <w:right w:val="single" w:sz="4" w:space="0" w:color="auto"/>
            </w:tcBorders>
            <w:hideMark/>
          </w:tcPr>
          <w:p w14:paraId="62876E32" w14:textId="77777777" w:rsidR="00F55D37" w:rsidRPr="00AD26F5" w:rsidRDefault="00F55D37" w:rsidP="00F55D37">
            <w:r w:rsidRPr="00AD26F5">
              <w:t>Krepšiagalio kaimo kapinės (Krepšiagalio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009B665C" w14:textId="77777777" w:rsidR="00F55D37" w:rsidRPr="00AD26F5" w:rsidRDefault="00F55D37" w:rsidP="00F55D37">
            <w:pPr>
              <w:rPr>
                <w:sz w:val="22"/>
              </w:rPr>
            </w:pPr>
            <w:r w:rsidRPr="00AD26F5">
              <w:rPr>
                <w:sz w:val="22"/>
              </w:rPr>
              <w:t>Neveikiančios</w:t>
            </w:r>
          </w:p>
          <w:p w14:paraId="64B28401" w14:textId="77777777" w:rsidR="00F55D37" w:rsidRPr="00AD26F5" w:rsidRDefault="00F55D37" w:rsidP="00F55D37">
            <w:pPr>
              <w:rPr>
                <w:sz w:val="22"/>
              </w:rPr>
            </w:pPr>
            <w:r w:rsidRPr="00AD26F5">
              <w:rPr>
                <w:sz w:val="22"/>
              </w:rPr>
              <w:t xml:space="preserve">Anykščių r. sav. tarybos 2013 m. gegužės 30 d. sprendimas </w:t>
            </w:r>
            <w:bookmarkStart w:id="30" w:name="n_29"/>
            <w:r w:rsidRPr="005F63A6">
              <w:rPr>
                <w:sz w:val="22"/>
              </w:rPr>
              <w:t>Nr.1-TS-185</w:t>
            </w:r>
            <w:bookmarkEnd w:id="30"/>
          </w:p>
        </w:tc>
        <w:tc>
          <w:tcPr>
            <w:tcW w:w="1024" w:type="dxa"/>
            <w:tcBorders>
              <w:top w:val="single" w:sz="4" w:space="0" w:color="auto"/>
              <w:left w:val="single" w:sz="4" w:space="0" w:color="auto"/>
              <w:bottom w:val="single" w:sz="4" w:space="0" w:color="auto"/>
              <w:right w:val="single" w:sz="4" w:space="0" w:color="auto"/>
            </w:tcBorders>
            <w:hideMark/>
          </w:tcPr>
          <w:p w14:paraId="2F7EF721" w14:textId="77777777" w:rsidR="00F55D37" w:rsidRPr="00AD26F5" w:rsidRDefault="00F55D37" w:rsidP="00F55D37">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34DB66FC" w14:textId="77777777" w:rsidR="00F55D37" w:rsidRPr="00AD26F5" w:rsidRDefault="00F55D37" w:rsidP="00F55D3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00A9BA6" w14:textId="77777777" w:rsidR="00F55D37" w:rsidRPr="00AD26F5" w:rsidRDefault="00F55D37" w:rsidP="00F55D37">
            <w:pPr>
              <w:jc w:val="center"/>
            </w:pPr>
            <w:r w:rsidRPr="00AD26F5">
              <w:t xml:space="preserve"> </w:t>
            </w:r>
            <w:r w:rsidRPr="00AD26F5">
              <w:rPr>
                <w:sz w:val="22"/>
              </w:rPr>
              <w:t xml:space="preserve">unikalus kodas </w:t>
            </w:r>
            <w:r w:rsidRPr="00AD26F5">
              <w:t>12361</w:t>
            </w:r>
          </w:p>
        </w:tc>
        <w:tc>
          <w:tcPr>
            <w:tcW w:w="3973" w:type="dxa"/>
            <w:tcBorders>
              <w:top w:val="single" w:sz="4" w:space="0" w:color="auto"/>
              <w:left w:val="single" w:sz="4" w:space="0" w:color="auto"/>
              <w:bottom w:val="single" w:sz="4" w:space="0" w:color="auto"/>
              <w:right w:val="single" w:sz="4" w:space="0" w:color="auto"/>
            </w:tcBorders>
            <w:hideMark/>
          </w:tcPr>
          <w:p w14:paraId="120221CC" w14:textId="77777777" w:rsidR="00F55D37" w:rsidRPr="0083216E" w:rsidRDefault="00F55D37" w:rsidP="00F55D37">
            <w:pPr>
              <w:rPr>
                <w:sz w:val="22"/>
              </w:rPr>
            </w:pPr>
            <w:r w:rsidRPr="0083216E">
              <w:rPr>
                <w:sz w:val="22"/>
              </w:rPr>
              <w:t xml:space="preserve">Anykščių r. sav. </w:t>
            </w:r>
          </w:p>
          <w:p w14:paraId="76D75790" w14:textId="77777777" w:rsidR="00F55D37" w:rsidRPr="0083216E" w:rsidRDefault="00F55D37" w:rsidP="00F55D37">
            <w:pPr>
              <w:rPr>
                <w:sz w:val="22"/>
              </w:rPr>
            </w:pPr>
            <w:r w:rsidRPr="0083216E">
              <w:rPr>
                <w:sz w:val="22"/>
              </w:rPr>
              <w:t xml:space="preserve">Andrioniškio seniūnija </w:t>
            </w:r>
          </w:p>
          <w:p w14:paraId="3E4721F4" w14:textId="77777777" w:rsidR="00F55D37" w:rsidRPr="0083216E" w:rsidRDefault="00F55D37" w:rsidP="00F55D37">
            <w:pPr>
              <w:rPr>
                <w:sz w:val="22"/>
              </w:rPr>
            </w:pPr>
            <w:r w:rsidRPr="0083216E">
              <w:rPr>
                <w:sz w:val="22"/>
              </w:rPr>
              <w:t>Anykščių g. 50</w:t>
            </w:r>
          </w:p>
          <w:p w14:paraId="49EE642F" w14:textId="77777777" w:rsidR="00F55D37" w:rsidRPr="0083216E" w:rsidRDefault="00F55D37" w:rsidP="00F55D37">
            <w:pPr>
              <w:rPr>
                <w:sz w:val="22"/>
              </w:rPr>
            </w:pPr>
            <w:r w:rsidRPr="0083216E">
              <w:rPr>
                <w:sz w:val="22"/>
              </w:rPr>
              <w:t xml:space="preserve">29332 Andrioniškis </w:t>
            </w:r>
          </w:p>
          <w:p w14:paraId="5986310B" w14:textId="77777777" w:rsidR="00F55D37" w:rsidRPr="0083216E" w:rsidRDefault="00F55D37" w:rsidP="00F55D37">
            <w:pPr>
              <w:rPr>
                <w:sz w:val="22"/>
              </w:rPr>
            </w:pPr>
            <w:r w:rsidRPr="0083216E">
              <w:rPr>
                <w:sz w:val="22"/>
              </w:rPr>
              <w:t xml:space="preserve">Anykščių r. </w:t>
            </w:r>
          </w:p>
          <w:p w14:paraId="0C146843" w14:textId="77777777" w:rsidR="00F55D37" w:rsidRPr="0083216E" w:rsidRDefault="00F55D37" w:rsidP="00F55D37">
            <w:pPr>
              <w:rPr>
                <w:sz w:val="22"/>
              </w:rPr>
            </w:pPr>
            <w:r w:rsidRPr="0083216E">
              <w:rPr>
                <w:sz w:val="22"/>
              </w:rPr>
              <w:t>Seniūnas Rolandas Lančickas</w:t>
            </w:r>
          </w:p>
          <w:p w14:paraId="05F09016" w14:textId="20CA32B9" w:rsidR="00F55D37" w:rsidRPr="0083216E" w:rsidRDefault="00F55D37" w:rsidP="00F55D37">
            <w:pPr>
              <w:rPr>
                <w:sz w:val="22"/>
              </w:rPr>
            </w:pPr>
            <w:r w:rsidRPr="0083216E">
              <w:rPr>
                <w:sz w:val="22"/>
              </w:rPr>
              <w:t>tel. (</w:t>
            </w:r>
            <w:r w:rsidR="00F64628" w:rsidRPr="0083216E">
              <w:rPr>
                <w:sz w:val="22"/>
              </w:rPr>
              <w:t>0</w:t>
            </w:r>
            <w:r w:rsidRPr="0083216E">
              <w:rPr>
                <w:sz w:val="22"/>
              </w:rPr>
              <w:t xml:space="preserve"> 381) 43 942</w:t>
            </w:r>
          </w:p>
        </w:tc>
      </w:tr>
      <w:tr w:rsidR="00F64628" w:rsidRPr="00AD26F5" w14:paraId="303F584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0D98417" w14:textId="77777777" w:rsidR="00F64628" w:rsidRDefault="00F64628" w:rsidP="00F64628">
            <w:pPr>
              <w:jc w:val="center"/>
              <w:rPr>
                <w:sz w:val="22"/>
                <w:szCs w:val="22"/>
              </w:rPr>
            </w:pPr>
            <w:r w:rsidRPr="005D2042">
              <w:rPr>
                <w:strike/>
                <w:sz w:val="22"/>
                <w:szCs w:val="22"/>
              </w:rPr>
              <w:t>33.</w:t>
            </w:r>
          </w:p>
          <w:p w14:paraId="021695FF" w14:textId="63AD4FC7" w:rsidR="00F64628" w:rsidRPr="00F64628" w:rsidRDefault="00F64628" w:rsidP="00F64628">
            <w:pPr>
              <w:jc w:val="center"/>
              <w:rPr>
                <w:strike/>
                <w:sz w:val="22"/>
              </w:rPr>
            </w:pPr>
            <w:r w:rsidRPr="005D2042">
              <w:rPr>
                <w:b/>
                <w:bCs/>
                <w:sz w:val="22"/>
                <w:szCs w:val="22"/>
              </w:rPr>
              <w:t>34.</w:t>
            </w:r>
          </w:p>
        </w:tc>
        <w:tc>
          <w:tcPr>
            <w:tcW w:w="2346" w:type="dxa"/>
            <w:tcBorders>
              <w:top w:val="single" w:sz="4" w:space="0" w:color="auto"/>
              <w:left w:val="single" w:sz="4" w:space="0" w:color="auto"/>
              <w:bottom w:val="single" w:sz="4" w:space="0" w:color="auto"/>
              <w:right w:val="single" w:sz="4" w:space="0" w:color="auto"/>
            </w:tcBorders>
            <w:hideMark/>
          </w:tcPr>
          <w:p w14:paraId="37850C9D" w14:textId="77777777" w:rsidR="00F64628" w:rsidRPr="00AD26F5" w:rsidRDefault="00F64628" w:rsidP="00F64628">
            <w:r w:rsidRPr="00AD26F5">
              <w:t>Sabaliūnų kaimo kapinės (Sabaliūnų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0641A6A0" w14:textId="77777777" w:rsidR="00F64628" w:rsidRPr="00AD26F5" w:rsidRDefault="00F64628" w:rsidP="00F64628">
            <w:pPr>
              <w:rPr>
                <w:sz w:val="22"/>
              </w:rPr>
            </w:pPr>
            <w:r w:rsidRPr="00AD26F5">
              <w:rPr>
                <w:sz w:val="22"/>
              </w:rPr>
              <w:t>Neveikiančios</w:t>
            </w:r>
          </w:p>
          <w:p w14:paraId="1FA20C76" w14:textId="77777777" w:rsidR="00F64628" w:rsidRPr="00AD26F5" w:rsidRDefault="00F64628" w:rsidP="00F64628">
            <w:pPr>
              <w:rPr>
                <w:sz w:val="22"/>
              </w:rPr>
            </w:pPr>
            <w:r w:rsidRPr="00AD26F5">
              <w:rPr>
                <w:sz w:val="22"/>
              </w:rPr>
              <w:t xml:space="preserve">Anykščių r. sav. tarybos 2013 m. gegužės 30 d. sprendimas </w:t>
            </w:r>
            <w:bookmarkStart w:id="31" w:name="n_30"/>
            <w:r w:rsidRPr="005F63A6">
              <w:rPr>
                <w:sz w:val="22"/>
              </w:rPr>
              <w:t>Nr.1-TS-185</w:t>
            </w:r>
            <w:bookmarkEnd w:id="31"/>
          </w:p>
        </w:tc>
        <w:tc>
          <w:tcPr>
            <w:tcW w:w="1024" w:type="dxa"/>
            <w:tcBorders>
              <w:top w:val="single" w:sz="4" w:space="0" w:color="auto"/>
              <w:left w:val="single" w:sz="4" w:space="0" w:color="auto"/>
              <w:bottom w:val="single" w:sz="4" w:space="0" w:color="auto"/>
              <w:right w:val="single" w:sz="4" w:space="0" w:color="auto"/>
            </w:tcBorders>
            <w:hideMark/>
          </w:tcPr>
          <w:p w14:paraId="26C4D785" w14:textId="77777777" w:rsidR="00F64628" w:rsidRPr="00AD26F5" w:rsidRDefault="00F64628" w:rsidP="00F64628">
            <w:pPr>
              <w:jc w:val="center"/>
            </w:pPr>
            <w:r w:rsidRPr="00AD26F5">
              <w:t>0,69</w:t>
            </w:r>
          </w:p>
        </w:tc>
        <w:tc>
          <w:tcPr>
            <w:tcW w:w="2520" w:type="dxa"/>
            <w:tcBorders>
              <w:top w:val="single" w:sz="4" w:space="0" w:color="auto"/>
              <w:left w:val="single" w:sz="4" w:space="0" w:color="auto"/>
              <w:bottom w:val="single" w:sz="4" w:space="0" w:color="auto"/>
              <w:right w:val="single" w:sz="4" w:space="0" w:color="auto"/>
            </w:tcBorders>
            <w:hideMark/>
          </w:tcPr>
          <w:p w14:paraId="688CDC2F" w14:textId="77777777" w:rsidR="00F64628" w:rsidRPr="00AD26F5" w:rsidRDefault="00F64628" w:rsidP="00F64628">
            <w:pPr>
              <w:jc w:val="center"/>
              <w:rPr>
                <w:sz w:val="22"/>
              </w:rPr>
            </w:pPr>
            <w:r w:rsidRPr="00AD26F5">
              <w:rPr>
                <w:sz w:val="22"/>
              </w:rPr>
              <w:t xml:space="preserve">Žemės sklypo unikalus </w:t>
            </w:r>
          </w:p>
          <w:p w14:paraId="7EE7F33A" w14:textId="77777777" w:rsidR="00F64628" w:rsidRPr="00AD26F5" w:rsidRDefault="00F64628" w:rsidP="00F64628">
            <w:pPr>
              <w:jc w:val="center"/>
              <w:rPr>
                <w:sz w:val="22"/>
              </w:rPr>
            </w:pPr>
            <w:r w:rsidRPr="00AD26F5">
              <w:rPr>
                <w:sz w:val="22"/>
              </w:rPr>
              <w:t>Nr. 4400-5657-3643,</w:t>
            </w:r>
          </w:p>
          <w:p w14:paraId="236AF773" w14:textId="77777777" w:rsidR="00F64628" w:rsidRPr="00AD26F5" w:rsidRDefault="00F64628" w:rsidP="00F64628">
            <w:pPr>
              <w:jc w:val="center"/>
              <w:rPr>
                <w:sz w:val="22"/>
              </w:rPr>
            </w:pPr>
            <w:r w:rsidRPr="00AD26F5">
              <w:rPr>
                <w:sz w:val="22"/>
              </w:rPr>
              <w:t>2021-06-10 įregistruotas</w:t>
            </w:r>
          </w:p>
        </w:tc>
        <w:tc>
          <w:tcPr>
            <w:tcW w:w="1701" w:type="dxa"/>
            <w:tcBorders>
              <w:top w:val="single" w:sz="4" w:space="0" w:color="auto"/>
              <w:left w:val="single" w:sz="4" w:space="0" w:color="auto"/>
              <w:bottom w:val="single" w:sz="4" w:space="0" w:color="auto"/>
              <w:right w:val="single" w:sz="4" w:space="0" w:color="auto"/>
            </w:tcBorders>
            <w:hideMark/>
          </w:tcPr>
          <w:p w14:paraId="59A3C886" w14:textId="77777777" w:rsidR="00F64628" w:rsidRPr="00AD26F5" w:rsidRDefault="00F64628" w:rsidP="00F64628">
            <w:pPr>
              <w:jc w:val="center"/>
            </w:pPr>
            <w:r w:rsidRPr="00AD26F5">
              <w:t xml:space="preserve"> </w:t>
            </w:r>
            <w:r w:rsidRPr="00AD26F5">
              <w:rPr>
                <w:sz w:val="22"/>
              </w:rPr>
              <w:t xml:space="preserve">unikalus kodas </w:t>
            </w:r>
            <w:r w:rsidRPr="00AD26F5">
              <w:t>12363</w:t>
            </w:r>
          </w:p>
        </w:tc>
        <w:tc>
          <w:tcPr>
            <w:tcW w:w="3973" w:type="dxa"/>
            <w:tcBorders>
              <w:top w:val="single" w:sz="4" w:space="0" w:color="auto"/>
              <w:left w:val="single" w:sz="4" w:space="0" w:color="auto"/>
              <w:bottom w:val="single" w:sz="4" w:space="0" w:color="auto"/>
              <w:right w:val="single" w:sz="4" w:space="0" w:color="auto"/>
            </w:tcBorders>
            <w:hideMark/>
          </w:tcPr>
          <w:p w14:paraId="7B509D09" w14:textId="77777777" w:rsidR="00F64628" w:rsidRPr="0083216E" w:rsidRDefault="00F64628" w:rsidP="00F64628">
            <w:pPr>
              <w:rPr>
                <w:sz w:val="22"/>
              </w:rPr>
            </w:pPr>
            <w:r w:rsidRPr="0083216E">
              <w:rPr>
                <w:sz w:val="22"/>
              </w:rPr>
              <w:t xml:space="preserve">Anykščių r. sav. </w:t>
            </w:r>
          </w:p>
          <w:p w14:paraId="5EA552BC" w14:textId="77777777" w:rsidR="00F64628" w:rsidRPr="0083216E" w:rsidRDefault="00F64628" w:rsidP="00F64628">
            <w:pPr>
              <w:rPr>
                <w:sz w:val="22"/>
              </w:rPr>
            </w:pPr>
            <w:r w:rsidRPr="0083216E">
              <w:rPr>
                <w:sz w:val="22"/>
              </w:rPr>
              <w:t xml:space="preserve">Andrioniškio seniūnija </w:t>
            </w:r>
          </w:p>
          <w:p w14:paraId="0763E8DE" w14:textId="77777777" w:rsidR="00F64628" w:rsidRPr="0083216E" w:rsidRDefault="00F64628" w:rsidP="00F64628">
            <w:pPr>
              <w:rPr>
                <w:sz w:val="22"/>
              </w:rPr>
            </w:pPr>
            <w:r w:rsidRPr="0083216E">
              <w:rPr>
                <w:sz w:val="22"/>
              </w:rPr>
              <w:t>Anykščių g. 50</w:t>
            </w:r>
          </w:p>
          <w:p w14:paraId="1EE935B6" w14:textId="77777777" w:rsidR="00F64628" w:rsidRPr="0083216E" w:rsidRDefault="00F64628" w:rsidP="00F64628">
            <w:pPr>
              <w:rPr>
                <w:sz w:val="22"/>
              </w:rPr>
            </w:pPr>
            <w:r w:rsidRPr="0083216E">
              <w:rPr>
                <w:sz w:val="22"/>
              </w:rPr>
              <w:t xml:space="preserve">29332 Andrioniškis </w:t>
            </w:r>
          </w:p>
          <w:p w14:paraId="73BE4F45" w14:textId="77777777" w:rsidR="00F64628" w:rsidRPr="0083216E" w:rsidRDefault="00F64628" w:rsidP="00F64628">
            <w:pPr>
              <w:rPr>
                <w:sz w:val="22"/>
              </w:rPr>
            </w:pPr>
            <w:r w:rsidRPr="0083216E">
              <w:rPr>
                <w:sz w:val="22"/>
              </w:rPr>
              <w:t>Anykščių r.</w:t>
            </w:r>
          </w:p>
          <w:p w14:paraId="66F40732" w14:textId="77777777" w:rsidR="00F64628" w:rsidRPr="0083216E" w:rsidRDefault="00F64628" w:rsidP="00F64628">
            <w:pPr>
              <w:rPr>
                <w:sz w:val="22"/>
              </w:rPr>
            </w:pPr>
            <w:r w:rsidRPr="0083216E">
              <w:rPr>
                <w:sz w:val="22"/>
              </w:rPr>
              <w:t xml:space="preserve">Seniūnas Rolandas Lančickas </w:t>
            </w:r>
          </w:p>
          <w:p w14:paraId="3AC4F031" w14:textId="0E7D7A29" w:rsidR="00F64628" w:rsidRPr="0083216E" w:rsidRDefault="00F64628" w:rsidP="00F64628">
            <w:pPr>
              <w:rPr>
                <w:sz w:val="22"/>
              </w:rPr>
            </w:pPr>
            <w:r w:rsidRPr="0083216E">
              <w:rPr>
                <w:sz w:val="22"/>
              </w:rPr>
              <w:t>tel. (0 381) 43 942</w:t>
            </w:r>
          </w:p>
        </w:tc>
      </w:tr>
      <w:tr w:rsidR="00F64628" w:rsidRPr="00AD26F5" w14:paraId="52BAC48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ADA7504" w14:textId="77777777" w:rsidR="00F64628" w:rsidRDefault="00F64628" w:rsidP="00F64628">
            <w:pPr>
              <w:jc w:val="center"/>
              <w:rPr>
                <w:sz w:val="22"/>
                <w:szCs w:val="22"/>
              </w:rPr>
            </w:pPr>
            <w:r w:rsidRPr="005D2042">
              <w:rPr>
                <w:strike/>
                <w:sz w:val="22"/>
                <w:szCs w:val="22"/>
              </w:rPr>
              <w:t>34.</w:t>
            </w:r>
          </w:p>
          <w:p w14:paraId="092A526B" w14:textId="79C7C742" w:rsidR="00F64628" w:rsidRPr="00AD26F5" w:rsidRDefault="00F64628" w:rsidP="00F64628">
            <w:pPr>
              <w:jc w:val="center"/>
              <w:rPr>
                <w:sz w:val="22"/>
              </w:rPr>
            </w:pPr>
            <w:r w:rsidRPr="005D2042">
              <w:rPr>
                <w:b/>
                <w:bCs/>
                <w:sz w:val="22"/>
                <w:szCs w:val="22"/>
              </w:rPr>
              <w:t>35.</w:t>
            </w:r>
          </w:p>
        </w:tc>
        <w:tc>
          <w:tcPr>
            <w:tcW w:w="2346" w:type="dxa"/>
            <w:tcBorders>
              <w:top w:val="single" w:sz="4" w:space="0" w:color="auto"/>
              <w:left w:val="single" w:sz="4" w:space="0" w:color="auto"/>
              <w:bottom w:val="single" w:sz="4" w:space="0" w:color="auto"/>
              <w:right w:val="single" w:sz="4" w:space="0" w:color="auto"/>
            </w:tcBorders>
            <w:hideMark/>
          </w:tcPr>
          <w:p w14:paraId="37A8964F" w14:textId="77777777" w:rsidR="00F64628" w:rsidRPr="00AD26F5" w:rsidRDefault="00F64628" w:rsidP="00F64628">
            <w:r w:rsidRPr="00AD26F5">
              <w:t>Vokiečių karių kapai (Latavos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599B1A75" w14:textId="77777777" w:rsidR="00F64628" w:rsidRPr="00AD26F5" w:rsidRDefault="00F64628" w:rsidP="00F64628">
            <w:pPr>
              <w:rPr>
                <w:sz w:val="22"/>
              </w:rPr>
            </w:pPr>
            <w:r w:rsidRPr="00AD26F5">
              <w:rPr>
                <w:sz w:val="22"/>
              </w:rPr>
              <w:t>Neveikiančios</w:t>
            </w:r>
          </w:p>
          <w:p w14:paraId="2E52D877" w14:textId="77777777" w:rsidR="00F64628" w:rsidRPr="00AD26F5" w:rsidRDefault="00F64628" w:rsidP="00F64628">
            <w:pPr>
              <w:rPr>
                <w:sz w:val="22"/>
              </w:rPr>
            </w:pPr>
            <w:r w:rsidRPr="00AD26F5">
              <w:rPr>
                <w:sz w:val="22"/>
              </w:rPr>
              <w:t xml:space="preserve">Anykščių r. sav. tarybos 2013 m. gegužės 30 d. sprendimas </w:t>
            </w:r>
            <w:bookmarkStart w:id="32" w:name="n_31"/>
            <w:r w:rsidRPr="005F63A6">
              <w:rPr>
                <w:sz w:val="22"/>
              </w:rPr>
              <w:t>Nr.1-TS-185</w:t>
            </w:r>
            <w:bookmarkEnd w:id="32"/>
          </w:p>
        </w:tc>
        <w:tc>
          <w:tcPr>
            <w:tcW w:w="1024" w:type="dxa"/>
            <w:tcBorders>
              <w:top w:val="single" w:sz="4" w:space="0" w:color="auto"/>
              <w:left w:val="single" w:sz="4" w:space="0" w:color="auto"/>
              <w:bottom w:val="single" w:sz="4" w:space="0" w:color="auto"/>
              <w:right w:val="single" w:sz="4" w:space="0" w:color="auto"/>
            </w:tcBorders>
            <w:hideMark/>
          </w:tcPr>
          <w:p w14:paraId="3B471E87" w14:textId="77777777" w:rsidR="00F64628" w:rsidRPr="00AD26F5" w:rsidRDefault="00F64628" w:rsidP="00F64628">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26AFDF5" w14:textId="77777777" w:rsidR="00F64628" w:rsidRPr="00AD26F5" w:rsidRDefault="00F64628" w:rsidP="00F6462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D9D5C78" w14:textId="77777777" w:rsidR="00F64628" w:rsidRPr="00AD26F5" w:rsidRDefault="00F64628" w:rsidP="00F64628">
            <w:pPr>
              <w:jc w:val="center"/>
            </w:pPr>
            <w:r w:rsidRPr="00AD26F5">
              <w:t xml:space="preserve"> </w:t>
            </w:r>
            <w:r w:rsidRPr="00AD26F5">
              <w:rPr>
                <w:sz w:val="22"/>
              </w:rPr>
              <w:t xml:space="preserve">unikalus kodas </w:t>
            </w:r>
            <w:r w:rsidRPr="00AD26F5">
              <w:t>12364</w:t>
            </w:r>
          </w:p>
        </w:tc>
        <w:tc>
          <w:tcPr>
            <w:tcW w:w="3973" w:type="dxa"/>
            <w:tcBorders>
              <w:top w:val="single" w:sz="4" w:space="0" w:color="auto"/>
              <w:left w:val="single" w:sz="4" w:space="0" w:color="auto"/>
              <w:bottom w:val="single" w:sz="4" w:space="0" w:color="auto"/>
              <w:right w:val="single" w:sz="4" w:space="0" w:color="auto"/>
            </w:tcBorders>
            <w:hideMark/>
          </w:tcPr>
          <w:p w14:paraId="28F157D7" w14:textId="77777777" w:rsidR="00F64628" w:rsidRPr="0083216E" w:rsidRDefault="00F64628" w:rsidP="00F64628">
            <w:pPr>
              <w:rPr>
                <w:sz w:val="22"/>
              </w:rPr>
            </w:pPr>
            <w:r w:rsidRPr="0083216E">
              <w:rPr>
                <w:sz w:val="22"/>
              </w:rPr>
              <w:t xml:space="preserve">Anykščių r. sav. </w:t>
            </w:r>
          </w:p>
          <w:p w14:paraId="4DC38A54" w14:textId="77777777" w:rsidR="00F64628" w:rsidRPr="0083216E" w:rsidRDefault="00F64628" w:rsidP="00F64628">
            <w:pPr>
              <w:rPr>
                <w:sz w:val="22"/>
              </w:rPr>
            </w:pPr>
            <w:r w:rsidRPr="0083216E">
              <w:rPr>
                <w:sz w:val="22"/>
              </w:rPr>
              <w:t xml:space="preserve">Andrioniškio seniūnija </w:t>
            </w:r>
          </w:p>
          <w:p w14:paraId="619E8D55" w14:textId="77777777" w:rsidR="00F64628" w:rsidRPr="0083216E" w:rsidRDefault="00F64628" w:rsidP="00F64628">
            <w:pPr>
              <w:rPr>
                <w:sz w:val="22"/>
              </w:rPr>
            </w:pPr>
            <w:r w:rsidRPr="0083216E">
              <w:rPr>
                <w:sz w:val="22"/>
              </w:rPr>
              <w:t>Anykščių g. 50</w:t>
            </w:r>
          </w:p>
          <w:p w14:paraId="1AA0E766" w14:textId="77777777" w:rsidR="00F64628" w:rsidRPr="0083216E" w:rsidRDefault="00F64628" w:rsidP="00F64628">
            <w:pPr>
              <w:rPr>
                <w:sz w:val="22"/>
              </w:rPr>
            </w:pPr>
            <w:r w:rsidRPr="0083216E">
              <w:rPr>
                <w:sz w:val="22"/>
              </w:rPr>
              <w:t xml:space="preserve">29332 Andrioniškis </w:t>
            </w:r>
          </w:p>
          <w:p w14:paraId="29D9EEA6" w14:textId="77777777" w:rsidR="00F64628" w:rsidRPr="0083216E" w:rsidRDefault="00F64628" w:rsidP="00F64628">
            <w:pPr>
              <w:rPr>
                <w:sz w:val="22"/>
              </w:rPr>
            </w:pPr>
            <w:r w:rsidRPr="0083216E">
              <w:rPr>
                <w:sz w:val="22"/>
              </w:rPr>
              <w:t xml:space="preserve">Anykščių r. </w:t>
            </w:r>
          </w:p>
          <w:p w14:paraId="28A531CB" w14:textId="77777777" w:rsidR="00F64628" w:rsidRPr="0083216E" w:rsidRDefault="00F64628" w:rsidP="00F64628">
            <w:pPr>
              <w:rPr>
                <w:sz w:val="22"/>
              </w:rPr>
            </w:pPr>
            <w:r w:rsidRPr="0083216E">
              <w:rPr>
                <w:sz w:val="22"/>
              </w:rPr>
              <w:t>Seniūnas Rolandas Lančickas</w:t>
            </w:r>
          </w:p>
          <w:p w14:paraId="64740A44" w14:textId="44F3C332" w:rsidR="00F64628" w:rsidRPr="0083216E" w:rsidRDefault="00F64628" w:rsidP="00F64628">
            <w:pPr>
              <w:rPr>
                <w:sz w:val="22"/>
              </w:rPr>
            </w:pPr>
            <w:r w:rsidRPr="0083216E">
              <w:rPr>
                <w:sz w:val="22"/>
              </w:rPr>
              <w:t>tel. (0 381) 43 942</w:t>
            </w:r>
          </w:p>
        </w:tc>
      </w:tr>
      <w:tr w:rsidR="00F64628" w:rsidRPr="00AD26F5" w14:paraId="08880BC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03420A6" w14:textId="77777777" w:rsidR="00F64628" w:rsidRDefault="00F64628" w:rsidP="00F64628">
            <w:pPr>
              <w:jc w:val="center"/>
              <w:rPr>
                <w:sz w:val="22"/>
                <w:szCs w:val="22"/>
              </w:rPr>
            </w:pPr>
            <w:r w:rsidRPr="005D2042">
              <w:rPr>
                <w:strike/>
                <w:sz w:val="22"/>
                <w:szCs w:val="22"/>
              </w:rPr>
              <w:t>35.</w:t>
            </w:r>
          </w:p>
          <w:p w14:paraId="6211F8C8" w14:textId="6AD5228B" w:rsidR="00F64628" w:rsidRPr="00AD26F5" w:rsidRDefault="00F64628" w:rsidP="00F64628">
            <w:pPr>
              <w:jc w:val="center"/>
              <w:rPr>
                <w:sz w:val="22"/>
              </w:rPr>
            </w:pPr>
            <w:r w:rsidRPr="005D2042">
              <w:rPr>
                <w:b/>
                <w:bCs/>
                <w:sz w:val="22"/>
                <w:szCs w:val="22"/>
              </w:rPr>
              <w:t>36.</w:t>
            </w:r>
          </w:p>
        </w:tc>
        <w:tc>
          <w:tcPr>
            <w:tcW w:w="2346" w:type="dxa"/>
            <w:tcBorders>
              <w:top w:val="single" w:sz="4" w:space="0" w:color="auto"/>
              <w:left w:val="single" w:sz="4" w:space="0" w:color="auto"/>
              <w:bottom w:val="single" w:sz="4" w:space="0" w:color="auto"/>
              <w:right w:val="single" w:sz="4" w:space="0" w:color="auto"/>
            </w:tcBorders>
            <w:hideMark/>
          </w:tcPr>
          <w:p w14:paraId="66820205" w14:textId="77777777" w:rsidR="00F64628" w:rsidRPr="00AD26F5" w:rsidRDefault="00F64628" w:rsidP="00F64628">
            <w:r w:rsidRPr="00AD26F5">
              <w:t xml:space="preserve">Sedeikių dvaro kapinės (Sedeikių k., Andrioniškio sen.)  </w:t>
            </w:r>
          </w:p>
        </w:tc>
        <w:tc>
          <w:tcPr>
            <w:tcW w:w="2832" w:type="dxa"/>
            <w:tcBorders>
              <w:top w:val="single" w:sz="4" w:space="0" w:color="auto"/>
              <w:left w:val="single" w:sz="4" w:space="0" w:color="auto"/>
              <w:bottom w:val="single" w:sz="4" w:space="0" w:color="auto"/>
              <w:right w:val="single" w:sz="4" w:space="0" w:color="auto"/>
            </w:tcBorders>
            <w:hideMark/>
          </w:tcPr>
          <w:p w14:paraId="24947334" w14:textId="77777777" w:rsidR="00F64628" w:rsidRPr="00AD26F5" w:rsidRDefault="00F64628" w:rsidP="00F64628">
            <w:pPr>
              <w:rPr>
                <w:sz w:val="22"/>
              </w:rPr>
            </w:pPr>
            <w:r w:rsidRPr="00AD26F5">
              <w:rPr>
                <w:sz w:val="22"/>
              </w:rPr>
              <w:t>Neveikiančios</w:t>
            </w:r>
          </w:p>
          <w:p w14:paraId="6E144F41" w14:textId="77777777" w:rsidR="00F64628" w:rsidRPr="00AD26F5" w:rsidRDefault="00F64628" w:rsidP="00F64628">
            <w:pPr>
              <w:rPr>
                <w:sz w:val="22"/>
              </w:rPr>
            </w:pPr>
            <w:r w:rsidRPr="00AD26F5">
              <w:rPr>
                <w:sz w:val="22"/>
              </w:rPr>
              <w:t xml:space="preserve">Anykščių r. sav. tarybos 2013 m. gegužės 30 d. sprendimas </w:t>
            </w:r>
            <w:bookmarkStart w:id="33" w:name="n_32"/>
            <w:r w:rsidRPr="005F63A6">
              <w:rPr>
                <w:sz w:val="22"/>
              </w:rPr>
              <w:t>Nr.1-TS-185</w:t>
            </w:r>
            <w:bookmarkEnd w:id="33"/>
          </w:p>
        </w:tc>
        <w:tc>
          <w:tcPr>
            <w:tcW w:w="1024" w:type="dxa"/>
            <w:tcBorders>
              <w:top w:val="single" w:sz="4" w:space="0" w:color="auto"/>
              <w:left w:val="single" w:sz="4" w:space="0" w:color="auto"/>
              <w:bottom w:val="single" w:sz="4" w:space="0" w:color="auto"/>
              <w:right w:val="single" w:sz="4" w:space="0" w:color="auto"/>
            </w:tcBorders>
            <w:hideMark/>
          </w:tcPr>
          <w:p w14:paraId="1C3167C0" w14:textId="77777777" w:rsidR="00F64628" w:rsidRPr="00AD26F5" w:rsidRDefault="00F64628" w:rsidP="00F64628">
            <w:pPr>
              <w:jc w:val="center"/>
            </w:pPr>
            <w:r w:rsidRPr="00AD26F5">
              <w:t>0,29</w:t>
            </w:r>
          </w:p>
        </w:tc>
        <w:tc>
          <w:tcPr>
            <w:tcW w:w="2520" w:type="dxa"/>
            <w:tcBorders>
              <w:top w:val="single" w:sz="4" w:space="0" w:color="auto"/>
              <w:left w:val="single" w:sz="4" w:space="0" w:color="auto"/>
              <w:bottom w:val="single" w:sz="4" w:space="0" w:color="auto"/>
              <w:right w:val="single" w:sz="4" w:space="0" w:color="auto"/>
            </w:tcBorders>
          </w:tcPr>
          <w:p w14:paraId="2E660366" w14:textId="77777777" w:rsidR="00F64628" w:rsidRPr="00AD26F5" w:rsidRDefault="00F64628" w:rsidP="00F64628">
            <w:pPr>
              <w:jc w:val="center"/>
              <w:rPr>
                <w:sz w:val="22"/>
              </w:rPr>
            </w:pPr>
            <w:r w:rsidRPr="00AD26F5">
              <w:rPr>
                <w:sz w:val="22"/>
              </w:rPr>
              <w:t xml:space="preserve">Žemės sklypo unikalus </w:t>
            </w:r>
          </w:p>
          <w:p w14:paraId="1A9D20F2" w14:textId="77777777" w:rsidR="00F64628" w:rsidRPr="00AD26F5" w:rsidRDefault="00F64628" w:rsidP="00F64628">
            <w:pPr>
              <w:jc w:val="center"/>
              <w:rPr>
                <w:sz w:val="22"/>
              </w:rPr>
            </w:pPr>
            <w:r w:rsidRPr="00AD26F5">
              <w:rPr>
                <w:sz w:val="22"/>
              </w:rPr>
              <w:t>Nr. 4400-5513-4679,</w:t>
            </w:r>
          </w:p>
          <w:p w14:paraId="1905A2EE" w14:textId="77777777" w:rsidR="00F64628" w:rsidRPr="00AD26F5" w:rsidRDefault="00F64628" w:rsidP="00F64628">
            <w:pPr>
              <w:jc w:val="center"/>
              <w:rPr>
                <w:sz w:val="22"/>
              </w:rPr>
            </w:pPr>
            <w:r w:rsidRPr="00AD26F5">
              <w:rPr>
                <w:sz w:val="22"/>
              </w:rPr>
              <w:t>2020-12-18 įregistruotas</w:t>
            </w:r>
          </w:p>
        </w:tc>
        <w:tc>
          <w:tcPr>
            <w:tcW w:w="1701" w:type="dxa"/>
            <w:tcBorders>
              <w:top w:val="single" w:sz="4" w:space="0" w:color="auto"/>
              <w:left w:val="single" w:sz="4" w:space="0" w:color="auto"/>
              <w:bottom w:val="single" w:sz="4" w:space="0" w:color="auto"/>
              <w:right w:val="single" w:sz="4" w:space="0" w:color="auto"/>
            </w:tcBorders>
            <w:hideMark/>
          </w:tcPr>
          <w:p w14:paraId="08485516" w14:textId="77777777" w:rsidR="00F64628" w:rsidRPr="00AD26F5" w:rsidRDefault="00F64628" w:rsidP="00F64628">
            <w:pPr>
              <w:jc w:val="center"/>
            </w:pPr>
            <w:r w:rsidRPr="00AD26F5">
              <w:t xml:space="preserve"> </w:t>
            </w:r>
            <w:r w:rsidRPr="00AD26F5">
              <w:rPr>
                <w:sz w:val="22"/>
              </w:rPr>
              <w:t xml:space="preserve">unikalus kodas </w:t>
            </w:r>
            <w:r w:rsidRPr="00AD26F5">
              <w:t>12362</w:t>
            </w:r>
          </w:p>
        </w:tc>
        <w:tc>
          <w:tcPr>
            <w:tcW w:w="3973" w:type="dxa"/>
            <w:tcBorders>
              <w:top w:val="single" w:sz="4" w:space="0" w:color="auto"/>
              <w:left w:val="single" w:sz="4" w:space="0" w:color="auto"/>
              <w:bottom w:val="single" w:sz="4" w:space="0" w:color="auto"/>
              <w:right w:val="single" w:sz="4" w:space="0" w:color="auto"/>
            </w:tcBorders>
            <w:hideMark/>
          </w:tcPr>
          <w:p w14:paraId="59F4F18D" w14:textId="77777777" w:rsidR="00F64628" w:rsidRPr="0083216E" w:rsidRDefault="00F64628" w:rsidP="00F64628">
            <w:pPr>
              <w:rPr>
                <w:sz w:val="22"/>
              </w:rPr>
            </w:pPr>
            <w:r w:rsidRPr="0083216E">
              <w:rPr>
                <w:sz w:val="22"/>
              </w:rPr>
              <w:t xml:space="preserve">Anykščių r. sav. </w:t>
            </w:r>
          </w:p>
          <w:p w14:paraId="24E38FC8" w14:textId="77777777" w:rsidR="00F64628" w:rsidRPr="0083216E" w:rsidRDefault="00F64628" w:rsidP="00F64628">
            <w:pPr>
              <w:rPr>
                <w:sz w:val="22"/>
              </w:rPr>
            </w:pPr>
            <w:r w:rsidRPr="0083216E">
              <w:rPr>
                <w:sz w:val="22"/>
              </w:rPr>
              <w:t xml:space="preserve">Andrioniškio seniūnija </w:t>
            </w:r>
          </w:p>
          <w:p w14:paraId="490FB22A" w14:textId="77777777" w:rsidR="00F64628" w:rsidRPr="0083216E" w:rsidRDefault="00F64628" w:rsidP="00F64628">
            <w:pPr>
              <w:rPr>
                <w:sz w:val="22"/>
              </w:rPr>
            </w:pPr>
            <w:r w:rsidRPr="0083216E">
              <w:rPr>
                <w:sz w:val="22"/>
              </w:rPr>
              <w:t>Anykščių g. 50</w:t>
            </w:r>
          </w:p>
          <w:p w14:paraId="7A32CC2C" w14:textId="77777777" w:rsidR="00F64628" w:rsidRPr="0083216E" w:rsidRDefault="00F64628" w:rsidP="00F64628">
            <w:pPr>
              <w:rPr>
                <w:sz w:val="22"/>
              </w:rPr>
            </w:pPr>
            <w:r w:rsidRPr="0083216E">
              <w:rPr>
                <w:sz w:val="22"/>
              </w:rPr>
              <w:t xml:space="preserve">29332 Andrioniškis </w:t>
            </w:r>
          </w:p>
          <w:p w14:paraId="09CFA8CD" w14:textId="77777777" w:rsidR="00F64628" w:rsidRPr="0083216E" w:rsidRDefault="00F64628" w:rsidP="00F64628">
            <w:pPr>
              <w:rPr>
                <w:sz w:val="22"/>
              </w:rPr>
            </w:pPr>
            <w:r w:rsidRPr="0083216E">
              <w:rPr>
                <w:sz w:val="22"/>
              </w:rPr>
              <w:t xml:space="preserve">Anykščių r. </w:t>
            </w:r>
          </w:p>
          <w:p w14:paraId="7E8B7AD7" w14:textId="77777777" w:rsidR="00F64628" w:rsidRPr="0083216E" w:rsidRDefault="00F64628" w:rsidP="00F64628">
            <w:pPr>
              <w:rPr>
                <w:sz w:val="22"/>
              </w:rPr>
            </w:pPr>
            <w:r w:rsidRPr="0083216E">
              <w:rPr>
                <w:sz w:val="22"/>
              </w:rPr>
              <w:t>Seniūnas Rolandas Lančickas</w:t>
            </w:r>
          </w:p>
          <w:p w14:paraId="47F4770D" w14:textId="0C9A1986" w:rsidR="00F64628" w:rsidRPr="0083216E" w:rsidRDefault="00F64628" w:rsidP="00F64628">
            <w:pPr>
              <w:rPr>
                <w:sz w:val="22"/>
              </w:rPr>
            </w:pPr>
            <w:r w:rsidRPr="0083216E">
              <w:rPr>
                <w:sz w:val="22"/>
              </w:rPr>
              <w:t>tel. (0 381) 43 942</w:t>
            </w:r>
          </w:p>
        </w:tc>
      </w:tr>
      <w:tr w:rsidR="00F64628" w:rsidRPr="00AD26F5" w14:paraId="12A7F02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D9B2F14" w14:textId="77777777" w:rsidR="00F64628" w:rsidRDefault="00F64628" w:rsidP="00F64628">
            <w:pPr>
              <w:jc w:val="center"/>
              <w:rPr>
                <w:strike/>
                <w:sz w:val="22"/>
                <w:szCs w:val="22"/>
              </w:rPr>
            </w:pPr>
            <w:r w:rsidRPr="005D2042">
              <w:rPr>
                <w:strike/>
                <w:sz w:val="22"/>
                <w:szCs w:val="22"/>
              </w:rPr>
              <w:t>36.</w:t>
            </w:r>
          </w:p>
          <w:p w14:paraId="6637E9BD" w14:textId="1569C871" w:rsidR="00F64628" w:rsidRPr="00AD26F5" w:rsidRDefault="00F64628" w:rsidP="00F64628">
            <w:pPr>
              <w:jc w:val="center"/>
              <w:rPr>
                <w:sz w:val="22"/>
              </w:rPr>
            </w:pPr>
            <w:r w:rsidRPr="005D2042">
              <w:rPr>
                <w:b/>
                <w:bCs/>
                <w:sz w:val="22"/>
                <w:szCs w:val="22"/>
              </w:rPr>
              <w:t>37.</w:t>
            </w:r>
          </w:p>
        </w:tc>
        <w:tc>
          <w:tcPr>
            <w:tcW w:w="2346" w:type="dxa"/>
            <w:tcBorders>
              <w:top w:val="single" w:sz="4" w:space="0" w:color="auto"/>
              <w:left w:val="single" w:sz="4" w:space="0" w:color="auto"/>
              <w:bottom w:val="single" w:sz="4" w:space="0" w:color="auto"/>
              <w:right w:val="single" w:sz="4" w:space="0" w:color="auto"/>
            </w:tcBorders>
            <w:hideMark/>
          </w:tcPr>
          <w:p w14:paraId="0A0EF6D1" w14:textId="77777777" w:rsidR="00F64628" w:rsidRPr="00AD26F5" w:rsidRDefault="00F64628" w:rsidP="00F64628">
            <w:r w:rsidRPr="00AD26F5">
              <w:t>Sedeikių kaimo kapinės (Sedeikių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7B1F6CC4" w14:textId="77777777" w:rsidR="00F64628" w:rsidRPr="00AD26F5" w:rsidRDefault="00F64628" w:rsidP="00F64628">
            <w:pPr>
              <w:rPr>
                <w:sz w:val="22"/>
              </w:rPr>
            </w:pPr>
            <w:r w:rsidRPr="00AD26F5">
              <w:rPr>
                <w:sz w:val="22"/>
              </w:rPr>
              <w:t>Neveikiančios</w:t>
            </w:r>
          </w:p>
          <w:p w14:paraId="7F9C87EC" w14:textId="77777777" w:rsidR="00F64628" w:rsidRPr="00AD26F5" w:rsidRDefault="00F64628" w:rsidP="00F64628">
            <w:pPr>
              <w:rPr>
                <w:sz w:val="22"/>
              </w:rPr>
            </w:pPr>
            <w:r w:rsidRPr="00AD26F5">
              <w:rPr>
                <w:sz w:val="22"/>
              </w:rPr>
              <w:t xml:space="preserve">Anykščių r. sav. tarybos 2013 m. gegužės 30 d. sprendimas </w:t>
            </w:r>
            <w:bookmarkStart w:id="34" w:name="n_33"/>
            <w:r w:rsidRPr="005F63A6">
              <w:rPr>
                <w:sz w:val="22"/>
              </w:rPr>
              <w:t>Nr.1-TS-185</w:t>
            </w:r>
            <w:bookmarkEnd w:id="34"/>
          </w:p>
        </w:tc>
        <w:tc>
          <w:tcPr>
            <w:tcW w:w="1024" w:type="dxa"/>
            <w:tcBorders>
              <w:top w:val="single" w:sz="4" w:space="0" w:color="auto"/>
              <w:left w:val="single" w:sz="4" w:space="0" w:color="auto"/>
              <w:bottom w:val="single" w:sz="4" w:space="0" w:color="auto"/>
              <w:right w:val="single" w:sz="4" w:space="0" w:color="auto"/>
            </w:tcBorders>
            <w:hideMark/>
          </w:tcPr>
          <w:p w14:paraId="33175827" w14:textId="77777777" w:rsidR="00F64628" w:rsidRPr="00AD26F5" w:rsidRDefault="00F64628" w:rsidP="00F64628">
            <w:pPr>
              <w:jc w:val="center"/>
            </w:pPr>
            <w:r w:rsidRPr="00AD26F5">
              <w:t>0,53</w:t>
            </w:r>
          </w:p>
        </w:tc>
        <w:tc>
          <w:tcPr>
            <w:tcW w:w="2520" w:type="dxa"/>
            <w:tcBorders>
              <w:top w:val="single" w:sz="4" w:space="0" w:color="auto"/>
              <w:left w:val="single" w:sz="4" w:space="0" w:color="auto"/>
              <w:bottom w:val="single" w:sz="4" w:space="0" w:color="auto"/>
              <w:right w:val="single" w:sz="4" w:space="0" w:color="auto"/>
            </w:tcBorders>
            <w:hideMark/>
          </w:tcPr>
          <w:p w14:paraId="219DADE8" w14:textId="77777777" w:rsidR="00F64628" w:rsidRPr="00AD26F5" w:rsidRDefault="00F64628" w:rsidP="00F64628">
            <w:pPr>
              <w:jc w:val="center"/>
              <w:rPr>
                <w:sz w:val="22"/>
              </w:rPr>
            </w:pPr>
            <w:r w:rsidRPr="00AD26F5">
              <w:rPr>
                <w:sz w:val="22"/>
              </w:rPr>
              <w:t xml:space="preserve">Žemės sklypo unikalus </w:t>
            </w:r>
          </w:p>
          <w:p w14:paraId="392559AD" w14:textId="77777777" w:rsidR="00F64628" w:rsidRPr="00AD26F5" w:rsidRDefault="00F64628" w:rsidP="00F64628">
            <w:pPr>
              <w:jc w:val="center"/>
              <w:rPr>
                <w:sz w:val="22"/>
              </w:rPr>
            </w:pPr>
            <w:r w:rsidRPr="00AD26F5">
              <w:rPr>
                <w:sz w:val="22"/>
              </w:rPr>
              <w:t>Nr. 4400-5541-2556,</w:t>
            </w:r>
          </w:p>
          <w:p w14:paraId="68EE04C2" w14:textId="77777777" w:rsidR="00F64628" w:rsidRPr="00AD26F5" w:rsidRDefault="00F64628" w:rsidP="00F64628">
            <w:pPr>
              <w:jc w:val="center"/>
              <w:rPr>
                <w:sz w:val="22"/>
              </w:rPr>
            </w:pPr>
            <w:r w:rsidRPr="00AD26F5">
              <w:rPr>
                <w:sz w:val="22"/>
              </w:rPr>
              <w:t>2021-06-10 įregistruotas</w:t>
            </w:r>
          </w:p>
        </w:tc>
        <w:tc>
          <w:tcPr>
            <w:tcW w:w="1701" w:type="dxa"/>
            <w:tcBorders>
              <w:top w:val="single" w:sz="4" w:space="0" w:color="auto"/>
              <w:left w:val="single" w:sz="4" w:space="0" w:color="auto"/>
              <w:bottom w:val="single" w:sz="4" w:space="0" w:color="auto"/>
              <w:right w:val="single" w:sz="4" w:space="0" w:color="auto"/>
            </w:tcBorders>
            <w:hideMark/>
          </w:tcPr>
          <w:p w14:paraId="0E396830" w14:textId="77777777" w:rsidR="00F64628" w:rsidRPr="00AD26F5" w:rsidRDefault="00F64628" w:rsidP="00F64628">
            <w:pPr>
              <w:jc w:val="center"/>
            </w:pPr>
            <w:r w:rsidRPr="00AD26F5">
              <w:rPr>
                <w:sz w:val="22"/>
              </w:rPr>
              <w:t>unikalus kodas</w:t>
            </w:r>
            <w:r w:rsidRPr="00AD26F5">
              <w:t xml:space="preserve"> 11683</w:t>
            </w:r>
          </w:p>
        </w:tc>
        <w:tc>
          <w:tcPr>
            <w:tcW w:w="3973" w:type="dxa"/>
            <w:tcBorders>
              <w:top w:val="single" w:sz="4" w:space="0" w:color="auto"/>
              <w:left w:val="single" w:sz="4" w:space="0" w:color="auto"/>
              <w:bottom w:val="single" w:sz="4" w:space="0" w:color="auto"/>
              <w:right w:val="single" w:sz="4" w:space="0" w:color="auto"/>
            </w:tcBorders>
            <w:hideMark/>
          </w:tcPr>
          <w:p w14:paraId="4B5EA785" w14:textId="77777777" w:rsidR="00F64628" w:rsidRPr="0083216E" w:rsidRDefault="00F64628" w:rsidP="00F64628">
            <w:pPr>
              <w:rPr>
                <w:sz w:val="22"/>
              </w:rPr>
            </w:pPr>
            <w:r w:rsidRPr="0083216E">
              <w:rPr>
                <w:sz w:val="22"/>
              </w:rPr>
              <w:t xml:space="preserve">Anykščių r. sav. </w:t>
            </w:r>
          </w:p>
          <w:p w14:paraId="094D67FF" w14:textId="77777777" w:rsidR="00F64628" w:rsidRPr="0083216E" w:rsidRDefault="00F64628" w:rsidP="00F64628">
            <w:pPr>
              <w:rPr>
                <w:sz w:val="22"/>
              </w:rPr>
            </w:pPr>
            <w:r w:rsidRPr="0083216E">
              <w:rPr>
                <w:sz w:val="22"/>
              </w:rPr>
              <w:t xml:space="preserve">Andrioniškio seniūnija </w:t>
            </w:r>
          </w:p>
          <w:p w14:paraId="799B4A78" w14:textId="77777777" w:rsidR="00F64628" w:rsidRPr="0083216E" w:rsidRDefault="00F64628" w:rsidP="00F64628">
            <w:pPr>
              <w:rPr>
                <w:sz w:val="22"/>
              </w:rPr>
            </w:pPr>
            <w:r w:rsidRPr="0083216E">
              <w:rPr>
                <w:sz w:val="22"/>
              </w:rPr>
              <w:t>Anykščių g. 50</w:t>
            </w:r>
          </w:p>
          <w:p w14:paraId="5584DD92" w14:textId="77777777" w:rsidR="00F64628" w:rsidRPr="0083216E" w:rsidRDefault="00F64628" w:rsidP="00F64628">
            <w:pPr>
              <w:rPr>
                <w:sz w:val="22"/>
              </w:rPr>
            </w:pPr>
            <w:r w:rsidRPr="0083216E">
              <w:rPr>
                <w:sz w:val="22"/>
              </w:rPr>
              <w:t>29332 Andrioniškis</w:t>
            </w:r>
          </w:p>
          <w:p w14:paraId="65350D2B" w14:textId="77777777" w:rsidR="00F64628" w:rsidRPr="0083216E" w:rsidRDefault="00F64628" w:rsidP="00F64628">
            <w:pPr>
              <w:rPr>
                <w:sz w:val="22"/>
              </w:rPr>
            </w:pPr>
            <w:r w:rsidRPr="0083216E">
              <w:rPr>
                <w:sz w:val="22"/>
              </w:rPr>
              <w:t xml:space="preserve">Anykščių r. </w:t>
            </w:r>
          </w:p>
          <w:p w14:paraId="3F471060" w14:textId="77777777" w:rsidR="00F64628" w:rsidRPr="0083216E" w:rsidRDefault="00F64628" w:rsidP="00F64628">
            <w:pPr>
              <w:rPr>
                <w:sz w:val="22"/>
              </w:rPr>
            </w:pPr>
            <w:r w:rsidRPr="0083216E">
              <w:rPr>
                <w:sz w:val="22"/>
              </w:rPr>
              <w:t>Seniūnas Rolandas Lančickas</w:t>
            </w:r>
          </w:p>
          <w:p w14:paraId="244BFFFA" w14:textId="243AD7E9" w:rsidR="00F64628" w:rsidRPr="0083216E" w:rsidRDefault="00F64628" w:rsidP="00F64628">
            <w:pPr>
              <w:rPr>
                <w:sz w:val="22"/>
              </w:rPr>
            </w:pPr>
            <w:r w:rsidRPr="0083216E">
              <w:rPr>
                <w:sz w:val="22"/>
              </w:rPr>
              <w:lastRenderedPageBreak/>
              <w:t>tel. (0 381) 43 942</w:t>
            </w:r>
          </w:p>
        </w:tc>
      </w:tr>
      <w:tr w:rsidR="00F64628" w:rsidRPr="00AD26F5" w14:paraId="1B2054CB" w14:textId="77777777" w:rsidTr="005C714B">
        <w:trPr>
          <w:trHeight w:val="1523"/>
        </w:trPr>
        <w:tc>
          <w:tcPr>
            <w:tcW w:w="625" w:type="dxa"/>
            <w:tcBorders>
              <w:top w:val="single" w:sz="4" w:space="0" w:color="auto"/>
              <w:left w:val="single" w:sz="4" w:space="0" w:color="auto"/>
              <w:bottom w:val="single" w:sz="4" w:space="0" w:color="auto"/>
              <w:right w:val="single" w:sz="4" w:space="0" w:color="auto"/>
            </w:tcBorders>
          </w:tcPr>
          <w:p w14:paraId="38516EE9" w14:textId="77777777" w:rsidR="00F64628" w:rsidRDefault="00F64628" w:rsidP="00F64628">
            <w:pPr>
              <w:jc w:val="center"/>
              <w:rPr>
                <w:strike/>
                <w:sz w:val="22"/>
                <w:szCs w:val="22"/>
              </w:rPr>
            </w:pPr>
            <w:r w:rsidRPr="005D2042">
              <w:rPr>
                <w:strike/>
                <w:sz w:val="22"/>
                <w:szCs w:val="22"/>
              </w:rPr>
              <w:lastRenderedPageBreak/>
              <w:t>37.</w:t>
            </w:r>
          </w:p>
          <w:p w14:paraId="4FB45225" w14:textId="2718B431" w:rsidR="00F64628" w:rsidRPr="00AD26F5" w:rsidRDefault="00F64628" w:rsidP="00F64628">
            <w:pPr>
              <w:jc w:val="center"/>
              <w:rPr>
                <w:sz w:val="22"/>
              </w:rPr>
            </w:pPr>
            <w:r w:rsidRPr="005D2042">
              <w:rPr>
                <w:b/>
                <w:bCs/>
                <w:sz w:val="22"/>
                <w:szCs w:val="22"/>
              </w:rPr>
              <w:t>38</w:t>
            </w:r>
          </w:p>
        </w:tc>
        <w:tc>
          <w:tcPr>
            <w:tcW w:w="2346" w:type="dxa"/>
            <w:tcBorders>
              <w:top w:val="single" w:sz="4" w:space="0" w:color="auto"/>
              <w:left w:val="single" w:sz="4" w:space="0" w:color="auto"/>
              <w:bottom w:val="single" w:sz="4" w:space="0" w:color="auto"/>
              <w:right w:val="single" w:sz="4" w:space="0" w:color="auto"/>
            </w:tcBorders>
            <w:hideMark/>
          </w:tcPr>
          <w:p w14:paraId="53C030B4" w14:textId="77777777" w:rsidR="00F64628" w:rsidRPr="00AD26F5" w:rsidRDefault="00F64628" w:rsidP="00F64628">
            <w:r w:rsidRPr="00AD26F5">
              <w:t>Mikierių kaimo kapinės (Mikierių k., Andrioniškio sen.)</w:t>
            </w:r>
          </w:p>
        </w:tc>
        <w:tc>
          <w:tcPr>
            <w:tcW w:w="2832" w:type="dxa"/>
            <w:tcBorders>
              <w:top w:val="single" w:sz="4" w:space="0" w:color="auto"/>
              <w:left w:val="single" w:sz="4" w:space="0" w:color="auto"/>
              <w:bottom w:val="single" w:sz="4" w:space="0" w:color="auto"/>
              <w:right w:val="single" w:sz="4" w:space="0" w:color="auto"/>
            </w:tcBorders>
            <w:hideMark/>
          </w:tcPr>
          <w:p w14:paraId="0F194C60" w14:textId="77777777" w:rsidR="00F64628" w:rsidRPr="00AD26F5" w:rsidRDefault="00F64628" w:rsidP="00F64628">
            <w:pPr>
              <w:rPr>
                <w:sz w:val="22"/>
              </w:rPr>
            </w:pPr>
            <w:r w:rsidRPr="00AD26F5">
              <w:rPr>
                <w:sz w:val="22"/>
              </w:rPr>
              <w:t>Neveikiančios</w:t>
            </w:r>
          </w:p>
          <w:p w14:paraId="5893B054" w14:textId="77777777" w:rsidR="00F64628" w:rsidRPr="00AD26F5" w:rsidRDefault="00F64628" w:rsidP="00F64628">
            <w:pPr>
              <w:rPr>
                <w:sz w:val="22"/>
              </w:rPr>
            </w:pPr>
            <w:r w:rsidRPr="00AD26F5">
              <w:rPr>
                <w:sz w:val="22"/>
              </w:rPr>
              <w:t xml:space="preserve">Anykščių r. sav. tarybos 2013 m. gegužės 30 d. sprendimas </w:t>
            </w:r>
            <w:bookmarkStart w:id="35" w:name="n_34"/>
            <w:r w:rsidRPr="005F63A6">
              <w:rPr>
                <w:sz w:val="22"/>
              </w:rPr>
              <w:t>Nr.1-TS-185</w:t>
            </w:r>
            <w:bookmarkEnd w:id="35"/>
          </w:p>
        </w:tc>
        <w:tc>
          <w:tcPr>
            <w:tcW w:w="1024" w:type="dxa"/>
            <w:tcBorders>
              <w:top w:val="single" w:sz="4" w:space="0" w:color="auto"/>
              <w:left w:val="single" w:sz="4" w:space="0" w:color="auto"/>
              <w:bottom w:val="single" w:sz="4" w:space="0" w:color="auto"/>
              <w:right w:val="single" w:sz="4" w:space="0" w:color="auto"/>
            </w:tcBorders>
            <w:hideMark/>
          </w:tcPr>
          <w:p w14:paraId="34E05BDC" w14:textId="77777777" w:rsidR="00F64628" w:rsidRPr="00AD26F5" w:rsidRDefault="00F64628" w:rsidP="00F64628">
            <w:pPr>
              <w:jc w:val="center"/>
            </w:pPr>
            <w:r w:rsidRPr="00AD26F5">
              <w:t>0,11</w:t>
            </w:r>
          </w:p>
        </w:tc>
        <w:tc>
          <w:tcPr>
            <w:tcW w:w="2520" w:type="dxa"/>
            <w:tcBorders>
              <w:top w:val="single" w:sz="4" w:space="0" w:color="auto"/>
              <w:left w:val="single" w:sz="4" w:space="0" w:color="auto"/>
              <w:bottom w:val="single" w:sz="4" w:space="0" w:color="auto"/>
              <w:right w:val="single" w:sz="4" w:space="0" w:color="auto"/>
            </w:tcBorders>
            <w:hideMark/>
          </w:tcPr>
          <w:p w14:paraId="1E30DC7E" w14:textId="77777777" w:rsidR="00F64628" w:rsidRPr="00AD26F5" w:rsidRDefault="00F64628" w:rsidP="00F6462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38791E2" w14:textId="77777777" w:rsidR="00F64628" w:rsidRPr="00AD26F5" w:rsidRDefault="00F64628" w:rsidP="00F6462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2F46937" w14:textId="77777777" w:rsidR="00F64628" w:rsidRPr="0083216E" w:rsidRDefault="00F64628" w:rsidP="00F64628">
            <w:pPr>
              <w:rPr>
                <w:sz w:val="22"/>
              </w:rPr>
            </w:pPr>
            <w:r w:rsidRPr="0083216E">
              <w:rPr>
                <w:sz w:val="22"/>
              </w:rPr>
              <w:t xml:space="preserve">Anykščių r. sav. </w:t>
            </w:r>
          </w:p>
          <w:p w14:paraId="45751BDA" w14:textId="77777777" w:rsidR="00F64628" w:rsidRPr="0083216E" w:rsidRDefault="00F64628" w:rsidP="00F64628">
            <w:pPr>
              <w:rPr>
                <w:sz w:val="22"/>
              </w:rPr>
            </w:pPr>
            <w:r w:rsidRPr="0083216E">
              <w:rPr>
                <w:sz w:val="22"/>
              </w:rPr>
              <w:t xml:space="preserve">Andrioniškio seniūnija </w:t>
            </w:r>
          </w:p>
          <w:p w14:paraId="38BA4EDD" w14:textId="77777777" w:rsidR="00F64628" w:rsidRPr="0083216E" w:rsidRDefault="00F64628" w:rsidP="00F64628">
            <w:pPr>
              <w:rPr>
                <w:sz w:val="22"/>
              </w:rPr>
            </w:pPr>
            <w:r w:rsidRPr="0083216E">
              <w:rPr>
                <w:sz w:val="22"/>
              </w:rPr>
              <w:t>Anykščių g. 50</w:t>
            </w:r>
          </w:p>
          <w:p w14:paraId="5E7057DD" w14:textId="77777777" w:rsidR="00F64628" w:rsidRPr="0083216E" w:rsidRDefault="00F64628" w:rsidP="00F64628">
            <w:pPr>
              <w:rPr>
                <w:sz w:val="22"/>
              </w:rPr>
            </w:pPr>
            <w:r w:rsidRPr="0083216E">
              <w:rPr>
                <w:sz w:val="22"/>
              </w:rPr>
              <w:t>29332 Andrioniškis</w:t>
            </w:r>
          </w:p>
          <w:p w14:paraId="16E7A27D" w14:textId="77777777" w:rsidR="00F64628" w:rsidRPr="0083216E" w:rsidRDefault="00F64628" w:rsidP="00F64628">
            <w:pPr>
              <w:rPr>
                <w:sz w:val="22"/>
              </w:rPr>
            </w:pPr>
            <w:r w:rsidRPr="0083216E">
              <w:rPr>
                <w:sz w:val="22"/>
              </w:rPr>
              <w:t xml:space="preserve"> Anykščių r.</w:t>
            </w:r>
          </w:p>
          <w:p w14:paraId="4F5149C9" w14:textId="77777777" w:rsidR="00F64628" w:rsidRPr="0083216E" w:rsidRDefault="00F64628" w:rsidP="00F64628">
            <w:pPr>
              <w:rPr>
                <w:sz w:val="22"/>
              </w:rPr>
            </w:pPr>
            <w:r w:rsidRPr="0083216E">
              <w:rPr>
                <w:sz w:val="22"/>
              </w:rPr>
              <w:t xml:space="preserve">Seniūnas Rolandas Lančickas </w:t>
            </w:r>
          </w:p>
          <w:p w14:paraId="7C887C95" w14:textId="5E00EF68" w:rsidR="00F64628" w:rsidRPr="0083216E" w:rsidRDefault="00F64628" w:rsidP="00F64628">
            <w:pPr>
              <w:rPr>
                <w:sz w:val="22"/>
              </w:rPr>
            </w:pPr>
            <w:r w:rsidRPr="0083216E">
              <w:rPr>
                <w:sz w:val="22"/>
              </w:rPr>
              <w:t>tel. (0 381) 43 942</w:t>
            </w:r>
          </w:p>
        </w:tc>
      </w:tr>
      <w:tr w:rsidR="00F64628" w:rsidRPr="00AD26F5" w14:paraId="53643C4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63B570B" w14:textId="2B0D91A2" w:rsidR="00F64628" w:rsidRDefault="00F64628" w:rsidP="00F64628">
            <w:pPr>
              <w:jc w:val="center"/>
              <w:rPr>
                <w:strike/>
                <w:sz w:val="22"/>
                <w:szCs w:val="22"/>
              </w:rPr>
            </w:pPr>
            <w:r w:rsidRPr="005D2042">
              <w:rPr>
                <w:strike/>
                <w:sz w:val="22"/>
                <w:szCs w:val="22"/>
              </w:rPr>
              <w:t>3</w:t>
            </w:r>
            <w:r>
              <w:rPr>
                <w:strike/>
                <w:sz w:val="22"/>
                <w:szCs w:val="22"/>
              </w:rPr>
              <w:t>8</w:t>
            </w:r>
            <w:r w:rsidRPr="005D2042">
              <w:rPr>
                <w:strike/>
                <w:sz w:val="22"/>
                <w:szCs w:val="22"/>
              </w:rPr>
              <w:t>.</w:t>
            </w:r>
          </w:p>
          <w:p w14:paraId="4261C28B" w14:textId="77E775B3" w:rsidR="00F64628" w:rsidRPr="00AD26F5" w:rsidRDefault="00F64628" w:rsidP="00F64628">
            <w:pPr>
              <w:jc w:val="center"/>
              <w:rPr>
                <w:sz w:val="22"/>
              </w:rPr>
            </w:pPr>
            <w:r w:rsidRPr="005D2042">
              <w:rPr>
                <w:b/>
                <w:bCs/>
                <w:sz w:val="22"/>
                <w:szCs w:val="22"/>
              </w:rPr>
              <w:t>3</w:t>
            </w:r>
            <w:r>
              <w:rPr>
                <w:b/>
                <w:bCs/>
                <w:sz w:val="22"/>
                <w:szCs w:val="22"/>
              </w:rPr>
              <w:t>9</w:t>
            </w:r>
            <w:r w:rsidRPr="005D2042">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3B711D52" w14:textId="77777777" w:rsidR="00F64628" w:rsidRPr="00AD26F5" w:rsidRDefault="00F64628" w:rsidP="00F64628">
            <w:r w:rsidRPr="00AD26F5">
              <w:t>Debeikių miestelio naujosios kapinės (Ąžuolų g., Debeikių mstl., Debeikių sen.)</w:t>
            </w:r>
          </w:p>
        </w:tc>
        <w:tc>
          <w:tcPr>
            <w:tcW w:w="2832" w:type="dxa"/>
            <w:tcBorders>
              <w:top w:val="single" w:sz="4" w:space="0" w:color="auto"/>
              <w:left w:val="single" w:sz="4" w:space="0" w:color="auto"/>
              <w:bottom w:val="single" w:sz="4" w:space="0" w:color="auto"/>
              <w:right w:val="single" w:sz="4" w:space="0" w:color="auto"/>
            </w:tcBorders>
            <w:hideMark/>
          </w:tcPr>
          <w:p w14:paraId="7D7EAFEC" w14:textId="77777777" w:rsidR="00F64628" w:rsidRPr="00AD26F5" w:rsidRDefault="00F64628" w:rsidP="00F64628">
            <w:pPr>
              <w:rPr>
                <w:sz w:val="22"/>
              </w:rPr>
            </w:pPr>
            <w:r w:rsidRPr="00AD26F5">
              <w:rPr>
                <w:sz w:val="22"/>
              </w:rPr>
              <w:t>Veikiančios</w:t>
            </w:r>
          </w:p>
          <w:p w14:paraId="002FE879" w14:textId="77777777" w:rsidR="00F64628" w:rsidRPr="00AD26F5" w:rsidRDefault="00F64628" w:rsidP="00F64628">
            <w:pPr>
              <w:rPr>
                <w:sz w:val="22"/>
              </w:rPr>
            </w:pPr>
            <w:r w:rsidRPr="00AD26F5">
              <w:rPr>
                <w:sz w:val="22"/>
              </w:rPr>
              <w:t xml:space="preserve">Anykščių r. sav. tarybos 2013 m. gegužės 30 d. sprendimas </w:t>
            </w:r>
            <w:bookmarkStart w:id="36" w:name="n_35"/>
            <w:r w:rsidRPr="005F63A6">
              <w:rPr>
                <w:sz w:val="22"/>
              </w:rPr>
              <w:t>Nr.1-TS-185</w:t>
            </w:r>
            <w:bookmarkEnd w:id="36"/>
          </w:p>
        </w:tc>
        <w:tc>
          <w:tcPr>
            <w:tcW w:w="1024" w:type="dxa"/>
            <w:tcBorders>
              <w:top w:val="single" w:sz="4" w:space="0" w:color="auto"/>
              <w:left w:val="single" w:sz="4" w:space="0" w:color="auto"/>
              <w:bottom w:val="single" w:sz="4" w:space="0" w:color="auto"/>
              <w:right w:val="single" w:sz="4" w:space="0" w:color="auto"/>
            </w:tcBorders>
            <w:hideMark/>
          </w:tcPr>
          <w:p w14:paraId="48F6279F" w14:textId="77777777" w:rsidR="00F64628" w:rsidRPr="00AD26F5" w:rsidRDefault="00F64628" w:rsidP="00F64628">
            <w:pPr>
              <w:jc w:val="center"/>
            </w:pPr>
            <w:r w:rsidRPr="00AD26F5">
              <w:t>2,96</w:t>
            </w:r>
          </w:p>
        </w:tc>
        <w:tc>
          <w:tcPr>
            <w:tcW w:w="2520" w:type="dxa"/>
            <w:tcBorders>
              <w:top w:val="single" w:sz="4" w:space="0" w:color="auto"/>
              <w:left w:val="single" w:sz="4" w:space="0" w:color="auto"/>
              <w:bottom w:val="single" w:sz="4" w:space="0" w:color="auto"/>
              <w:right w:val="single" w:sz="4" w:space="0" w:color="auto"/>
            </w:tcBorders>
            <w:hideMark/>
          </w:tcPr>
          <w:p w14:paraId="265AEB69" w14:textId="77777777" w:rsidR="00F64628" w:rsidRPr="00AD26F5" w:rsidRDefault="00F64628" w:rsidP="00F6462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905EB8C" w14:textId="77777777" w:rsidR="00F64628" w:rsidRPr="00AD26F5" w:rsidRDefault="00F64628" w:rsidP="00F64628">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432A0984" w14:textId="77777777" w:rsidR="00F64628" w:rsidRPr="0083216E" w:rsidRDefault="00F64628" w:rsidP="00F64628">
            <w:pPr>
              <w:rPr>
                <w:sz w:val="22"/>
              </w:rPr>
            </w:pPr>
            <w:r w:rsidRPr="0083216E">
              <w:rPr>
                <w:sz w:val="22"/>
              </w:rPr>
              <w:t>UAB Anykščių</w:t>
            </w:r>
          </w:p>
          <w:p w14:paraId="3EBBD483" w14:textId="77777777" w:rsidR="00F64628" w:rsidRPr="0083216E" w:rsidRDefault="00F64628" w:rsidP="00F64628">
            <w:pPr>
              <w:rPr>
                <w:sz w:val="22"/>
              </w:rPr>
            </w:pPr>
            <w:r w:rsidRPr="0083216E">
              <w:rPr>
                <w:sz w:val="22"/>
              </w:rPr>
              <w:t xml:space="preserve"> komunalinis ūkis</w:t>
            </w:r>
          </w:p>
          <w:p w14:paraId="46D46AF9" w14:textId="77777777" w:rsidR="00F64628" w:rsidRPr="0083216E" w:rsidRDefault="00F64628" w:rsidP="00F64628">
            <w:pPr>
              <w:rPr>
                <w:sz w:val="22"/>
              </w:rPr>
            </w:pPr>
            <w:r w:rsidRPr="0083216E">
              <w:rPr>
                <w:sz w:val="22"/>
              </w:rPr>
              <w:t>Gegužės g. 47</w:t>
            </w:r>
          </w:p>
          <w:p w14:paraId="5E18B3F0" w14:textId="77777777" w:rsidR="00F64628" w:rsidRPr="0083216E" w:rsidRDefault="00F64628" w:rsidP="00F64628">
            <w:pPr>
              <w:rPr>
                <w:sz w:val="22"/>
              </w:rPr>
            </w:pPr>
            <w:r w:rsidRPr="0083216E">
              <w:rPr>
                <w:sz w:val="22"/>
              </w:rPr>
              <w:t>29107 Anykščiai</w:t>
            </w:r>
          </w:p>
          <w:p w14:paraId="74BBE416" w14:textId="77777777" w:rsidR="00F64628" w:rsidRPr="0083216E" w:rsidRDefault="00F64628" w:rsidP="00F64628">
            <w:pPr>
              <w:rPr>
                <w:sz w:val="22"/>
              </w:rPr>
            </w:pPr>
            <w:r w:rsidRPr="0083216E">
              <w:rPr>
                <w:sz w:val="22"/>
              </w:rPr>
              <w:t>Padalinio vadovas Kęstutis Šermukšnis</w:t>
            </w:r>
          </w:p>
          <w:p w14:paraId="672A2164" w14:textId="30158E8C" w:rsidR="00F64628" w:rsidRPr="0083216E" w:rsidRDefault="00F64628" w:rsidP="00F64628">
            <w:pPr>
              <w:rPr>
                <w:sz w:val="22"/>
              </w:rPr>
            </w:pPr>
            <w:r w:rsidRPr="0083216E">
              <w:rPr>
                <w:sz w:val="22"/>
              </w:rPr>
              <w:t>tel. (0 381) 42687</w:t>
            </w:r>
          </w:p>
          <w:p w14:paraId="564FEDD7" w14:textId="77777777" w:rsidR="00F64628" w:rsidRPr="0083216E" w:rsidRDefault="00F64628" w:rsidP="00F64628">
            <w:pPr>
              <w:rPr>
                <w:sz w:val="22"/>
              </w:rPr>
            </w:pPr>
            <w:r w:rsidRPr="0083216E">
              <w:rPr>
                <w:sz w:val="22"/>
              </w:rPr>
              <w:t xml:space="preserve">el. p. </w:t>
            </w:r>
            <w:hyperlink r:id="rId52" w:history="1">
              <w:r w:rsidRPr="0083216E">
                <w:rPr>
                  <w:rStyle w:val="Hipersaitas"/>
                  <w:color w:val="auto"/>
                  <w:szCs w:val="24"/>
                </w:rPr>
                <w:t>info@anykom.lt</w:t>
              </w:r>
            </w:hyperlink>
          </w:p>
        </w:tc>
      </w:tr>
      <w:tr w:rsidR="00F64628" w:rsidRPr="00AD26F5" w14:paraId="588824C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3E0FCF9C" w14:textId="18028E55" w:rsidR="00F64628" w:rsidRDefault="00F64628" w:rsidP="00F64628">
            <w:pPr>
              <w:jc w:val="center"/>
              <w:rPr>
                <w:strike/>
                <w:sz w:val="22"/>
                <w:szCs w:val="22"/>
              </w:rPr>
            </w:pPr>
            <w:r w:rsidRPr="005D2042">
              <w:rPr>
                <w:strike/>
                <w:sz w:val="22"/>
                <w:szCs w:val="22"/>
              </w:rPr>
              <w:t>3</w:t>
            </w:r>
            <w:r>
              <w:rPr>
                <w:strike/>
                <w:sz w:val="22"/>
                <w:szCs w:val="22"/>
              </w:rPr>
              <w:t>9</w:t>
            </w:r>
            <w:r w:rsidRPr="005D2042">
              <w:rPr>
                <w:strike/>
                <w:sz w:val="22"/>
                <w:szCs w:val="22"/>
              </w:rPr>
              <w:t>.</w:t>
            </w:r>
          </w:p>
          <w:p w14:paraId="476859B6" w14:textId="2474C53E" w:rsidR="00F64628" w:rsidRPr="00AD26F5" w:rsidRDefault="00F64628" w:rsidP="00F64628">
            <w:pPr>
              <w:jc w:val="center"/>
              <w:rPr>
                <w:sz w:val="22"/>
              </w:rPr>
            </w:pPr>
            <w:r>
              <w:rPr>
                <w:b/>
                <w:bCs/>
                <w:sz w:val="22"/>
                <w:szCs w:val="22"/>
              </w:rPr>
              <w:t>40</w:t>
            </w:r>
            <w:r w:rsidRPr="005D2042">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09467BA1" w14:textId="77777777" w:rsidR="00F64628" w:rsidRPr="00AD26F5" w:rsidRDefault="00F64628" w:rsidP="00F64628">
            <w:r w:rsidRPr="00AD26F5">
              <w:t>Čekonių kaimo kapinės (Čekonių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7001812A" w14:textId="77777777" w:rsidR="00F64628" w:rsidRPr="00AD26F5" w:rsidRDefault="00F64628" w:rsidP="00F64628">
            <w:pPr>
              <w:rPr>
                <w:sz w:val="22"/>
              </w:rPr>
            </w:pPr>
            <w:r w:rsidRPr="00AD26F5">
              <w:rPr>
                <w:sz w:val="22"/>
              </w:rPr>
              <w:t>Veikiančios</w:t>
            </w:r>
          </w:p>
          <w:p w14:paraId="04C51283" w14:textId="77777777" w:rsidR="00F64628" w:rsidRPr="00AD26F5" w:rsidRDefault="00F64628" w:rsidP="00F64628">
            <w:pPr>
              <w:rPr>
                <w:sz w:val="22"/>
              </w:rPr>
            </w:pPr>
            <w:r w:rsidRPr="00AD26F5">
              <w:rPr>
                <w:sz w:val="22"/>
              </w:rPr>
              <w:t xml:space="preserve">Anykščių r. sav. tarybos 2013 m. gegužės 30 d. sprendimas </w:t>
            </w:r>
            <w:bookmarkStart w:id="37" w:name="n_36"/>
            <w:r w:rsidRPr="005F63A6">
              <w:rPr>
                <w:sz w:val="22"/>
              </w:rPr>
              <w:t>Nr.1-TS-185</w:t>
            </w:r>
            <w:bookmarkEnd w:id="37"/>
          </w:p>
        </w:tc>
        <w:tc>
          <w:tcPr>
            <w:tcW w:w="1024" w:type="dxa"/>
            <w:tcBorders>
              <w:top w:val="single" w:sz="4" w:space="0" w:color="auto"/>
              <w:left w:val="single" w:sz="4" w:space="0" w:color="auto"/>
              <w:bottom w:val="single" w:sz="4" w:space="0" w:color="auto"/>
              <w:right w:val="single" w:sz="4" w:space="0" w:color="auto"/>
            </w:tcBorders>
            <w:hideMark/>
          </w:tcPr>
          <w:p w14:paraId="47444B43" w14:textId="77777777" w:rsidR="00F64628" w:rsidRDefault="00F64628" w:rsidP="00F64628">
            <w:pPr>
              <w:jc w:val="center"/>
              <w:rPr>
                <w:strike/>
              </w:rPr>
            </w:pPr>
            <w:r w:rsidRPr="00F64628">
              <w:rPr>
                <w:strike/>
              </w:rPr>
              <w:t>0,33</w:t>
            </w:r>
          </w:p>
          <w:p w14:paraId="1763CE96" w14:textId="22081D69" w:rsidR="00F64628" w:rsidRPr="00F64628" w:rsidRDefault="00F64628" w:rsidP="00F64628">
            <w:pPr>
              <w:jc w:val="center"/>
              <w:rPr>
                <w:b/>
                <w:bCs/>
                <w:strike/>
              </w:rPr>
            </w:pPr>
            <w:r w:rsidRPr="00F64628">
              <w:rPr>
                <w:b/>
                <w:bCs/>
              </w:rPr>
              <w:t>0,4911</w:t>
            </w:r>
          </w:p>
        </w:tc>
        <w:tc>
          <w:tcPr>
            <w:tcW w:w="2520" w:type="dxa"/>
            <w:tcBorders>
              <w:top w:val="single" w:sz="4" w:space="0" w:color="auto"/>
              <w:left w:val="single" w:sz="4" w:space="0" w:color="auto"/>
              <w:bottom w:val="single" w:sz="4" w:space="0" w:color="auto"/>
              <w:right w:val="single" w:sz="4" w:space="0" w:color="auto"/>
            </w:tcBorders>
            <w:hideMark/>
          </w:tcPr>
          <w:p w14:paraId="248F0D8F" w14:textId="77777777" w:rsidR="00F64628" w:rsidRPr="00F64628" w:rsidRDefault="00F64628" w:rsidP="00F64628">
            <w:pPr>
              <w:jc w:val="center"/>
              <w:rPr>
                <w:b/>
                <w:bCs/>
                <w:sz w:val="22"/>
                <w:szCs w:val="22"/>
              </w:rPr>
            </w:pPr>
            <w:r w:rsidRPr="00F64628">
              <w:rPr>
                <w:b/>
                <w:bCs/>
                <w:sz w:val="22"/>
                <w:szCs w:val="22"/>
              </w:rPr>
              <w:t xml:space="preserve">Žemės sklypo unikalus </w:t>
            </w:r>
          </w:p>
          <w:p w14:paraId="1F07F52D" w14:textId="77777777" w:rsidR="00F64628" w:rsidRPr="00F64628" w:rsidRDefault="00F64628" w:rsidP="00F64628">
            <w:pPr>
              <w:jc w:val="center"/>
              <w:rPr>
                <w:b/>
                <w:bCs/>
                <w:sz w:val="22"/>
                <w:szCs w:val="22"/>
              </w:rPr>
            </w:pPr>
            <w:r w:rsidRPr="00F64628">
              <w:rPr>
                <w:b/>
                <w:bCs/>
                <w:sz w:val="22"/>
                <w:szCs w:val="22"/>
              </w:rPr>
              <w:t>Nr. 4400-6583-8295,</w:t>
            </w:r>
          </w:p>
          <w:p w14:paraId="6AF8FD4C" w14:textId="0F558B1A" w:rsidR="00F64628" w:rsidRPr="00AD26F5" w:rsidRDefault="00F64628" w:rsidP="00F64628">
            <w:pPr>
              <w:jc w:val="center"/>
              <w:rPr>
                <w:sz w:val="22"/>
              </w:rPr>
            </w:pPr>
            <w:r w:rsidRPr="00F64628">
              <w:rPr>
                <w:b/>
                <w:bCs/>
                <w:sz w:val="22"/>
                <w:szCs w:val="22"/>
              </w:rPr>
              <w:t>2025-03-14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D1A3E46" w14:textId="77777777" w:rsidR="00F64628" w:rsidRPr="00AD26F5" w:rsidRDefault="00F64628" w:rsidP="00F6462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2D3F267" w14:textId="77777777" w:rsidR="00F64628" w:rsidRPr="0083216E" w:rsidRDefault="00F64628" w:rsidP="00F64628">
            <w:pPr>
              <w:rPr>
                <w:sz w:val="22"/>
              </w:rPr>
            </w:pPr>
            <w:r w:rsidRPr="0083216E">
              <w:rPr>
                <w:sz w:val="22"/>
              </w:rPr>
              <w:t xml:space="preserve">Anykščių r. sav. </w:t>
            </w:r>
          </w:p>
          <w:p w14:paraId="38070D58" w14:textId="77777777" w:rsidR="00F64628" w:rsidRPr="0083216E" w:rsidRDefault="00F64628" w:rsidP="00F64628">
            <w:pPr>
              <w:rPr>
                <w:sz w:val="22"/>
              </w:rPr>
            </w:pPr>
            <w:r w:rsidRPr="0083216E">
              <w:rPr>
                <w:sz w:val="22"/>
              </w:rPr>
              <w:t xml:space="preserve">Debeikių seniūnija </w:t>
            </w:r>
          </w:p>
          <w:p w14:paraId="0197BE17" w14:textId="77777777" w:rsidR="00F64628" w:rsidRPr="0083216E" w:rsidRDefault="00F64628" w:rsidP="00F64628">
            <w:pPr>
              <w:rPr>
                <w:sz w:val="22"/>
              </w:rPr>
            </w:pPr>
            <w:r w:rsidRPr="0083216E">
              <w:rPr>
                <w:sz w:val="22"/>
              </w:rPr>
              <w:t>J. Biliūno g. 46</w:t>
            </w:r>
          </w:p>
          <w:p w14:paraId="35643905" w14:textId="77777777" w:rsidR="00F64628" w:rsidRPr="0083216E" w:rsidRDefault="00F64628" w:rsidP="00F64628">
            <w:pPr>
              <w:rPr>
                <w:sz w:val="22"/>
              </w:rPr>
            </w:pPr>
            <w:r w:rsidRPr="0083216E">
              <w:rPr>
                <w:sz w:val="22"/>
              </w:rPr>
              <w:t xml:space="preserve">29371 Debeikiai </w:t>
            </w:r>
          </w:p>
          <w:p w14:paraId="60EC454A" w14:textId="77777777" w:rsidR="00F64628" w:rsidRPr="0083216E" w:rsidRDefault="00F64628" w:rsidP="00F64628">
            <w:pPr>
              <w:rPr>
                <w:sz w:val="22"/>
              </w:rPr>
            </w:pPr>
            <w:r w:rsidRPr="0083216E">
              <w:rPr>
                <w:sz w:val="22"/>
              </w:rPr>
              <w:t xml:space="preserve">Anykščių r. </w:t>
            </w:r>
          </w:p>
          <w:p w14:paraId="632B1055" w14:textId="77777777" w:rsidR="00F64628" w:rsidRPr="0083216E" w:rsidRDefault="00F64628" w:rsidP="00F64628">
            <w:pPr>
              <w:rPr>
                <w:sz w:val="22"/>
              </w:rPr>
            </w:pPr>
            <w:r w:rsidRPr="0083216E">
              <w:rPr>
                <w:sz w:val="22"/>
              </w:rPr>
              <w:t>Seniūnas Alvydas Simonavičius</w:t>
            </w:r>
          </w:p>
          <w:p w14:paraId="061E6EAA" w14:textId="4771B8CB" w:rsidR="00F64628" w:rsidRPr="0083216E" w:rsidRDefault="00F64628" w:rsidP="00F64628">
            <w:pPr>
              <w:rPr>
                <w:sz w:val="22"/>
              </w:rPr>
            </w:pPr>
            <w:r w:rsidRPr="0083216E">
              <w:rPr>
                <w:sz w:val="22"/>
              </w:rPr>
              <w:t>tel. (0 381) 43183</w:t>
            </w:r>
          </w:p>
        </w:tc>
      </w:tr>
      <w:tr w:rsidR="00F64628" w:rsidRPr="00AD26F5" w14:paraId="18A43F4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3104F689" w14:textId="7F2209EB" w:rsidR="00F64628" w:rsidRDefault="00F64628" w:rsidP="00F64628">
            <w:pPr>
              <w:jc w:val="center"/>
              <w:rPr>
                <w:strike/>
                <w:sz w:val="22"/>
                <w:szCs w:val="22"/>
              </w:rPr>
            </w:pPr>
            <w:r>
              <w:rPr>
                <w:strike/>
                <w:sz w:val="22"/>
                <w:szCs w:val="22"/>
              </w:rPr>
              <w:t>40</w:t>
            </w:r>
            <w:r w:rsidRPr="00105845">
              <w:rPr>
                <w:strike/>
                <w:sz w:val="22"/>
                <w:szCs w:val="22"/>
              </w:rPr>
              <w:t>.</w:t>
            </w:r>
          </w:p>
          <w:p w14:paraId="79F8E3C0" w14:textId="4F4E2CA2" w:rsidR="00F64628" w:rsidRPr="00AD26F5" w:rsidRDefault="00F64628" w:rsidP="00F64628">
            <w:pPr>
              <w:jc w:val="center"/>
              <w:rPr>
                <w:sz w:val="22"/>
              </w:rPr>
            </w:pPr>
            <w:r w:rsidRPr="00105845">
              <w:rPr>
                <w:b/>
                <w:bCs/>
                <w:sz w:val="22"/>
                <w:szCs w:val="22"/>
              </w:rPr>
              <w:t>4</w:t>
            </w:r>
            <w:r>
              <w:rPr>
                <w:b/>
                <w:bCs/>
                <w:sz w:val="22"/>
                <w:szCs w:val="22"/>
              </w:rPr>
              <w:t>1</w:t>
            </w:r>
            <w:r w:rsidRPr="00105845">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5C4632B0" w14:textId="77777777" w:rsidR="00F64628" w:rsidRPr="00AD26F5" w:rsidRDefault="00F64628" w:rsidP="00F64628">
            <w:r w:rsidRPr="00AD26F5">
              <w:t>Jononių kaimo kapinės (Jononių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0C13602F" w14:textId="77777777" w:rsidR="00F64628" w:rsidRPr="00AD26F5" w:rsidRDefault="00F64628" w:rsidP="00F64628">
            <w:pPr>
              <w:rPr>
                <w:sz w:val="22"/>
              </w:rPr>
            </w:pPr>
            <w:r w:rsidRPr="00AD26F5">
              <w:rPr>
                <w:sz w:val="22"/>
              </w:rPr>
              <w:t>Veikiančios</w:t>
            </w:r>
          </w:p>
          <w:p w14:paraId="5E5DA12C" w14:textId="77777777" w:rsidR="00F64628" w:rsidRPr="00AD26F5" w:rsidRDefault="00F64628" w:rsidP="00F64628">
            <w:pPr>
              <w:rPr>
                <w:sz w:val="22"/>
              </w:rPr>
            </w:pPr>
            <w:r w:rsidRPr="00AD26F5">
              <w:rPr>
                <w:sz w:val="22"/>
              </w:rPr>
              <w:t xml:space="preserve">Anykščių r. sav. tarybos 2013 m. gegužės 30 d. sprendimas </w:t>
            </w:r>
            <w:bookmarkStart w:id="38" w:name="n_37"/>
            <w:r w:rsidRPr="005F63A6">
              <w:rPr>
                <w:sz w:val="22"/>
              </w:rPr>
              <w:t>Nr.1-TS-185</w:t>
            </w:r>
            <w:bookmarkEnd w:id="38"/>
          </w:p>
        </w:tc>
        <w:tc>
          <w:tcPr>
            <w:tcW w:w="1024" w:type="dxa"/>
            <w:tcBorders>
              <w:top w:val="single" w:sz="4" w:space="0" w:color="auto"/>
              <w:left w:val="single" w:sz="4" w:space="0" w:color="auto"/>
              <w:bottom w:val="single" w:sz="4" w:space="0" w:color="auto"/>
              <w:right w:val="single" w:sz="4" w:space="0" w:color="auto"/>
            </w:tcBorders>
            <w:hideMark/>
          </w:tcPr>
          <w:p w14:paraId="48FCF45E" w14:textId="77777777" w:rsidR="00F64628" w:rsidRPr="00AD26F5" w:rsidRDefault="00F64628" w:rsidP="00F64628">
            <w:pPr>
              <w:jc w:val="center"/>
            </w:pPr>
            <w:r w:rsidRPr="00AD26F5">
              <w:t>0,19</w:t>
            </w:r>
          </w:p>
        </w:tc>
        <w:tc>
          <w:tcPr>
            <w:tcW w:w="2520" w:type="dxa"/>
            <w:tcBorders>
              <w:top w:val="single" w:sz="4" w:space="0" w:color="auto"/>
              <w:left w:val="single" w:sz="4" w:space="0" w:color="auto"/>
              <w:bottom w:val="single" w:sz="4" w:space="0" w:color="auto"/>
              <w:right w:val="single" w:sz="4" w:space="0" w:color="auto"/>
            </w:tcBorders>
            <w:hideMark/>
          </w:tcPr>
          <w:p w14:paraId="2B379CC1" w14:textId="77777777" w:rsidR="00F64628" w:rsidRPr="00AD26F5" w:rsidRDefault="00F64628" w:rsidP="00F6462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F857374" w14:textId="77777777" w:rsidR="00F64628" w:rsidRPr="00AD26F5" w:rsidRDefault="00F64628" w:rsidP="00F6462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DAAECBB" w14:textId="77777777" w:rsidR="00F64628" w:rsidRPr="0083216E" w:rsidRDefault="00F64628" w:rsidP="00F64628">
            <w:pPr>
              <w:rPr>
                <w:sz w:val="22"/>
              </w:rPr>
            </w:pPr>
            <w:r w:rsidRPr="0083216E">
              <w:rPr>
                <w:sz w:val="22"/>
              </w:rPr>
              <w:t xml:space="preserve">Anykščių r. sav. </w:t>
            </w:r>
          </w:p>
          <w:p w14:paraId="71486F43" w14:textId="77777777" w:rsidR="00F64628" w:rsidRPr="0083216E" w:rsidRDefault="00F64628" w:rsidP="00F64628">
            <w:pPr>
              <w:rPr>
                <w:sz w:val="22"/>
              </w:rPr>
            </w:pPr>
            <w:r w:rsidRPr="0083216E">
              <w:rPr>
                <w:sz w:val="22"/>
              </w:rPr>
              <w:t xml:space="preserve">Debeikių seniūnija </w:t>
            </w:r>
          </w:p>
          <w:p w14:paraId="02E1596D" w14:textId="77777777" w:rsidR="00F64628" w:rsidRPr="0083216E" w:rsidRDefault="00F64628" w:rsidP="00F64628">
            <w:pPr>
              <w:rPr>
                <w:sz w:val="22"/>
              </w:rPr>
            </w:pPr>
            <w:r w:rsidRPr="0083216E">
              <w:rPr>
                <w:sz w:val="22"/>
              </w:rPr>
              <w:t>J. Biliūno g. 46</w:t>
            </w:r>
          </w:p>
          <w:p w14:paraId="1A305649" w14:textId="77777777" w:rsidR="00F64628" w:rsidRPr="0083216E" w:rsidRDefault="00F64628" w:rsidP="00F64628">
            <w:pPr>
              <w:rPr>
                <w:sz w:val="22"/>
              </w:rPr>
            </w:pPr>
            <w:r w:rsidRPr="0083216E">
              <w:rPr>
                <w:sz w:val="22"/>
              </w:rPr>
              <w:t xml:space="preserve">29371 Debeikiai </w:t>
            </w:r>
          </w:p>
          <w:p w14:paraId="4B6ADE07" w14:textId="77777777" w:rsidR="00F64628" w:rsidRPr="0083216E" w:rsidRDefault="00F64628" w:rsidP="00F64628">
            <w:pPr>
              <w:rPr>
                <w:sz w:val="22"/>
              </w:rPr>
            </w:pPr>
            <w:r w:rsidRPr="0083216E">
              <w:rPr>
                <w:sz w:val="22"/>
              </w:rPr>
              <w:t xml:space="preserve">Anykščių r. </w:t>
            </w:r>
          </w:p>
          <w:p w14:paraId="5DD4832A" w14:textId="77777777" w:rsidR="00F64628" w:rsidRPr="0083216E" w:rsidRDefault="00F64628" w:rsidP="00F64628">
            <w:pPr>
              <w:rPr>
                <w:sz w:val="22"/>
              </w:rPr>
            </w:pPr>
            <w:r w:rsidRPr="0083216E">
              <w:rPr>
                <w:sz w:val="22"/>
              </w:rPr>
              <w:t>Seniūnas Alvydas Simonavičius</w:t>
            </w:r>
          </w:p>
          <w:p w14:paraId="3CB8CD2E" w14:textId="4EA8BBB7" w:rsidR="00F64628" w:rsidRPr="0083216E" w:rsidRDefault="00F64628" w:rsidP="00F64628">
            <w:pPr>
              <w:rPr>
                <w:sz w:val="22"/>
              </w:rPr>
            </w:pPr>
            <w:r w:rsidRPr="0083216E">
              <w:rPr>
                <w:sz w:val="22"/>
              </w:rPr>
              <w:t>tel. (</w:t>
            </w:r>
            <w:r w:rsidR="001B2695" w:rsidRPr="0083216E">
              <w:rPr>
                <w:sz w:val="22"/>
              </w:rPr>
              <w:t>0</w:t>
            </w:r>
            <w:r w:rsidRPr="0083216E">
              <w:rPr>
                <w:sz w:val="22"/>
              </w:rPr>
              <w:t xml:space="preserve"> 381) 43183</w:t>
            </w:r>
          </w:p>
        </w:tc>
      </w:tr>
      <w:tr w:rsidR="00F64628" w:rsidRPr="00AD26F5" w14:paraId="59366F7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ADD18F8" w14:textId="4B0A6F15" w:rsidR="00F64628" w:rsidRDefault="00F64628" w:rsidP="00F64628">
            <w:pPr>
              <w:jc w:val="center"/>
              <w:rPr>
                <w:strike/>
                <w:sz w:val="22"/>
                <w:szCs w:val="22"/>
              </w:rPr>
            </w:pPr>
            <w:r w:rsidRPr="00105845">
              <w:rPr>
                <w:strike/>
                <w:sz w:val="22"/>
                <w:szCs w:val="22"/>
              </w:rPr>
              <w:t>4</w:t>
            </w:r>
            <w:r w:rsidR="001B2695">
              <w:rPr>
                <w:strike/>
                <w:sz w:val="22"/>
                <w:szCs w:val="22"/>
              </w:rPr>
              <w:t>1</w:t>
            </w:r>
            <w:r w:rsidRPr="00105845">
              <w:rPr>
                <w:strike/>
                <w:sz w:val="22"/>
                <w:szCs w:val="22"/>
              </w:rPr>
              <w:t>.</w:t>
            </w:r>
          </w:p>
          <w:p w14:paraId="701C0092" w14:textId="66E9E764" w:rsidR="00F64628" w:rsidRPr="00AD26F5" w:rsidRDefault="00F64628" w:rsidP="00F64628">
            <w:pPr>
              <w:jc w:val="center"/>
              <w:rPr>
                <w:sz w:val="22"/>
              </w:rPr>
            </w:pPr>
            <w:r w:rsidRPr="00105845">
              <w:rPr>
                <w:b/>
                <w:bCs/>
                <w:sz w:val="22"/>
                <w:szCs w:val="22"/>
              </w:rPr>
              <w:t>4</w:t>
            </w:r>
            <w:r w:rsidR="001B2695">
              <w:rPr>
                <w:b/>
                <w:bCs/>
                <w:sz w:val="22"/>
                <w:szCs w:val="22"/>
              </w:rPr>
              <w:t>2</w:t>
            </w:r>
            <w:r w:rsidRPr="00105845">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7D4EDE51" w14:textId="77777777" w:rsidR="00F64628" w:rsidRPr="00AD26F5" w:rsidRDefault="00F64628" w:rsidP="00F64628">
            <w:r w:rsidRPr="00AD26F5">
              <w:t>Šventupio kaimo (rusų) kapinės (Šventupio k., Debeikių sen.)</w:t>
            </w:r>
          </w:p>
        </w:tc>
        <w:tc>
          <w:tcPr>
            <w:tcW w:w="2832" w:type="dxa"/>
            <w:tcBorders>
              <w:top w:val="single" w:sz="4" w:space="0" w:color="auto"/>
              <w:left w:val="single" w:sz="4" w:space="0" w:color="auto"/>
              <w:bottom w:val="single" w:sz="4" w:space="0" w:color="auto"/>
              <w:right w:val="single" w:sz="4" w:space="0" w:color="auto"/>
            </w:tcBorders>
            <w:hideMark/>
          </w:tcPr>
          <w:p w14:paraId="55B3BE3D" w14:textId="77777777" w:rsidR="00F64628" w:rsidRPr="00AD26F5" w:rsidRDefault="00F64628" w:rsidP="00F64628">
            <w:pPr>
              <w:rPr>
                <w:sz w:val="22"/>
              </w:rPr>
            </w:pPr>
            <w:r w:rsidRPr="00AD26F5">
              <w:rPr>
                <w:sz w:val="22"/>
              </w:rPr>
              <w:t>Veikiančios</w:t>
            </w:r>
          </w:p>
          <w:p w14:paraId="6B960AE4" w14:textId="77777777" w:rsidR="00F64628" w:rsidRPr="00AD26F5" w:rsidRDefault="00F64628" w:rsidP="00F64628">
            <w:pPr>
              <w:rPr>
                <w:sz w:val="22"/>
              </w:rPr>
            </w:pPr>
            <w:r w:rsidRPr="00AD26F5">
              <w:rPr>
                <w:sz w:val="22"/>
              </w:rPr>
              <w:t xml:space="preserve">Anykščių r. sav. tarybos 2013 m. gegužės 30 d. sprendimas </w:t>
            </w:r>
            <w:bookmarkStart w:id="39" w:name="n_38"/>
            <w:r w:rsidRPr="005F63A6">
              <w:rPr>
                <w:sz w:val="22"/>
              </w:rPr>
              <w:t>Nr.1-TS-185</w:t>
            </w:r>
            <w:bookmarkEnd w:id="39"/>
          </w:p>
        </w:tc>
        <w:tc>
          <w:tcPr>
            <w:tcW w:w="1024" w:type="dxa"/>
            <w:tcBorders>
              <w:top w:val="single" w:sz="4" w:space="0" w:color="auto"/>
              <w:left w:val="single" w:sz="4" w:space="0" w:color="auto"/>
              <w:bottom w:val="single" w:sz="4" w:space="0" w:color="auto"/>
              <w:right w:val="single" w:sz="4" w:space="0" w:color="auto"/>
            </w:tcBorders>
            <w:hideMark/>
          </w:tcPr>
          <w:p w14:paraId="762CB9C5" w14:textId="77777777" w:rsidR="00F64628" w:rsidRPr="00AD26F5" w:rsidRDefault="00F64628" w:rsidP="00F64628">
            <w:pPr>
              <w:jc w:val="center"/>
            </w:pPr>
            <w:r w:rsidRPr="00AD26F5">
              <w:t>0,38</w:t>
            </w:r>
          </w:p>
        </w:tc>
        <w:tc>
          <w:tcPr>
            <w:tcW w:w="2520" w:type="dxa"/>
            <w:tcBorders>
              <w:top w:val="single" w:sz="4" w:space="0" w:color="auto"/>
              <w:left w:val="single" w:sz="4" w:space="0" w:color="auto"/>
              <w:bottom w:val="single" w:sz="4" w:space="0" w:color="auto"/>
              <w:right w:val="single" w:sz="4" w:space="0" w:color="auto"/>
            </w:tcBorders>
            <w:hideMark/>
          </w:tcPr>
          <w:p w14:paraId="2CDFBEF7" w14:textId="77777777" w:rsidR="00F64628" w:rsidRPr="00AD26F5" w:rsidRDefault="00F64628" w:rsidP="00F6462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EADE213" w14:textId="77777777" w:rsidR="00F64628" w:rsidRPr="00AD26F5" w:rsidRDefault="00F64628" w:rsidP="00F6462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FC6AC4D" w14:textId="77777777" w:rsidR="00F64628" w:rsidRPr="0083216E" w:rsidRDefault="00F64628" w:rsidP="00F64628">
            <w:pPr>
              <w:rPr>
                <w:sz w:val="22"/>
              </w:rPr>
            </w:pPr>
            <w:r w:rsidRPr="0083216E">
              <w:rPr>
                <w:sz w:val="22"/>
              </w:rPr>
              <w:t xml:space="preserve">Anykščių r. sav. </w:t>
            </w:r>
          </w:p>
          <w:p w14:paraId="53CCBEB1" w14:textId="77777777" w:rsidR="00F64628" w:rsidRPr="0083216E" w:rsidRDefault="00F64628" w:rsidP="00F64628">
            <w:pPr>
              <w:rPr>
                <w:sz w:val="22"/>
              </w:rPr>
            </w:pPr>
            <w:r w:rsidRPr="0083216E">
              <w:rPr>
                <w:sz w:val="22"/>
              </w:rPr>
              <w:t xml:space="preserve">Debeikių seniūnija </w:t>
            </w:r>
          </w:p>
          <w:p w14:paraId="70BC7965" w14:textId="77777777" w:rsidR="00F64628" w:rsidRPr="0083216E" w:rsidRDefault="00F64628" w:rsidP="00F64628">
            <w:pPr>
              <w:rPr>
                <w:sz w:val="22"/>
              </w:rPr>
            </w:pPr>
            <w:r w:rsidRPr="0083216E">
              <w:rPr>
                <w:sz w:val="22"/>
              </w:rPr>
              <w:t>J. Biliūno g. 46</w:t>
            </w:r>
          </w:p>
          <w:p w14:paraId="098A0384" w14:textId="77777777" w:rsidR="00F64628" w:rsidRPr="0083216E" w:rsidRDefault="00F64628" w:rsidP="00F64628">
            <w:pPr>
              <w:rPr>
                <w:sz w:val="22"/>
              </w:rPr>
            </w:pPr>
            <w:r w:rsidRPr="0083216E">
              <w:rPr>
                <w:sz w:val="22"/>
              </w:rPr>
              <w:t xml:space="preserve">29371 Debeikiai </w:t>
            </w:r>
          </w:p>
          <w:p w14:paraId="0EB5A11E" w14:textId="77777777" w:rsidR="00F64628" w:rsidRPr="0083216E" w:rsidRDefault="00F64628" w:rsidP="00F64628">
            <w:pPr>
              <w:rPr>
                <w:sz w:val="22"/>
              </w:rPr>
            </w:pPr>
            <w:r w:rsidRPr="0083216E">
              <w:rPr>
                <w:sz w:val="22"/>
              </w:rPr>
              <w:t xml:space="preserve">Anykščių r. </w:t>
            </w:r>
          </w:p>
          <w:p w14:paraId="68F2BE48" w14:textId="77777777" w:rsidR="00F64628" w:rsidRPr="0083216E" w:rsidRDefault="00F64628" w:rsidP="00F64628">
            <w:pPr>
              <w:rPr>
                <w:sz w:val="22"/>
              </w:rPr>
            </w:pPr>
            <w:r w:rsidRPr="0083216E">
              <w:rPr>
                <w:sz w:val="22"/>
              </w:rPr>
              <w:t>Seniūnas Alvydas Simonavičius</w:t>
            </w:r>
          </w:p>
          <w:p w14:paraId="437ACDD0" w14:textId="6D059634" w:rsidR="00F64628" w:rsidRPr="0083216E" w:rsidRDefault="00F64628" w:rsidP="00F64628">
            <w:pPr>
              <w:rPr>
                <w:sz w:val="22"/>
              </w:rPr>
            </w:pPr>
            <w:r w:rsidRPr="0083216E">
              <w:rPr>
                <w:sz w:val="22"/>
              </w:rPr>
              <w:t>tel. (</w:t>
            </w:r>
            <w:r w:rsidR="001B2695" w:rsidRPr="0083216E">
              <w:rPr>
                <w:sz w:val="22"/>
              </w:rPr>
              <w:t>0</w:t>
            </w:r>
            <w:r w:rsidRPr="0083216E">
              <w:rPr>
                <w:sz w:val="22"/>
              </w:rPr>
              <w:t xml:space="preserve"> 381) 43183</w:t>
            </w:r>
          </w:p>
        </w:tc>
      </w:tr>
      <w:tr w:rsidR="00F64628" w:rsidRPr="00AD26F5" w14:paraId="6727CAB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D5813F9" w14:textId="68C45C88" w:rsidR="00F64628" w:rsidRDefault="00F64628" w:rsidP="00F64628">
            <w:pPr>
              <w:jc w:val="center"/>
              <w:rPr>
                <w:strike/>
                <w:sz w:val="22"/>
                <w:szCs w:val="22"/>
              </w:rPr>
            </w:pPr>
            <w:r w:rsidRPr="00105845">
              <w:rPr>
                <w:strike/>
                <w:sz w:val="22"/>
                <w:szCs w:val="22"/>
              </w:rPr>
              <w:lastRenderedPageBreak/>
              <w:t>4</w:t>
            </w:r>
            <w:r w:rsidR="00C3508F">
              <w:rPr>
                <w:strike/>
                <w:sz w:val="22"/>
                <w:szCs w:val="22"/>
              </w:rPr>
              <w:t>2</w:t>
            </w:r>
            <w:r w:rsidRPr="00105845">
              <w:rPr>
                <w:strike/>
                <w:sz w:val="22"/>
                <w:szCs w:val="22"/>
              </w:rPr>
              <w:t>.</w:t>
            </w:r>
          </w:p>
          <w:p w14:paraId="186000D4" w14:textId="44955B74" w:rsidR="00F64628" w:rsidRPr="00C3508F" w:rsidRDefault="00F64628" w:rsidP="00F64628">
            <w:pPr>
              <w:jc w:val="center"/>
              <w:rPr>
                <w:b/>
                <w:bCs/>
                <w:sz w:val="22"/>
              </w:rPr>
            </w:pPr>
            <w:r w:rsidRPr="00C3508F">
              <w:rPr>
                <w:b/>
                <w:bCs/>
                <w:sz w:val="22"/>
                <w:szCs w:val="22"/>
              </w:rPr>
              <w:t>4</w:t>
            </w:r>
            <w:r w:rsidR="00C3508F" w:rsidRPr="00C3508F">
              <w:rPr>
                <w:b/>
                <w:bCs/>
                <w:sz w:val="22"/>
                <w:szCs w:val="22"/>
              </w:rPr>
              <w:t>3</w:t>
            </w:r>
            <w:r w:rsidRPr="00C3508F">
              <w:rPr>
                <w:b/>
                <w:bCs/>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360C8681" w14:textId="77777777" w:rsidR="00F64628" w:rsidRPr="00AD26F5" w:rsidRDefault="00F64628" w:rsidP="00F64628">
            <w:r w:rsidRPr="00AD26F5">
              <w:t>Mičionių kaimo kapinės (Mičionių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1990D344" w14:textId="77777777" w:rsidR="00F64628" w:rsidRPr="00AD26F5" w:rsidRDefault="00F64628" w:rsidP="00F64628">
            <w:pPr>
              <w:rPr>
                <w:sz w:val="22"/>
              </w:rPr>
            </w:pPr>
            <w:r w:rsidRPr="00AD26F5">
              <w:rPr>
                <w:sz w:val="22"/>
              </w:rPr>
              <w:t>Veikiančios</w:t>
            </w:r>
          </w:p>
          <w:p w14:paraId="6405875B" w14:textId="77777777" w:rsidR="00F64628" w:rsidRPr="00AD26F5" w:rsidRDefault="00F64628" w:rsidP="00F64628">
            <w:pPr>
              <w:rPr>
                <w:sz w:val="22"/>
              </w:rPr>
            </w:pPr>
            <w:r w:rsidRPr="00AD26F5">
              <w:rPr>
                <w:sz w:val="22"/>
              </w:rPr>
              <w:t xml:space="preserve">Anykščių r. sav. tarybos 2013 m. gegužės 30 d. sprendimas </w:t>
            </w:r>
            <w:bookmarkStart w:id="40" w:name="n_39"/>
            <w:r w:rsidRPr="005F63A6">
              <w:rPr>
                <w:sz w:val="22"/>
              </w:rPr>
              <w:t>Nr.1-TS-185</w:t>
            </w:r>
            <w:bookmarkEnd w:id="40"/>
          </w:p>
        </w:tc>
        <w:tc>
          <w:tcPr>
            <w:tcW w:w="1024" w:type="dxa"/>
            <w:tcBorders>
              <w:top w:val="single" w:sz="4" w:space="0" w:color="auto"/>
              <w:left w:val="single" w:sz="4" w:space="0" w:color="auto"/>
              <w:bottom w:val="single" w:sz="4" w:space="0" w:color="auto"/>
              <w:right w:val="single" w:sz="4" w:space="0" w:color="auto"/>
            </w:tcBorders>
            <w:hideMark/>
          </w:tcPr>
          <w:p w14:paraId="43269BFB" w14:textId="77777777" w:rsidR="00F64628" w:rsidRPr="00AD26F5" w:rsidRDefault="00F64628" w:rsidP="00F64628">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3B3AB191" w14:textId="77777777" w:rsidR="00F64628" w:rsidRPr="00AD26F5" w:rsidRDefault="00F64628" w:rsidP="00F6462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5BAE928" w14:textId="77777777" w:rsidR="00F64628" w:rsidRPr="00AD26F5" w:rsidRDefault="00F64628" w:rsidP="00F6462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E8F896E" w14:textId="77777777" w:rsidR="00F64628" w:rsidRPr="0083216E" w:rsidRDefault="00F64628" w:rsidP="00F64628">
            <w:pPr>
              <w:rPr>
                <w:sz w:val="22"/>
              </w:rPr>
            </w:pPr>
            <w:r w:rsidRPr="0083216E">
              <w:rPr>
                <w:sz w:val="22"/>
              </w:rPr>
              <w:t xml:space="preserve">Anykščių r. sav. </w:t>
            </w:r>
          </w:p>
          <w:p w14:paraId="6398425C" w14:textId="77777777" w:rsidR="00F64628" w:rsidRPr="0083216E" w:rsidRDefault="00F64628" w:rsidP="00F64628">
            <w:pPr>
              <w:rPr>
                <w:sz w:val="22"/>
              </w:rPr>
            </w:pPr>
            <w:r w:rsidRPr="0083216E">
              <w:rPr>
                <w:sz w:val="22"/>
              </w:rPr>
              <w:t xml:space="preserve">Debeikių seniūnija </w:t>
            </w:r>
          </w:p>
          <w:p w14:paraId="6336B7EF" w14:textId="77777777" w:rsidR="00F64628" w:rsidRPr="0083216E" w:rsidRDefault="00F64628" w:rsidP="00F64628">
            <w:pPr>
              <w:rPr>
                <w:sz w:val="22"/>
              </w:rPr>
            </w:pPr>
            <w:r w:rsidRPr="0083216E">
              <w:rPr>
                <w:sz w:val="22"/>
              </w:rPr>
              <w:t>J. Biliūno g. 46</w:t>
            </w:r>
          </w:p>
          <w:p w14:paraId="453B36F9" w14:textId="77777777" w:rsidR="00F64628" w:rsidRPr="0083216E" w:rsidRDefault="00F64628" w:rsidP="00F64628">
            <w:pPr>
              <w:rPr>
                <w:sz w:val="22"/>
              </w:rPr>
            </w:pPr>
            <w:r w:rsidRPr="0083216E">
              <w:rPr>
                <w:sz w:val="22"/>
              </w:rPr>
              <w:t xml:space="preserve">29371 Debeikiai </w:t>
            </w:r>
          </w:p>
          <w:p w14:paraId="0BB8BE8F" w14:textId="77777777" w:rsidR="00F64628" w:rsidRPr="0083216E" w:rsidRDefault="00F64628" w:rsidP="00F64628">
            <w:pPr>
              <w:rPr>
                <w:sz w:val="22"/>
              </w:rPr>
            </w:pPr>
            <w:r w:rsidRPr="0083216E">
              <w:rPr>
                <w:sz w:val="22"/>
              </w:rPr>
              <w:t xml:space="preserve">Anykščių r. </w:t>
            </w:r>
          </w:p>
          <w:p w14:paraId="49732E18" w14:textId="77777777" w:rsidR="00F64628" w:rsidRPr="0083216E" w:rsidRDefault="00F64628" w:rsidP="00F64628">
            <w:pPr>
              <w:rPr>
                <w:sz w:val="22"/>
              </w:rPr>
            </w:pPr>
            <w:r w:rsidRPr="0083216E">
              <w:rPr>
                <w:sz w:val="22"/>
              </w:rPr>
              <w:t>Seniūnas Alvydas Simonavičius</w:t>
            </w:r>
          </w:p>
          <w:p w14:paraId="62BC26C2" w14:textId="74189437" w:rsidR="00F64628" w:rsidRPr="0083216E" w:rsidRDefault="00F64628" w:rsidP="00F64628">
            <w:pPr>
              <w:rPr>
                <w:sz w:val="22"/>
              </w:rPr>
            </w:pPr>
            <w:r w:rsidRPr="0083216E">
              <w:rPr>
                <w:sz w:val="22"/>
              </w:rPr>
              <w:t>tel. (</w:t>
            </w:r>
            <w:r w:rsidR="00C3508F" w:rsidRPr="0083216E">
              <w:rPr>
                <w:sz w:val="22"/>
              </w:rPr>
              <w:t>0</w:t>
            </w:r>
            <w:r w:rsidRPr="0083216E">
              <w:rPr>
                <w:sz w:val="22"/>
              </w:rPr>
              <w:t xml:space="preserve"> 381) 43183</w:t>
            </w:r>
          </w:p>
        </w:tc>
      </w:tr>
      <w:tr w:rsidR="00F64628" w:rsidRPr="00AD26F5" w14:paraId="2EDBB94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136C3193" w14:textId="677A77CF" w:rsidR="00C3508F" w:rsidRDefault="00C3508F" w:rsidP="00C3508F">
            <w:pPr>
              <w:jc w:val="center"/>
              <w:rPr>
                <w:strike/>
                <w:sz w:val="22"/>
                <w:szCs w:val="22"/>
              </w:rPr>
            </w:pPr>
            <w:r w:rsidRPr="00105845">
              <w:rPr>
                <w:strike/>
                <w:sz w:val="22"/>
                <w:szCs w:val="22"/>
              </w:rPr>
              <w:t>4</w:t>
            </w:r>
            <w:r>
              <w:rPr>
                <w:strike/>
                <w:sz w:val="22"/>
                <w:szCs w:val="22"/>
              </w:rPr>
              <w:t>3</w:t>
            </w:r>
            <w:r w:rsidRPr="00105845">
              <w:rPr>
                <w:strike/>
                <w:sz w:val="22"/>
                <w:szCs w:val="22"/>
              </w:rPr>
              <w:t>.</w:t>
            </w:r>
          </w:p>
          <w:p w14:paraId="7C990AC6" w14:textId="7395AFB3" w:rsidR="00F64628" w:rsidRPr="00AD26F5" w:rsidRDefault="00C3508F" w:rsidP="00C3508F">
            <w:pPr>
              <w:jc w:val="center"/>
              <w:rPr>
                <w:sz w:val="22"/>
              </w:rPr>
            </w:pPr>
            <w:r w:rsidRPr="00C3508F">
              <w:rPr>
                <w:b/>
                <w:bCs/>
                <w:sz w:val="22"/>
                <w:szCs w:val="22"/>
              </w:rPr>
              <w:t>4</w:t>
            </w:r>
            <w:r>
              <w:rPr>
                <w:b/>
                <w:bCs/>
                <w:sz w:val="22"/>
                <w:szCs w:val="22"/>
              </w:rPr>
              <w:t>4</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163F3988" w14:textId="77777777" w:rsidR="00F64628" w:rsidRPr="00AD26F5" w:rsidRDefault="00F64628" w:rsidP="00F64628">
            <w:r w:rsidRPr="00AD26F5">
              <w:t>Papšių kaimo kapinės (Gudelių k. 1, Debeikių sen.)</w:t>
            </w:r>
          </w:p>
        </w:tc>
        <w:tc>
          <w:tcPr>
            <w:tcW w:w="2832" w:type="dxa"/>
            <w:tcBorders>
              <w:top w:val="single" w:sz="4" w:space="0" w:color="auto"/>
              <w:left w:val="single" w:sz="4" w:space="0" w:color="auto"/>
              <w:bottom w:val="single" w:sz="4" w:space="0" w:color="auto"/>
              <w:right w:val="single" w:sz="4" w:space="0" w:color="auto"/>
            </w:tcBorders>
            <w:hideMark/>
          </w:tcPr>
          <w:p w14:paraId="128EC397" w14:textId="77777777" w:rsidR="00F64628" w:rsidRPr="00AD26F5" w:rsidRDefault="00F64628" w:rsidP="00F64628">
            <w:pPr>
              <w:rPr>
                <w:sz w:val="22"/>
              </w:rPr>
            </w:pPr>
            <w:r w:rsidRPr="00AD26F5">
              <w:rPr>
                <w:sz w:val="22"/>
              </w:rPr>
              <w:t>Veikiančios</w:t>
            </w:r>
          </w:p>
          <w:p w14:paraId="09F23FA4" w14:textId="77777777" w:rsidR="00F64628" w:rsidRPr="00AD26F5" w:rsidRDefault="00F64628" w:rsidP="00F64628">
            <w:pPr>
              <w:rPr>
                <w:sz w:val="22"/>
              </w:rPr>
            </w:pPr>
            <w:r w:rsidRPr="00AD26F5">
              <w:rPr>
                <w:sz w:val="22"/>
              </w:rPr>
              <w:t xml:space="preserve">Anykščių r. sav. tarybos 2013 m. gegužės 30 d. sprendimas </w:t>
            </w:r>
            <w:bookmarkStart w:id="41" w:name="n_40"/>
            <w:r w:rsidRPr="005F63A6">
              <w:rPr>
                <w:sz w:val="22"/>
              </w:rPr>
              <w:t>Nr.1-TS-185</w:t>
            </w:r>
            <w:bookmarkEnd w:id="41"/>
          </w:p>
        </w:tc>
        <w:tc>
          <w:tcPr>
            <w:tcW w:w="1024" w:type="dxa"/>
            <w:tcBorders>
              <w:top w:val="single" w:sz="4" w:space="0" w:color="auto"/>
              <w:left w:val="single" w:sz="4" w:space="0" w:color="auto"/>
              <w:bottom w:val="single" w:sz="4" w:space="0" w:color="auto"/>
              <w:right w:val="single" w:sz="4" w:space="0" w:color="auto"/>
            </w:tcBorders>
            <w:hideMark/>
          </w:tcPr>
          <w:p w14:paraId="2D802A81" w14:textId="77777777" w:rsidR="00F64628" w:rsidRPr="00AD26F5" w:rsidRDefault="00F64628" w:rsidP="00F64628">
            <w:pPr>
              <w:jc w:val="center"/>
            </w:pPr>
            <w:r w:rsidRPr="00AD26F5">
              <w:t>0,1521</w:t>
            </w:r>
          </w:p>
        </w:tc>
        <w:tc>
          <w:tcPr>
            <w:tcW w:w="2520" w:type="dxa"/>
            <w:tcBorders>
              <w:top w:val="single" w:sz="4" w:space="0" w:color="auto"/>
              <w:left w:val="single" w:sz="4" w:space="0" w:color="auto"/>
              <w:bottom w:val="single" w:sz="4" w:space="0" w:color="auto"/>
              <w:right w:val="single" w:sz="4" w:space="0" w:color="auto"/>
            </w:tcBorders>
            <w:hideMark/>
          </w:tcPr>
          <w:p w14:paraId="28EB6BFC" w14:textId="77777777" w:rsidR="00F64628" w:rsidRPr="00AD26F5" w:rsidRDefault="00F64628" w:rsidP="00F64628">
            <w:pPr>
              <w:jc w:val="center"/>
              <w:rPr>
                <w:sz w:val="22"/>
              </w:rPr>
            </w:pPr>
            <w:r w:rsidRPr="00AD26F5">
              <w:rPr>
                <w:sz w:val="22"/>
              </w:rPr>
              <w:t>Žemės sklypo unikalus</w:t>
            </w:r>
          </w:p>
          <w:p w14:paraId="6A9A6335" w14:textId="77777777" w:rsidR="00F64628" w:rsidRPr="00AD26F5" w:rsidRDefault="00F64628" w:rsidP="00F64628">
            <w:pPr>
              <w:jc w:val="center"/>
              <w:rPr>
                <w:sz w:val="22"/>
              </w:rPr>
            </w:pPr>
            <w:r w:rsidRPr="00AD26F5">
              <w:rPr>
                <w:sz w:val="22"/>
              </w:rPr>
              <w:t xml:space="preserve"> Nr. 3436-0003-0192,</w:t>
            </w:r>
          </w:p>
          <w:p w14:paraId="3FDCDF17" w14:textId="77777777" w:rsidR="00F64628" w:rsidRPr="00AD26F5" w:rsidRDefault="00F64628" w:rsidP="00F64628">
            <w:pPr>
              <w:jc w:val="center"/>
              <w:rPr>
                <w:sz w:val="22"/>
              </w:rPr>
            </w:pPr>
            <w:r w:rsidRPr="00AD26F5">
              <w:rPr>
                <w:sz w:val="22"/>
              </w:rPr>
              <w:t>1998-06-02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7675258" w14:textId="77777777" w:rsidR="00F64628" w:rsidRPr="00AD26F5" w:rsidRDefault="00F64628" w:rsidP="00F6462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1CEBD67" w14:textId="77777777" w:rsidR="00F64628" w:rsidRPr="0083216E" w:rsidRDefault="00F64628" w:rsidP="00F64628">
            <w:pPr>
              <w:rPr>
                <w:sz w:val="22"/>
              </w:rPr>
            </w:pPr>
            <w:r w:rsidRPr="0083216E">
              <w:rPr>
                <w:sz w:val="22"/>
              </w:rPr>
              <w:t xml:space="preserve">Anykščių r. sav. </w:t>
            </w:r>
          </w:p>
          <w:p w14:paraId="2345048B" w14:textId="77777777" w:rsidR="00F64628" w:rsidRPr="0083216E" w:rsidRDefault="00F64628" w:rsidP="00F64628">
            <w:pPr>
              <w:rPr>
                <w:sz w:val="22"/>
              </w:rPr>
            </w:pPr>
            <w:r w:rsidRPr="0083216E">
              <w:rPr>
                <w:sz w:val="22"/>
              </w:rPr>
              <w:t xml:space="preserve">Debeikių seniūnija </w:t>
            </w:r>
          </w:p>
          <w:p w14:paraId="29CC002B" w14:textId="77777777" w:rsidR="00F64628" w:rsidRPr="0083216E" w:rsidRDefault="00F64628" w:rsidP="00F64628">
            <w:pPr>
              <w:rPr>
                <w:sz w:val="22"/>
              </w:rPr>
            </w:pPr>
            <w:r w:rsidRPr="0083216E">
              <w:rPr>
                <w:sz w:val="22"/>
              </w:rPr>
              <w:t>J. Biliūno g. 46</w:t>
            </w:r>
          </w:p>
          <w:p w14:paraId="122F49E4" w14:textId="77777777" w:rsidR="00F64628" w:rsidRPr="0083216E" w:rsidRDefault="00F64628" w:rsidP="00F64628">
            <w:pPr>
              <w:rPr>
                <w:sz w:val="22"/>
              </w:rPr>
            </w:pPr>
            <w:r w:rsidRPr="0083216E">
              <w:rPr>
                <w:sz w:val="22"/>
              </w:rPr>
              <w:t xml:space="preserve">29371 Debeikiai </w:t>
            </w:r>
          </w:p>
          <w:p w14:paraId="3B326241" w14:textId="77777777" w:rsidR="00F64628" w:rsidRPr="0083216E" w:rsidRDefault="00F64628" w:rsidP="00F64628">
            <w:pPr>
              <w:rPr>
                <w:sz w:val="22"/>
              </w:rPr>
            </w:pPr>
            <w:r w:rsidRPr="0083216E">
              <w:rPr>
                <w:sz w:val="22"/>
              </w:rPr>
              <w:t xml:space="preserve">Anykščių r. </w:t>
            </w:r>
          </w:p>
          <w:p w14:paraId="16F03AD2" w14:textId="77777777" w:rsidR="00F64628" w:rsidRPr="0083216E" w:rsidRDefault="00F64628" w:rsidP="00F64628">
            <w:pPr>
              <w:rPr>
                <w:sz w:val="22"/>
              </w:rPr>
            </w:pPr>
            <w:r w:rsidRPr="0083216E">
              <w:rPr>
                <w:sz w:val="22"/>
              </w:rPr>
              <w:t>Seniūnas Alvydas Simonavičius</w:t>
            </w:r>
          </w:p>
          <w:p w14:paraId="190D50A6" w14:textId="36538EB3" w:rsidR="00F64628" w:rsidRPr="0083216E" w:rsidRDefault="00F64628" w:rsidP="00F64628">
            <w:pPr>
              <w:rPr>
                <w:sz w:val="22"/>
              </w:rPr>
            </w:pPr>
            <w:r w:rsidRPr="0083216E">
              <w:rPr>
                <w:sz w:val="22"/>
              </w:rPr>
              <w:t>tel. (</w:t>
            </w:r>
            <w:r w:rsidR="00C3508F" w:rsidRPr="0083216E">
              <w:rPr>
                <w:sz w:val="22"/>
              </w:rPr>
              <w:t>0</w:t>
            </w:r>
            <w:r w:rsidRPr="0083216E">
              <w:rPr>
                <w:sz w:val="22"/>
              </w:rPr>
              <w:t xml:space="preserve"> 381) 43183</w:t>
            </w:r>
          </w:p>
        </w:tc>
      </w:tr>
      <w:tr w:rsidR="00C3508F" w:rsidRPr="00AD26F5" w14:paraId="7387F31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7A85B57B" w14:textId="0673495B" w:rsidR="00C3508F" w:rsidRDefault="00C3508F" w:rsidP="00C3508F">
            <w:pPr>
              <w:jc w:val="center"/>
              <w:rPr>
                <w:strike/>
                <w:sz w:val="22"/>
                <w:szCs w:val="22"/>
              </w:rPr>
            </w:pPr>
            <w:r w:rsidRPr="00105845">
              <w:rPr>
                <w:strike/>
                <w:sz w:val="22"/>
                <w:szCs w:val="22"/>
              </w:rPr>
              <w:t>4</w:t>
            </w:r>
            <w:r>
              <w:rPr>
                <w:strike/>
                <w:sz w:val="22"/>
                <w:szCs w:val="22"/>
              </w:rPr>
              <w:t>4</w:t>
            </w:r>
            <w:r w:rsidRPr="00105845">
              <w:rPr>
                <w:strike/>
                <w:sz w:val="22"/>
                <w:szCs w:val="22"/>
              </w:rPr>
              <w:t>.</w:t>
            </w:r>
          </w:p>
          <w:p w14:paraId="3E5FFC36" w14:textId="7E2B279B" w:rsidR="00C3508F" w:rsidRPr="00AD26F5" w:rsidRDefault="00C3508F" w:rsidP="00C3508F">
            <w:pPr>
              <w:jc w:val="center"/>
              <w:rPr>
                <w:sz w:val="22"/>
              </w:rPr>
            </w:pPr>
            <w:r w:rsidRPr="00C3508F">
              <w:rPr>
                <w:b/>
                <w:bCs/>
                <w:sz w:val="22"/>
                <w:szCs w:val="22"/>
              </w:rPr>
              <w:t>4</w:t>
            </w:r>
            <w:r>
              <w:rPr>
                <w:b/>
                <w:bCs/>
                <w:sz w:val="22"/>
                <w:szCs w:val="22"/>
              </w:rPr>
              <w:t>5</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035B8388" w14:textId="77777777" w:rsidR="00C3508F" w:rsidRPr="00AD26F5" w:rsidRDefault="00C3508F" w:rsidP="00C3508F">
            <w:r w:rsidRPr="00AD26F5">
              <w:t xml:space="preserve">Šventupio kaimo kapinės (Šventupio k., Debeikių sen.) </w:t>
            </w:r>
          </w:p>
        </w:tc>
        <w:tc>
          <w:tcPr>
            <w:tcW w:w="2832" w:type="dxa"/>
            <w:tcBorders>
              <w:top w:val="single" w:sz="4" w:space="0" w:color="auto"/>
              <w:left w:val="single" w:sz="4" w:space="0" w:color="auto"/>
              <w:bottom w:val="single" w:sz="4" w:space="0" w:color="auto"/>
              <w:right w:val="single" w:sz="4" w:space="0" w:color="auto"/>
            </w:tcBorders>
            <w:hideMark/>
          </w:tcPr>
          <w:p w14:paraId="68D198B3" w14:textId="77777777" w:rsidR="00C3508F" w:rsidRPr="00AD26F5" w:rsidRDefault="00C3508F" w:rsidP="00C3508F">
            <w:pPr>
              <w:rPr>
                <w:sz w:val="22"/>
              </w:rPr>
            </w:pPr>
            <w:r w:rsidRPr="00AD26F5">
              <w:rPr>
                <w:sz w:val="22"/>
              </w:rPr>
              <w:t>Riboto naudojimo</w:t>
            </w:r>
          </w:p>
          <w:p w14:paraId="4BDBEFE1" w14:textId="77777777" w:rsidR="00C3508F" w:rsidRPr="00AD26F5" w:rsidRDefault="00C3508F" w:rsidP="00C3508F">
            <w:pPr>
              <w:rPr>
                <w:sz w:val="22"/>
              </w:rPr>
            </w:pPr>
            <w:r w:rsidRPr="00AD26F5">
              <w:rPr>
                <w:sz w:val="22"/>
              </w:rPr>
              <w:t xml:space="preserve">Anykščių r. sav. tarybos 2013 m. gegužės 30 d. sprendimas </w:t>
            </w:r>
            <w:bookmarkStart w:id="42" w:name="n_41"/>
            <w:r w:rsidRPr="005F63A6">
              <w:rPr>
                <w:sz w:val="22"/>
              </w:rPr>
              <w:t>Nr.1-TS-185</w:t>
            </w:r>
            <w:bookmarkEnd w:id="42"/>
          </w:p>
        </w:tc>
        <w:tc>
          <w:tcPr>
            <w:tcW w:w="1024" w:type="dxa"/>
            <w:tcBorders>
              <w:top w:val="single" w:sz="4" w:space="0" w:color="auto"/>
              <w:left w:val="single" w:sz="4" w:space="0" w:color="auto"/>
              <w:bottom w:val="single" w:sz="4" w:space="0" w:color="auto"/>
              <w:right w:val="single" w:sz="4" w:space="0" w:color="auto"/>
            </w:tcBorders>
            <w:hideMark/>
          </w:tcPr>
          <w:p w14:paraId="4F8E774F" w14:textId="77777777" w:rsidR="00C3508F" w:rsidRPr="00AD26F5" w:rsidRDefault="00C3508F" w:rsidP="00C3508F">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2783F31C"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C1231BF"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10B252F" w14:textId="77777777" w:rsidR="00C3508F" w:rsidRPr="0083216E" w:rsidRDefault="00C3508F" w:rsidP="00C3508F">
            <w:pPr>
              <w:rPr>
                <w:sz w:val="22"/>
              </w:rPr>
            </w:pPr>
            <w:r w:rsidRPr="0083216E">
              <w:rPr>
                <w:sz w:val="22"/>
              </w:rPr>
              <w:t xml:space="preserve">Anykščių r. sav. </w:t>
            </w:r>
          </w:p>
          <w:p w14:paraId="139E49C7" w14:textId="77777777" w:rsidR="00C3508F" w:rsidRPr="0083216E" w:rsidRDefault="00C3508F" w:rsidP="00C3508F">
            <w:pPr>
              <w:rPr>
                <w:sz w:val="22"/>
              </w:rPr>
            </w:pPr>
            <w:r w:rsidRPr="0083216E">
              <w:rPr>
                <w:sz w:val="22"/>
              </w:rPr>
              <w:t xml:space="preserve">Debeikių seniūnija </w:t>
            </w:r>
          </w:p>
          <w:p w14:paraId="3A8118A2" w14:textId="77777777" w:rsidR="00C3508F" w:rsidRPr="0083216E" w:rsidRDefault="00C3508F" w:rsidP="00C3508F">
            <w:pPr>
              <w:rPr>
                <w:sz w:val="22"/>
              </w:rPr>
            </w:pPr>
            <w:r w:rsidRPr="0083216E">
              <w:rPr>
                <w:sz w:val="22"/>
              </w:rPr>
              <w:t>J. Biliūno g. 46</w:t>
            </w:r>
          </w:p>
          <w:p w14:paraId="059AC151" w14:textId="77777777" w:rsidR="00C3508F" w:rsidRPr="0083216E" w:rsidRDefault="00C3508F" w:rsidP="00C3508F">
            <w:pPr>
              <w:rPr>
                <w:sz w:val="22"/>
              </w:rPr>
            </w:pPr>
            <w:r w:rsidRPr="0083216E">
              <w:rPr>
                <w:sz w:val="22"/>
              </w:rPr>
              <w:t xml:space="preserve">29371 Debeikiai </w:t>
            </w:r>
          </w:p>
          <w:p w14:paraId="1CF6F853" w14:textId="77777777" w:rsidR="00C3508F" w:rsidRPr="0083216E" w:rsidRDefault="00C3508F" w:rsidP="00C3508F">
            <w:pPr>
              <w:rPr>
                <w:sz w:val="22"/>
              </w:rPr>
            </w:pPr>
            <w:r w:rsidRPr="0083216E">
              <w:rPr>
                <w:sz w:val="22"/>
              </w:rPr>
              <w:t>Anykščių r.</w:t>
            </w:r>
          </w:p>
          <w:p w14:paraId="49A14EF6" w14:textId="77777777" w:rsidR="00C3508F" w:rsidRPr="0083216E" w:rsidRDefault="00C3508F" w:rsidP="00C3508F">
            <w:pPr>
              <w:rPr>
                <w:sz w:val="22"/>
              </w:rPr>
            </w:pPr>
            <w:r w:rsidRPr="0083216E">
              <w:rPr>
                <w:sz w:val="22"/>
              </w:rPr>
              <w:t xml:space="preserve">Seniūnas Alvydas Simonavičius </w:t>
            </w:r>
          </w:p>
          <w:p w14:paraId="4C5EFFCB" w14:textId="5BDD0C68" w:rsidR="00C3508F" w:rsidRPr="0083216E" w:rsidRDefault="00C3508F" w:rsidP="00C3508F">
            <w:pPr>
              <w:rPr>
                <w:sz w:val="22"/>
              </w:rPr>
            </w:pPr>
            <w:r w:rsidRPr="0083216E">
              <w:rPr>
                <w:sz w:val="22"/>
              </w:rPr>
              <w:t>tel. (0 381) 43183</w:t>
            </w:r>
          </w:p>
        </w:tc>
      </w:tr>
      <w:tr w:rsidR="00C3508F" w:rsidRPr="00AD26F5" w14:paraId="724D04B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6FBF69A0" w14:textId="64BEEF79" w:rsidR="00C3508F" w:rsidRDefault="00C3508F" w:rsidP="00C3508F">
            <w:pPr>
              <w:jc w:val="center"/>
              <w:rPr>
                <w:strike/>
                <w:sz w:val="22"/>
                <w:szCs w:val="22"/>
              </w:rPr>
            </w:pPr>
            <w:r w:rsidRPr="00105845">
              <w:rPr>
                <w:strike/>
                <w:sz w:val="22"/>
                <w:szCs w:val="22"/>
              </w:rPr>
              <w:t>4</w:t>
            </w:r>
            <w:r>
              <w:rPr>
                <w:strike/>
                <w:sz w:val="22"/>
                <w:szCs w:val="22"/>
              </w:rPr>
              <w:t>5</w:t>
            </w:r>
            <w:r w:rsidRPr="00105845">
              <w:rPr>
                <w:strike/>
                <w:sz w:val="22"/>
                <w:szCs w:val="22"/>
              </w:rPr>
              <w:t>.</w:t>
            </w:r>
          </w:p>
          <w:p w14:paraId="4185020F" w14:textId="75523CFF" w:rsidR="00C3508F" w:rsidRPr="00AD26F5" w:rsidRDefault="00C3508F" w:rsidP="00C3508F">
            <w:pPr>
              <w:jc w:val="center"/>
              <w:rPr>
                <w:sz w:val="22"/>
              </w:rPr>
            </w:pPr>
            <w:r w:rsidRPr="00C3508F">
              <w:rPr>
                <w:b/>
                <w:bCs/>
                <w:sz w:val="22"/>
                <w:szCs w:val="22"/>
              </w:rPr>
              <w:t>4</w:t>
            </w:r>
            <w:r>
              <w:rPr>
                <w:b/>
                <w:bCs/>
                <w:sz w:val="22"/>
                <w:szCs w:val="22"/>
              </w:rPr>
              <w:t>6</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tcPr>
          <w:p w14:paraId="26ACD17E" w14:textId="77777777" w:rsidR="00C3508F" w:rsidRPr="00AD26F5" w:rsidRDefault="00C3508F" w:rsidP="00C3508F">
            <w:r w:rsidRPr="00AD26F5">
              <w:t>Leliūnų kaimo kapinės (Leliūnų k., Debeikių sen.)</w:t>
            </w:r>
          </w:p>
          <w:p w14:paraId="4EED92A8" w14:textId="77777777" w:rsidR="00C3508F" w:rsidRPr="00AD26F5" w:rsidRDefault="00C3508F" w:rsidP="00C3508F"/>
        </w:tc>
        <w:tc>
          <w:tcPr>
            <w:tcW w:w="2832" w:type="dxa"/>
            <w:tcBorders>
              <w:top w:val="single" w:sz="4" w:space="0" w:color="auto"/>
              <w:left w:val="single" w:sz="4" w:space="0" w:color="auto"/>
              <w:bottom w:val="single" w:sz="4" w:space="0" w:color="auto"/>
              <w:right w:val="single" w:sz="4" w:space="0" w:color="auto"/>
            </w:tcBorders>
            <w:hideMark/>
          </w:tcPr>
          <w:p w14:paraId="0B20269A" w14:textId="77777777" w:rsidR="00C3508F" w:rsidRPr="00AD26F5" w:rsidRDefault="00C3508F" w:rsidP="00C3508F">
            <w:pPr>
              <w:rPr>
                <w:sz w:val="22"/>
              </w:rPr>
            </w:pPr>
            <w:r w:rsidRPr="00AD26F5">
              <w:rPr>
                <w:sz w:val="22"/>
              </w:rPr>
              <w:t>Riboto naudojimo</w:t>
            </w:r>
          </w:p>
          <w:p w14:paraId="6B75A72D" w14:textId="77777777" w:rsidR="00C3508F" w:rsidRPr="00AD26F5" w:rsidRDefault="00C3508F" w:rsidP="00C3508F">
            <w:pPr>
              <w:rPr>
                <w:sz w:val="22"/>
              </w:rPr>
            </w:pPr>
            <w:r w:rsidRPr="00AD26F5">
              <w:rPr>
                <w:sz w:val="22"/>
              </w:rPr>
              <w:t xml:space="preserve">Anykščių r. sav. tarybos 2013 m. gegužės 30 d. sprendimas </w:t>
            </w:r>
            <w:bookmarkStart w:id="43" w:name="n_42"/>
            <w:r w:rsidRPr="005F63A6">
              <w:rPr>
                <w:sz w:val="22"/>
              </w:rPr>
              <w:t>Nr.1-TS-185</w:t>
            </w:r>
            <w:bookmarkEnd w:id="43"/>
          </w:p>
        </w:tc>
        <w:tc>
          <w:tcPr>
            <w:tcW w:w="1024" w:type="dxa"/>
            <w:tcBorders>
              <w:top w:val="single" w:sz="4" w:space="0" w:color="auto"/>
              <w:left w:val="single" w:sz="4" w:space="0" w:color="auto"/>
              <w:bottom w:val="single" w:sz="4" w:space="0" w:color="auto"/>
              <w:right w:val="single" w:sz="4" w:space="0" w:color="auto"/>
            </w:tcBorders>
            <w:hideMark/>
          </w:tcPr>
          <w:p w14:paraId="1B9B6342" w14:textId="77777777" w:rsidR="00C3508F" w:rsidRPr="00AD26F5" w:rsidRDefault="00C3508F" w:rsidP="00C3508F">
            <w:pPr>
              <w:jc w:val="center"/>
            </w:pPr>
            <w:r w:rsidRPr="00AD26F5">
              <w:t>0,15</w:t>
            </w:r>
          </w:p>
        </w:tc>
        <w:tc>
          <w:tcPr>
            <w:tcW w:w="2520" w:type="dxa"/>
            <w:tcBorders>
              <w:top w:val="single" w:sz="4" w:space="0" w:color="auto"/>
              <w:left w:val="single" w:sz="4" w:space="0" w:color="auto"/>
              <w:bottom w:val="single" w:sz="4" w:space="0" w:color="auto"/>
              <w:right w:val="single" w:sz="4" w:space="0" w:color="auto"/>
            </w:tcBorders>
            <w:hideMark/>
          </w:tcPr>
          <w:p w14:paraId="333BA2D5"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1E2A6A4"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F1F8C36" w14:textId="77777777" w:rsidR="00C3508F" w:rsidRPr="0083216E" w:rsidRDefault="00C3508F" w:rsidP="00C3508F">
            <w:pPr>
              <w:rPr>
                <w:sz w:val="22"/>
              </w:rPr>
            </w:pPr>
            <w:r w:rsidRPr="0083216E">
              <w:rPr>
                <w:sz w:val="22"/>
              </w:rPr>
              <w:t xml:space="preserve">Anykščių r. sav. </w:t>
            </w:r>
          </w:p>
          <w:p w14:paraId="3852DB05" w14:textId="77777777" w:rsidR="00C3508F" w:rsidRPr="0083216E" w:rsidRDefault="00C3508F" w:rsidP="00C3508F">
            <w:pPr>
              <w:rPr>
                <w:sz w:val="22"/>
              </w:rPr>
            </w:pPr>
            <w:r w:rsidRPr="0083216E">
              <w:rPr>
                <w:sz w:val="22"/>
              </w:rPr>
              <w:t xml:space="preserve">Debeikių seniūnija </w:t>
            </w:r>
          </w:p>
          <w:p w14:paraId="5DA91BC4" w14:textId="77777777" w:rsidR="00C3508F" w:rsidRPr="0083216E" w:rsidRDefault="00C3508F" w:rsidP="00C3508F">
            <w:pPr>
              <w:rPr>
                <w:sz w:val="22"/>
              </w:rPr>
            </w:pPr>
            <w:r w:rsidRPr="0083216E">
              <w:rPr>
                <w:sz w:val="22"/>
              </w:rPr>
              <w:t>J. Biliūno g. 46</w:t>
            </w:r>
          </w:p>
          <w:p w14:paraId="3B9B1CF3" w14:textId="77777777" w:rsidR="00C3508F" w:rsidRPr="0083216E" w:rsidRDefault="00C3508F" w:rsidP="00C3508F">
            <w:pPr>
              <w:rPr>
                <w:sz w:val="22"/>
              </w:rPr>
            </w:pPr>
            <w:r w:rsidRPr="0083216E">
              <w:rPr>
                <w:sz w:val="22"/>
              </w:rPr>
              <w:t xml:space="preserve">29371 Debeikiai </w:t>
            </w:r>
          </w:p>
          <w:p w14:paraId="48B25B96" w14:textId="77777777" w:rsidR="00C3508F" w:rsidRPr="0083216E" w:rsidRDefault="00C3508F" w:rsidP="00C3508F">
            <w:pPr>
              <w:rPr>
                <w:sz w:val="22"/>
              </w:rPr>
            </w:pPr>
            <w:r w:rsidRPr="0083216E">
              <w:rPr>
                <w:sz w:val="22"/>
              </w:rPr>
              <w:t>Anykščių r.</w:t>
            </w:r>
          </w:p>
          <w:p w14:paraId="7D706401" w14:textId="77777777" w:rsidR="00C3508F" w:rsidRPr="0083216E" w:rsidRDefault="00C3508F" w:rsidP="00C3508F">
            <w:pPr>
              <w:rPr>
                <w:sz w:val="22"/>
              </w:rPr>
            </w:pPr>
            <w:r w:rsidRPr="0083216E">
              <w:rPr>
                <w:sz w:val="22"/>
              </w:rPr>
              <w:t xml:space="preserve">Seniūnas Alvydas Simonavičius </w:t>
            </w:r>
          </w:p>
          <w:p w14:paraId="5BB96463" w14:textId="2BC8E4F6" w:rsidR="00C3508F" w:rsidRPr="0083216E" w:rsidRDefault="00C3508F" w:rsidP="00C3508F">
            <w:pPr>
              <w:rPr>
                <w:sz w:val="22"/>
              </w:rPr>
            </w:pPr>
            <w:r w:rsidRPr="0083216E">
              <w:rPr>
                <w:sz w:val="22"/>
              </w:rPr>
              <w:t>tel. (0 381) 43183</w:t>
            </w:r>
          </w:p>
        </w:tc>
      </w:tr>
      <w:tr w:rsidR="00C3508F" w:rsidRPr="00AD26F5" w14:paraId="67818D6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6B60EE72" w14:textId="68F6A0D6" w:rsidR="00C3508F" w:rsidRDefault="00C3508F" w:rsidP="00C3508F">
            <w:pPr>
              <w:jc w:val="center"/>
              <w:rPr>
                <w:strike/>
                <w:sz w:val="22"/>
                <w:szCs w:val="22"/>
              </w:rPr>
            </w:pPr>
            <w:r w:rsidRPr="00105845">
              <w:rPr>
                <w:strike/>
                <w:sz w:val="22"/>
                <w:szCs w:val="22"/>
              </w:rPr>
              <w:t>4</w:t>
            </w:r>
            <w:r>
              <w:rPr>
                <w:strike/>
                <w:sz w:val="22"/>
                <w:szCs w:val="22"/>
              </w:rPr>
              <w:t>6</w:t>
            </w:r>
            <w:r w:rsidRPr="00105845">
              <w:rPr>
                <w:strike/>
                <w:sz w:val="22"/>
                <w:szCs w:val="22"/>
              </w:rPr>
              <w:t>.</w:t>
            </w:r>
          </w:p>
          <w:p w14:paraId="0FBA45F6" w14:textId="04873461" w:rsidR="00C3508F" w:rsidRPr="00AD26F5" w:rsidRDefault="00C3508F" w:rsidP="00C3508F">
            <w:pPr>
              <w:jc w:val="center"/>
              <w:rPr>
                <w:sz w:val="22"/>
              </w:rPr>
            </w:pPr>
            <w:r w:rsidRPr="00C3508F">
              <w:rPr>
                <w:b/>
                <w:bCs/>
                <w:sz w:val="22"/>
                <w:szCs w:val="22"/>
              </w:rPr>
              <w:t>4</w:t>
            </w:r>
            <w:r>
              <w:rPr>
                <w:b/>
                <w:bCs/>
                <w:sz w:val="22"/>
                <w:szCs w:val="22"/>
              </w:rPr>
              <w:t>7</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781A9673" w14:textId="77777777" w:rsidR="00C3508F" w:rsidRPr="00AD26F5" w:rsidRDefault="00C3508F" w:rsidP="00C3508F">
            <w:r w:rsidRPr="00AD26F5">
              <w:t>Debeikių miestelio senosios kapinės (Ąžuolų g., Debeikių mstl., Debeikių sen.)</w:t>
            </w:r>
          </w:p>
        </w:tc>
        <w:tc>
          <w:tcPr>
            <w:tcW w:w="2832" w:type="dxa"/>
            <w:tcBorders>
              <w:top w:val="single" w:sz="4" w:space="0" w:color="auto"/>
              <w:left w:val="single" w:sz="4" w:space="0" w:color="auto"/>
              <w:bottom w:val="single" w:sz="4" w:space="0" w:color="auto"/>
              <w:right w:val="single" w:sz="4" w:space="0" w:color="auto"/>
            </w:tcBorders>
            <w:hideMark/>
          </w:tcPr>
          <w:p w14:paraId="2F0AC0CD" w14:textId="77777777" w:rsidR="00C3508F" w:rsidRPr="00AD26F5" w:rsidRDefault="00C3508F" w:rsidP="00C3508F">
            <w:pPr>
              <w:rPr>
                <w:sz w:val="22"/>
              </w:rPr>
            </w:pPr>
            <w:r w:rsidRPr="00AD26F5">
              <w:rPr>
                <w:sz w:val="22"/>
              </w:rPr>
              <w:t>Neveikiančios</w:t>
            </w:r>
          </w:p>
          <w:p w14:paraId="4A93383C" w14:textId="77777777" w:rsidR="00C3508F" w:rsidRPr="00AD26F5" w:rsidRDefault="00C3508F" w:rsidP="00C3508F">
            <w:pPr>
              <w:rPr>
                <w:sz w:val="22"/>
              </w:rPr>
            </w:pPr>
            <w:r w:rsidRPr="00AD26F5">
              <w:rPr>
                <w:sz w:val="22"/>
              </w:rPr>
              <w:t xml:space="preserve">Anykščių r. sav. tarybos 2013 m. gegužės 30 d. sprendimas </w:t>
            </w:r>
            <w:bookmarkStart w:id="44" w:name="n_43"/>
            <w:r w:rsidRPr="005F63A6">
              <w:rPr>
                <w:sz w:val="22"/>
              </w:rPr>
              <w:t>Nr.1-TS-185</w:t>
            </w:r>
            <w:bookmarkEnd w:id="44"/>
          </w:p>
        </w:tc>
        <w:tc>
          <w:tcPr>
            <w:tcW w:w="1024" w:type="dxa"/>
            <w:tcBorders>
              <w:top w:val="single" w:sz="4" w:space="0" w:color="auto"/>
              <w:left w:val="single" w:sz="4" w:space="0" w:color="auto"/>
              <w:bottom w:val="single" w:sz="4" w:space="0" w:color="auto"/>
              <w:right w:val="single" w:sz="4" w:space="0" w:color="auto"/>
            </w:tcBorders>
            <w:hideMark/>
          </w:tcPr>
          <w:p w14:paraId="0CE145BE" w14:textId="77777777" w:rsidR="00C3508F" w:rsidRPr="00AD26F5" w:rsidRDefault="00C3508F" w:rsidP="00C3508F">
            <w:pPr>
              <w:jc w:val="center"/>
            </w:pPr>
            <w:r w:rsidRPr="00AD26F5">
              <w:t>0,72</w:t>
            </w:r>
          </w:p>
        </w:tc>
        <w:tc>
          <w:tcPr>
            <w:tcW w:w="2520" w:type="dxa"/>
            <w:tcBorders>
              <w:top w:val="single" w:sz="4" w:space="0" w:color="auto"/>
              <w:left w:val="single" w:sz="4" w:space="0" w:color="auto"/>
              <w:bottom w:val="single" w:sz="4" w:space="0" w:color="auto"/>
              <w:right w:val="single" w:sz="4" w:space="0" w:color="auto"/>
            </w:tcBorders>
            <w:hideMark/>
          </w:tcPr>
          <w:p w14:paraId="393D4BBC"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F8F5099"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813ED9A" w14:textId="77777777" w:rsidR="00C3508F" w:rsidRPr="0083216E" w:rsidRDefault="00C3508F" w:rsidP="00C3508F">
            <w:pPr>
              <w:rPr>
                <w:sz w:val="22"/>
              </w:rPr>
            </w:pPr>
            <w:r w:rsidRPr="0083216E">
              <w:rPr>
                <w:sz w:val="22"/>
              </w:rPr>
              <w:t xml:space="preserve">Anykščių r. sav. </w:t>
            </w:r>
          </w:p>
          <w:p w14:paraId="6F8EF5B3" w14:textId="77777777" w:rsidR="00C3508F" w:rsidRPr="0083216E" w:rsidRDefault="00C3508F" w:rsidP="00C3508F">
            <w:pPr>
              <w:rPr>
                <w:sz w:val="22"/>
              </w:rPr>
            </w:pPr>
            <w:r w:rsidRPr="0083216E">
              <w:rPr>
                <w:sz w:val="22"/>
              </w:rPr>
              <w:t xml:space="preserve">Debeikių seniūnija </w:t>
            </w:r>
          </w:p>
          <w:p w14:paraId="5A74BC2D" w14:textId="77777777" w:rsidR="00C3508F" w:rsidRPr="0083216E" w:rsidRDefault="00C3508F" w:rsidP="00C3508F">
            <w:pPr>
              <w:rPr>
                <w:sz w:val="22"/>
              </w:rPr>
            </w:pPr>
            <w:r w:rsidRPr="0083216E">
              <w:rPr>
                <w:sz w:val="22"/>
              </w:rPr>
              <w:t>J. Biliūno g. 46</w:t>
            </w:r>
          </w:p>
          <w:p w14:paraId="4B63F6C5" w14:textId="77777777" w:rsidR="00C3508F" w:rsidRPr="0083216E" w:rsidRDefault="00C3508F" w:rsidP="00C3508F">
            <w:pPr>
              <w:rPr>
                <w:sz w:val="22"/>
              </w:rPr>
            </w:pPr>
            <w:r w:rsidRPr="0083216E">
              <w:rPr>
                <w:sz w:val="22"/>
              </w:rPr>
              <w:t xml:space="preserve">29371 Debeikiai </w:t>
            </w:r>
          </w:p>
          <w:p w14:paraId="54FEB709" w14:textId="77777777" w:rsidR="00C3508F" w:rsidRPr="0083216E" w:rsidRDefault="00C3508F" w:rsidP="00C3508F">
            <w:pPr>
              <w:rPr>
                <w:sz w:val="22"/>
              </w:rPr>
            </w:pPr>
            <w:r w:rsidRPr="0083216E">
              <w:rPr>
                <w:sz w:val="22"/>
              </w:rPr>
              <w:t xml:space="preserve">Anykščių r. </w:t>
            </w:r>
          </w:p>
          <w:p w14:paraId="4AC0BB72" w14:textId="77777777" w:rsidR="00C3508F" w:rsidRPr="0083216E" w:rsidRDefault="00C3508F" w:rsidP="00C3508F">
            <w:pPr>
              <w:rPr>
                <w:sz w:val="22"/>
              </w:rPr>
            </w:pPr>
            <w:r w:rsidRPr="0083216E">
              <w:rPr>
                <w:sz w:val="22"/>
              </w:rPr>
              <w:t>Seniūnas Alvydas Simonavičius</w:t>
            </w:r>
          </w:p>
          <w:p w14:paraId="5EE3E2D2" w14:textId="2C7DA743" w:rsidR="00C3508F" w:rsidRPr="0083216E" w:rsidRDefault="00C3508F" w:rsidP="00C3508F">
            <w:pPr>
              <w:rPr>
                <w:sz w:val="22"/>
              </w:rPr>
            </w:pPr>
            <w:r w:rsidRPr="0083216E">
              <w:rPr>
                <w:sz w:val="22"/>
              </w:rPr>
              <w:t>tel. (0 381) 43183</w:t>
            </w:r>
          </w:p>
        </w:tc>
      </w:tr>
      <w:tr w:rsidR="00C3508F" w:rsidRPr="00AD26F5" w14:paraId="13523DC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0A6188EC" w14:textId="7CFF0029" w:rsidR="00C3508F" w:rsidRDefault="00C3508F" w:rsidP="00C3508F">
            <w:pPr>
              <w:jc w:val="center"/>
              <w:rPr>
                <w:strike/>
                <w:sz w:val="22"/>
                <w:szCs w:val="22"/>
              </w:rPr>
            </w:pPr>
            <w:r w:rsidRPr="00105845">
              <w:rPr>
                <w:strike/>
                <w:sz w:val="22"/>
                <w:szCs w:val="22"/>
              </w:rPr>
              <w:lastRenderedPageBreak/>
              <w:t>4</w:t>
            </w:r>
            <w:r>
              <w:rPr>
                <w:strike/>
                <w:sz w:val="22"/>
                <w:szCs w:val="22"/>
              </w:rPr>
              <w:t>7</w:t>
            </w:r>
            <w:r w:rsidRPr="00105845">
              <w:rPr>
                <w:strike/>
                <w:sz w:val="22"/>
                <w:szCs w:val="22"/>
              </w:rPr>
              <w:t>.</w:t>
            </w:r>
          </w:p>
          <w:p w14:paraId="701A463D" w14:textId="2E0AD53B" w:rsidR="00C3508F" w:rsidRPr="00AD26F5" w:rsidRDefault="00C3508F" w:rsidP="00C3508F">
            <w:pPr>
              <w:jc w:val="center"/>
              <w:rPr>
                <w:sz w:val="22"/>
              </w:rPr>
            </w:pPr>
            <w:r w:rsidRPr="00C3508F">
              <w:rPr>
                <w:b/>
                <w:bCs/>
                <w:sz w:val="22"/>
                <w:szCs w:val="22"/>
              </w:rPr>
              <w:t>4</w:t>
            </w:r>
            <w:r>
              <w:rPr>
                <w:b/>
                <w:bCs/>
                <w:sz w:val="22"/>
                <w:szCs w:val="22"/>
              </w:rPr>
              <w:t>8</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3B05773D" w14:textId="77777777" w:rsidR="00C3508F" w:rsidRPr="00AD26F5" w:rsidRDefault="00C3508F" w:rsidP="00C3508F">
            <w:r w:rsidRPr="00AD26F5">
              <w:t>Meldučių kaimo kapinės (Meldučių k., Debeikių sen.)</w:t>
            </w:r>
          </w:p>
        </w:tc>
        <w:tc>
          <w:tcPr>
            <w:tcW w:w="2832" w:type="dxa"/>
            <w:tcBorders>
              <w:top w:val="single" w:sz="4" w:space="0" w:color="auto"/>
              <w:left w:val="single" w:sz="4" w:space="0" w:color="auto"/>
              <w:bottom w:val="single" w:sz="4" w:space="0" w:color="auto"/>
              <w:right w:val="single" w:sz="4" w:space="0" w:color="auto"/>
            </w:tcBorders>
            <w:hideMark/>
          </w:tcPr>
          <w:p w14:paraId="5BBC3A59" w14:textId="77777777" w:rsidR="00C3508F" w:rsidRPr="00AD26F5" w:rsidRDefault="00C3508F" w:rsidP="00C3508F">
            <w:pPr>
              <w:rPr>
                <w:sz w:val="22"/>
              </w:rPr>
            </w:pPr>
            <w:r w:rsidRPr="00AD26F5">
              <w:rPr>
                <w:sz w:val="22"/>
              </w:rPr>
              <w:t>Neveikiančios</w:t>
            </w:r>
          </w:p>
          <w:p w14:paraId="5F174458" w14:textId="77777777" w:rsidR="00C3508F" w:rsidRPr="00AD26F5" w:rsidRDefault="00C3508F" w:rsidP="00C3508F">
            <w:pPr>
              <w:rPr>
                <w:sz w:val="22"/>
              </w:rPr>
            </w:pPr>
            <w:r w:rsidRPr="00AD26F5">
              <w:rPr>
                <w:sz w:val="22"/>
              </w:rPr>
              <w:t xml:space="preserve">Anykščių r. sav. tarybos 2013 m. gegužės 30 d. sprendimas </w:t>
            </w:r>
            <w:bookmarkStart w:id="45" w:name="n_44"/>
            <w:r w:rsidRPr="005F63A6">
              <w:rPr>
                <w:sz w:val="22"/>
              </w:rPr>
              <w:t>Nr.1-TS-185</w:t>
            </w:r>
            <w:bookmarkEnd w:id="45"/>
          </w:p>
        </w:tc>
        <w:tc>
          <w:tcPr>
            <w:tcW w:w="1024" w:type="dxa"/>
            <w:tcBorders>
              <w:top w:val="single" w:sz="4" w:space="0" w:color="auto"/>
              <w:left w:val="single" w:sz="4" w:space="0" w:color="auto"/>
              <w:bottom w:val="single" w:sz="4" w:space="0" w:color="auto"/>
              <w:right w:val="single" w:sz="4" w:space="0" w:color="auto"/>
            </w:tcBorders>
            <w:hideMark/>
          </w:tcPr>
          <w:p w14:paraId="1AA5BFE9" w14:textId="77777777" w:rsidR="00C3508F" w:rsidRPr="00AD26F5" w:rsidRDefault="00C3508F" w:rsidP="00C3508F">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63BFFC40"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73CFC57"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9A96E52" w14:textId="77777777" w:rsidR="00C3508F" w:rsidRPr="0083216E" w:rsidRDefault="00C3508F" w:rsidP="00C3508F">
            <w:pPr>
              <w:rPr>
                <w:sz w:val="22"/>
              </w:rPr>
            </w:pPr>
            <w:r w:rsidRPr="0083216E">
              <w:rPr>
                <w:sz w:val="22"/>
              </w:rPr>
              <w:t xml:space="preserve">Anykščių r. sav. </w:t>
            </w:r>
          </w:p>
          <w:p w14:paraId="53FA1C06" w14:textId="77777777" w:rsidR="00C3508F" w:rsidRPr="0083216E" w:rsidRDefault="00C3508F" w:rsidP="00C3508F">
            <w:pPr>
              <w:rPr>
                <w:sz w:val="22"/>
              </w:rPr>
            </w:pPr>
            <w:r w:rsidRPr="0083216E">
              <w:rPr>
                <w:sz w:val="22"/>
              </w:rPr>
              <w:t xml:space="preserve">Debeikių seniūnija </w:t>
            </w:r>
          </w:p>
          <w:p w14:paraId="3D120306" w14:textId="77777777" w:rsidR="00C3508F" w:rsidRPr="0083216E" w:rsidRDefault="00C3508F" w:rsidP="00C3508F">
            <w:pPr>
              <w:rPr>
                <w:sz w:val="22"/>
              </w:rPr>
            </w:pPr>
            <w:r w:rsidRPr="0083216E">
              <w:rPr>
                <w:sz w:val="22"/>
              </w:rPr>
              <w:t>J. Biliūno g. 46</w:t>
            </w:r>
          </w:p>
          <w:p w14:paraId="770AC5C8" w14:textId="77777777" w:rsidR="00C3508F" w:rsidRPr="0083216E" w:rsidRDefault="00C3508F" w:rsidP="00C3508F">
            <w:pPr>
              <w:rPr>
                <w:sz w:val="22"/>
              </w:rPr>
            </w:pPr>
            <w:r w:rsidRPr="0083216E">
              <w:rPr>
                <w:sz w:val="22"/>
              </w:rPr>
              <w:t xml:space="preserve">29371 Debeikiai </w:t>
            </w:r>
          </w:p>
          <w:p w14:paraId="73528A3B" w14:textId="77777777" w:rsidR="00C3508F" w:rsidRPr="0083216E" w:rsidRDefault="00C3508F" w:rsidP="00C3508F">
            <w:pPr>
              <w:rPr>
                <w:sz w:val="22"/>
              </w:rPr>
            </w:pPr>
            <w:r w:rsidRPr="0083216E">
              <w:rPr>
                <w:sz w:val="22"/>
              </w:rPr>
              <w:t>Anykščių r.</w:t>
            </w:r>
          </w:p>
          <w:p w14:paraId="408DEDF3" w14:textId="77777777" w:rsidR="00C3508F" w:rsidRPr="0083216E" w:rsidRDefault="00C3508F" w:rsidP="00C3508F">
            <w:pPr>
              <w:rPr>
                <w:sz w:val="22"/>
              </w:rPr>
            </w:pPr>
            <w:r w:rsidRPr="0083216E">
              <w:rPr>
                <w:sz w:val="22"/>
              </w:rPr>
              <w:t xml:space="preserve">Seniūnas Alvydas Simonavičius </w:t>
            </w:r>
          </w:p>
          <w:p w14:paraId="1FEE4824" w14:textId="36E1E891" w:rsidR="00C3508F" w:rsidRPr="0083216E" w:rsidRDefault="00C3508F" w:rsidP="00C3508F">
            <w:pPr>
              <w:rPr>
                <w:sz w:val="22"/>
              </w:rPr>
            </w:pPr>
            <w:r w:rsidRPr="0083216E">
              <w:rPr>
                <w:sz w:val="22"/>
              </w:rPr>
              <w:t>tel. (0 381) 43183</w:t>
            </w:r>
          </w:p>
        </w:tc>
      </w:tr>
      <w:tr w:rsidR="00C3508F" w:rsidRPr="00AD26F5" w14:paraId="55A8AEC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233167F7" w14:textId="6081CA9E" w:rsidR="00C3508F" w:rsidRDefault="00C3508F" w:rsidP="00C3508F">
            <w:pPr>
              <w:jc w:val="center"/>
              <w:rPr>
                <w:strike/>
                <w:sz w:val="22"/>
                <w:szCs w:val="22"/>
              </w:rPr>
            </w:pPr>
            <w:r w:rsidRPr="00105845">
              <w:rPr>
                <w:strike/>
                <w:sz w:val="22"/>
                <w:szCs w:val="22"/>
              </w:rPr>
              <w:t>4</w:t>
            </w:r>
            <w:r>
              <w:rPr>
                <w:strike/>
                <w:sz w:val="22"/>
                <w:szCs w:val="22"/>
              </w:rPr>
              <w:t>8</w:t>
            </w:r>
            <w:r w:rsidRPr="00105845">
              <w:rPr>
                <w:strike/>
                <w:sz w:val="22"/>
                <w:szCs w:val="22"/>
              </w:rPr>
              <w:t>.</w:t>
            </w:r>
          </w:p>
          <w:p w14:paraId="5518FE0B" w14:textId="3193F927" w:rsidR="00C3508F" w:rsidRPr="00AD26F5" w:rsidRDefault="00C3508F" w:rsidP="00C3508F">
            <w:pPr>
              <w:jc w:val="center"/>
              <w:rPr>
                <w:sz w:val="22"/>
              </w:rPr>
            </w:pPr>
            <w:r w:rsidRPr="00C3508F">
              <w:rPr>
                <w:b/>
                <w:bCs/>
                <w:sz w:val="22"/>
                <w:szCs w:val="22"/>
              </w:rPr>
              <w:t>4</w:t>
            </w:r>
            <w:r>
              <w:rPr>
                <w:b/>
                <w:bCs/>
                <w:sz w:val="22"/>
                <w:szCs w:val="22"/>
              </w:rPr>
              <w:t>9</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3AD6C46A" w14:textId="77777777" w:rsidR="00C3508F" w:rsidRPr="00AD26F5" w:rsidRDefault="00C3508F" w:rsidP="00C3508F">
            <w:r w:rsidRPr="00AD26F5">
              <w:t>Kalvelių kaimo kapinės (Kalvelių k., Debeikių sen.)</w:t>
            </w:r>
          </w:p>
        </w:tc>
        <w:tc>
          <w:tcPr>
            <w:tcW w:w="2832" w:type="dxa"/>
            <w:tcBorders>
              <w:top w:val="single" w:sz="4" w:space="0" w:color="auto"/>
              <w:left w:val="single" w:sz="4" w:space="0" w:color="auto"/>
              <w:bottom w:val="single" w:sz="4" w:space="0" w:color="auto"/>
              <w:right w:val="single" w:sz="4" w:space="0" w:color="auto"/>
            </w:tcBorders>
            <w:hideMark/>
          </w:tcPr>
          <w:p w14:paraId="5C39D6DF" w14:textId="77777777" w:rsidR="00C3508F" w:rsidRPr="00C3508F" w:rsidRDefault="00C3508F" w:rsidP="00C3508F">
            <w:pPr>
              <w:rPr>
                <w:strike/>
                <w:sz w:val="22"/>
              </w:rPr>
            </w:pPr>
            <w:r w:rsidRPr="00C3508F">
              <w:rPr>
                <w:strike/>
                <w:sz w:val="22"/>
              </w:rPr>
              <w:t>Neveikiančios</w:t>
            </w:r>
          </w:p>
          <w:p w14:paraId="27F1644D" w14:textId="77777777" w:rsidR="00C3508F" w:rsidRDefault="00C3508F" w:rsidP="00C3508F">
            <w:pPr>
              <w:rPr>
                <w:strike/>
                <w:sz w:val="22"/>
              </w:rPr>
            </w:pPr>
            <w:r w:rsidRPr="00C3508F">
              <w:rPr>
                <w:strike/>
                <w:sz w:val="22"/>
              </w:rPr>
              <w:t xml:space="preserve">Anykščių r. sav. tarybos 2013 m. gegužės 30 d. sprendimas </w:t>
            </w:r>
            <w:bookmarkStart w:id="46" w:name="n_45"/>
            <w:r w:rsidRPr="00C3508F">
              <w:rPr>
                <w:strike/>
                <w:sz w:val="22"/>
              </w:rPr>
              <w:t>Nr.1-TS-185</w:t>
            </w:r>
            <w:bookmarkEnd w:id="46"/>
          </w:p>
          <w:p w14:paraId="31F503FA" w14:textId="1D2798AC" w:rsidR="00C3508F" w:rsidRPr="00C3508F" w:rsidRDefault="00C3508F" w:rsidP="00C3508F">
            <w:pPr>
              <w:rPr>
                <w:b/>
                <w:bCs/>
                <w:sz w:val="22"/>
              </w:rPr>
            </w:pPr>
            <w:r w:rsidRPr="00C3508F">
              <w:rPr>
                <w:b/>
                <w:bCs/>
                <w:sz w:val="22"/>
              </w:rPr>
              <w:t>Riboto naudojimo</w:t>
            </w:r>
          </w:p>
        </w:tc>
        <w:tc>
          <w:tcPr>
            <w:tcW w:w="1024" w:type="dxa"/>
            <w:tcBorders>
              <w:top w:val="single" w:sz="4" w:space="0" w:color="auto"/>
              <w:left w:val="single" w:sz="4" w:space="0" w:color="auto"/>
              <w:bottom w:val="single" w:sz="4" w:space="0" w:color="auto"/>
              <w:right w:val="single" w:sz="4" w:space="0" w:color="auto"/>
            </w:tcBorders>
            <w:hideMark/>
          </w:tcPr>
          <w:p w14:paraId="1FA654EE" w14:textId="77777777" w:rsidR="00C3508F" w:rsidRPr="00AD26F5" w:rsidRDefault="00C3508F" w:rsidP="00C3508F">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4B14F066"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D574CE5"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92DF736" w14:textId="77777777" w:rsidR="00C3508F" w:rsidRPr="0083216E" w:rsidRDefault="00C3508F" w:rsidP="00C3508F">
            <w:pPr>
              <w:rPr>
                <w:sz w:val="22"/>
              </w:rPr>
            </w:pPr>
            <w:r w:rsidRPr="0083216E">
              <w:rPr>
                <w:sz w:val="22"/>
              </w:rPr>
              <w:t xml:space="preserve">Anykščių r. sav. </w:t>
            </w:r>
          </w:p>
          <w:p w14:paraId="13719C93" w14:textId="77777777" w:rsidR="00C3508F" w:rsidRPr="0083216E" w:rsidRDefault="00C3508F" w:rsidP="00C3508F">
            <w:pPr>
              <w:rPr>
                <w:sz w:val="22"/>
              </w:rPr>
            </w:pPr>
            <w:r w:rsidRPr="0083216E">
              <w:rPr>
                <w:sz w:val="22"/>
              </w:rPr>
              <w:t xml:space="preserve">Debeikių seniūnija </w:t>
            </w:r>
          </w:p>
          <w:p w14:paraId="08907199" w14:textId="77777777" w:rsidR="00C3508F" w:rsidRPr="0083216E" w:rsidRDefault="00C3508F" w:rsidP="00C3508F">
            <w:pPr>
              <w:rPr>
                <w:sz w:val="22"/>
              </w:rPr>
            </w:pPr>
            <w:r w:rsidRPr="0083216E">
              <w:rPr>
                <w:sz w:val="22"/>
              </w:rPr>
              <w:t>J. Biliūno g. 46</w:t>
            </w:r>
          </w:p>
          <w:p w14:paraId="2862A4EB" w14:textId="77777777" w:rsidR="00C3508F" w:rsidRPr="0083216E" w:rsidRDefault="00C3508F" w:rsidP="00C3508F">
            <w:pPr>
              <w:rPr>
                <w:sz w:val="22"/>
              </w:rPr>
            </w:pPr>
            <w:r w:rsidRPr="0083216E">
              <w:rPr>
                <w:sz w:val="22"/>
              </w:rPr>
              <w:t xml:space="preserve">29371 Debeikiai </w:t>
            </w:r>
          </w:p>
          <w:p w14:paraId="6B5D96E6" w14:textId="77777777" w:rsidR="00C3508F" w:rsidRPr="0083216E" w:rsidRDefault="00C3508F" w:rsidP="00C3508F">
            <w:pPr>
              <w:rPr>
                <w:sz w:val="22"/>
              </w:rPr>
            </w:pPr>
            <w:r w:rsidRPr="0083216E">
              <w:rPr>
                <w:sz w:val="22"/>
              </w:rPr>
              <w:t>Anykščių r.</w:t>
            </w:r>
          </w:p>
          <w:p w14:paraId="0072D2FF" w14:textId="77777777" w:rsidR="00C3508F" w:rsidRPr="0083216E" w:rsidRDefault="00C3508F" w:rsidP="00C3508F">
            <w:pPr>
              <w:rPr>
                <w:sz w:val="22"/>
              </w:rPr>
            </w:pPr>
            <w:r w:rsidRPr="0083216E">
              <w:rPr>
                <w:sz w:val="22"/>
              </w:rPr>
              <w:t xml:space="preserve">Seniūnas Alvydas Simonavičius </w:t>
            </w:r>
          </w:p>
          <w:p w14:paraId="5015213B" w14:textId="385B5A6A" w:rsidR="00C3508F" w:rsidRPr="0083216E" w:rsidRDefault="00C3508F" w:rsidP="00C3508F">
            <w:pPr>
              <w:rPr>
                <w:sz w:val="22"/>
              </w:rPr>
            </w:pPr>
            <w:r w:rsidRPr="0083216E">
              <w:rPr>
                <w:sz w:val="22"/>
              </w:rPr>
              <w:t>tel. (0 381) 43183</w:t>
            </w:r>
          </w:p>
        </w:tc>
      </w:tr>
      <w:tr w:rsidR="00C3508F" w:rsidRPr="00AD26F5" w14:paraId="4C3289A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040227F" w14:textId="56044D86" w:rsidR="00C3508F" w:rsidRDefault="00C3508F" w:rsidP="00C3508F">
            <w:pPr>
              <w:jc w:val="center"/>
              <w:rPr>
                <w:strike/>
                <w:sz w:val="22"/>
                <w:szCs w:val="22"/>
              </w:rPr>
            </w:pPr>
            <w:r w:rsidRPr="00105845">
              <w:rPr>
                <w:strike/>
                <w:sz w:val="22"/>
                <w:szCs w:val="22"/>
              </w:rPr>
              <w:t>4</w:t>
            </w:r>
            <w:r>
              <w:rPr>
                <w:strike/>
                <w:sz w:val="22"/>
                <w:szCs w:val="22"/>
              </w:rPr>
              <w:t>9</w:t>
            </w:r>
            <w:r w:rsidRPr="00105845">
              <w:rPr>
                <w:strike/>
                <w:sz w:val="22"/>
                <w:szCs w:val="22"/>
              </w:rPr>
              <w:t>.</w:t>
            </w:r>
          </w:p>
          <w:p w14:paraId="4346AFA9" w14:textId="3302ABED" w:rsidR="00C3508F" w:rsidRPr="00AD26F5" w:rsidRDefault="00C3508F" w:rsidP="00C3508F">
            <w:pPr>
              <w:jc w:val="center"/>
              <w:rPr>
                <w:sz w:val="22"/>
              </w:rPr>
            </w:pPr>
            <w:r>
              <w:rPr>
                <w:b/>
                <w:bCs/>
                <w:sz w:val="22"/>
                <w:szCs w:val="22"/>
              </w:rPr>
              <w:t>50</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09CDC149" w14:textId="77777777" w:rsidR="00C3508F" w:rsidRPr="00AD26F5" w:rsidRDefault="00C3508F" w:rsidP="00C3508F">
            <w:r w:rsidRPr="00AD26F5">
              <w:t>Vainiūnų kaimo kapinės (Vainiūnių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357CCDA9" w14:textId="77777777" w:rsidR="00C3508F" w:rsidRPr="00AD26F5" w:rsidRDefault="00C3508F" w:rsidP="00C3508F">
            <w:pPr>
              <w:rPr>
                <w:sz w:val="22"/>
              </w:rPr>
            </w:pPr>
            <w:r w:rsidRPr="00AD26F5">
              <w:rPr>
                <w:sz w:val="22"/>
              </w:rPr>
              <w:t>Neveikiančios</w:t>
            </w:r>
          </w:p>
          <w:p w14:paraId="0FEA9275" w14:textId="77777777" w:rsidR="00C3508F" w:rsidRPr="00AD26F5" w:rsidRDefault="00C3508F" w:rsidP="00C3508F">
            <w:pPr>
              <w:rPr>
                <w:sz w:val="22"/>
              </w:rPr>
            </w:pPr>
            <w:r w:rsidRPr="00AD26F5">
              <w:rPr>
                <w:sz w:val="22"/>
              </w:rPr>
              <w:t xml:space="preserve">Anykščių r. sav. tarybos 2013 m. gegužės 30 d. sprendimas </w:t>
            </w:r>
            <w:bookmarkStart w:id="47" w:name="n_46"/>
            <w:r w:rsidRPr="005F63A6">
              <w:rPr>
                <w:sz w:val="22"/>
              </w:rPr>
              <w:t>Nr.1-TS-185</w:t>
            </w:r>
            <w:bookmarkEnd w:id="47"/>
          </w:p>
        </w:tc>
        <w:tc>
          <w:tcPr>
            <w:tcW w:w="1024" w:type="dxa"/>
            <w:tcBorders>
              <w:top w:val="single" w:sz="4" w:space="0" w:color="auto"/>
              <w:left w:val="single" w:sz="4" w:space="0" w:color="auto"/>
              <w:bottom w:val="single" w:sz="4" w:space="0" w:color="auto"/>
              <w:right w:val="single" w:sz="4" w:space="0" w:color="auto"/>
            </w:tcBorders>
            <w:hideMark/>
          </w:tcPr>
          <w:p w14:paraId="35013F9D" w14:textId="77777777" w:rsidR="00C3508F" w:rsidRPr="00AD26F5" w:rsidRDefault="00C3508F" w:rsidP="00C3508F">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0BF22ADA"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462A53D"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76A1045" w14:textId="77777777" w:rsidR="00C3508F" w:rsidRPr="0083216E" w:rsidRDefault="00C3508F" w:rsidP="00C3508F">
            <w:pPr>
              <w:rPr>
                <w:sz w:val="22"/>
              </w:rPr>
            </w:pPr>
            <w:r w:rsidRPr="0083216E">
              <w:rPr>
                <w:sz w:val="22"/>
              </w:rPr>
              <w:t xml:space="preserve">Anykščių r. sav. </w:t>
            </w:r>
          </w:p>
          <w:p w14:paraId="7AFEEB3F" w14:textId="77777777" w:rsidR="00C3508F" w:rsidRPr="0083216E" w:rsidRDefault="00C3508F" w:rsidP="00C3508F">
            <w:pPr>
              <w:rPr>
                <w:sz w:val="22"/>
              </w:rPr>
            </w:pPr>
            <w:r w:rsidRPr="0083216E">
              <w:rPr>
                <w:sz w:val="22"/>
              </w:rPr>
              <w:t xml:space="preserve">Debeikių seniūnija </w:t>
            </w:r>
          </w:p>
          <w:p w14:paraId="2093DB55" w14:textId="77777777" w:rsidR="00C3508F" w:rsidRPr="0083216E" w:rsidRDefault="00C3508F" w:rsidP="00C3508F">
            <w:pPr>
              <w:rPr>
                <w:sz w:val="22"/>
              </w:rPr>
            </w:pPr>
            <w:r w:rsidRPr="0083216E">
              <w:rPr>
                <w:sz w:val="22"/>
              </w:rPr>
              <w:t>J. Biliūno g. 46</w:t>
            </w:r>
          </w:p>
          <w:p w14:paraId="635200B4" w14:textId="77777777" w:rsidR="00C3508F" w:rsidRPr="0083216E" w:rsidRDefault="00C3508F" w:rsidP="00C3508F">
            <w:pPr>
              <w:rPr>
                <w:sz w:val="22"/>
              </w:rPr>
            </w:pPr>
            <w:r w:rsidRPr="0083216E">
              <w:rPr>
                <w:sz w:val="22"/>
              </w:rPr>
              <w:t xml:space="preserve">29371 Debeikiai </w:t>
            </w:r>
          </w:p>
          <w:p w14:paraId="5BF1D567" w14:textId="77777777" w:rsidR="00C3508F" w:rsidRPr="0083216E" w:rsidRDefault="00C3508F" w:rsidP="00C3508F">
            <w:pPr>
              <w:rPr>
                <w:sz w:val="22"/>
              </w:rPr>
            </w:pPr>
            <w:r w:rsidRPr="0083216E">
              <w:rPr>
                <w:sz w:val="22"/>
              </w:rPr>
              <w:t xml:space="preserve">Anykščių r. </w:t>
            </w:r>
          </w:p>
          <w:p w14:paraId="6794AC5A" w14:textId="77777777" w:rsidR="00C3508F" w:rsidRPr="0083216E" w:rsidRDefault="00C3508F" w:rsidP="00C3508F">
            <w:pPr>
              <w:rPr>
                <w:sz w:val="22"/>
              </w:rPr>
            </w:pPr>
            <w:r w:rsidRPr="0083216E">
              <w:rPr>
                <w:sz w:val="22"/>
              </w:rPr>
              <w:t>Seniūnas Alvydas Simonavičius</w:t>
            </w:r>
          </w:p>
          <w:p w14:paraId="4DA4F407" w14:textId="43D695A3" w:rsidR="00C3508F" w:rsidRPr="0083216E" w:rsidRDefault="00C3508F" w:rsidP="00C3508F">
            <w:pPr>
              <w:rPr>
                <w:sz w:val="22"/>
              </w:rPr>
            </w:pPr>
            <w:r w:rsidRPr="0083216E">
              <w:rPr>
                <w:sz w:val="22"/>
              </w:rPr>
              <w:t>tel. (0 381) 43183</w:t>
            </w:r>
          </w:p>
        </w:tc>
      </w:tr>
      <w:tr w:rsidR="00C3508F" w:rsidRPr="00AD26F5" w14:paraId="04BEA3A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15B2719" w14:textId="59A1011B" w:rsidR="00C3508F" w:rsidRDefault="00C3508F" w:rsidP="00C3508F">
            <w:pPr>
              <w:jc w:val="center"/>
              <w:rPr>
                <w:strike/>
                <w:sz w:val="22"/>
                <w:szCs w:val="22"/>
              </w:rPr>
            </w:pPr>
            <w:r>
              <w:rPr>
                <w:strike/>
                <w:sz w:val="22"/>
                <w:szCs w:val="22"/>
              </w:rPr>
              <w:t>50</w:t>
            </w:r>
            <w:r w:rsidRPr="00105845">
              <w:rPr>
                <w:strike/>
                <w:sz w:val="22"/>
                <w:szCs w:val="22"/>
              </w:rPr>
              <w:t>.</w:t>
            </w:r>
          </w:p>
          <w:p w14:paraId="49D6E491" w14:textId="674F5BD9" w:rsidR="00C3508F" w:rsidRPr="00AD26F5" w:rsidRDefault="00C3508F" w:rsidP="00C3508F">
            <w:pPr>
              <w:jc w:val="center"/>
              <w:rPr>
                <w:sz w:val="22"/>
              </w:rPr>
            </w:pPr>
            <w:r>
              <w:rPr>
                <w:b/>
                <w:bCs/>
                <w:sz w:val="22"/>
                <w:szCs w:val="22"/>
              </w:rPr>
              <w:t>51</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540B6AE9" w14:textId="77777777" w:rsidR="00C3508F" w:rsidRPr="00AD26F5" w:rsidRDefault="00C3508F" w:rsidP="00C3508F">
            <w:r w:rsidRPr="00AD26F5">
              <w:t>Černių kaimo kapinės (Černių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55115D7C" w14:textId="77777777" w:rsidR="00C3508F" w:rsidRPr="00AD26F5" w:rsidRDefault="00C3508F" w:rsidP="00C3508F">
            <w:pPr>
              <w:rPr>
                <w:sz w:val="22"/>
              </w:rPr>
            </w:pPr>
            <w:r w:rsidRPr="00AD26F5">
              <w:rPr>
                <w:sz w:val="22"/>
              </w:rPr>
              <w:t>Neveikiančios</w:t>
            </w:r>
          </w:p>
          <w:p w14:paraId="163C4D05" w14:textId="77777777" w:rsidR="00C3508F" w:rsidRPr="00AD26F5" w:rsidRDefault="00C3508F" w:rsidP="00C3508F">
            <w:pPr>
              <w:rPr>
                <w:sz w:val="22"/>
              </w:rPr>
            </w:pPr>
            <w:r w:rsidRPr="00AD26F5">
              <w:rPr>
                <w:sz w:val="22"/>
              </w:rPr>
              <w:t xml:space="preserve">Anykščių r. sav. tarybos 2013 m. gegužės 30 d. sprendimas </w:t>
            </w:r>
            <w:bookmarkStart w:id="48" w:name="n_47"/>
            <w:r w:rsidRPr="005F63A6">
              <w:rPr>
                <w:sz w:val="22"/>
              </w:rPr>
              <w:t>Nr.1-TS-185</w:t>
            </w:r>
            <w:bookmarkEnd w:id="48"/>
          </w:p>
        </w:tc>
        <w:tc>
          <w:tcPr>
            <w:tcW w:w="1024" w:type="dxa"/>
            <w:tcBorders>
              <w:top w:val="single" w:sz="4" w:space="0" w:color="auto"/>
              <w:left w:val="single" w:sz="4" w:space="0" w:color="auto"/>
              <w:bottom w:val="single" w:sz="4" w:space="0" w:color="auto"/>
              <w:right w:val="single" w:sz="4" w:space="0" w:color="auto"/>
            </w:tcBorders>
            <w:hideMark/>
          </w:tcPr>
          <w:p w14:paraId="22636CAB" w14:textId="77777777" w:rsidR="00C3508F" w:rsidRPr="00AD26F5" w:rsidRDefault="00C3508F" w:rsidP="00C3508F">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5B4CAA45"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72D0437"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5078215" w14:textId="77777777" w:rsidR="00C3508F" w:rsidRPr="0083216E" w:rsidRDefault="00C3508F" w:rsidP="00C3508F">
            <w:pPr>
              <w:rPr>
                <w:sz w:val="22"/>
              </w:rPr>
            </w:pPr>
            <w:r w:rsidRPr="0083216E">
              <w:rPr>
                <w:sz w:val="22"/>
              </w:rPr>
              <w:t xml:space="preserve">Anykščių r. sav. </w:t>
            </w:r>
          </w:p>
          <w:p w14:paraId="0C1619C7" w14:textId="77777777" w:rsidR="00C3508F" w:rsidRPr="0083216E" w:rsidRDefault="00C3508F" w:rsidP="00C3508F">
            <w:pPr>
              <w:rPr>
                <w:sz w:val="22"/>
              </w:rPr>
            </w:pPr>
            <w:r w:rsidRPr="0083216E">
              <w:rPr>
                <w:sz w:val="22"/>
              </w:rPr>
              <w:t xml:space="preserve">Debeikių seniūnija </w:t>
            </w:r>
          </w:p>
          <w:p w14:paraId="46E798F8" w14:textId="77777777" w:rsidR="00C3508F" w:rsidRPr="0083216E" w:rsidRDefault="00C3508F" w:rsidP="00C3508F">
            <w:pPr>
              <w:rPr>
                <w:sz w:val="22"/>
              </w:rPr>
            </w:pPr>
            <w:r w:rsidRPr="0083216E">
              <w:rPr>
                <w:sz w:val="22"/>
              </w:rPr>
              <w:t>J. Biliūno g. 46</w:t>
            </w:r>
          </w:p>
          <w:p w14:paraId="3DE44C58" w14:textId="77777777" w:rsidR="00C3508F" w:rsidRPr="0083216E" w:rsidRDefault="00C3508F" w:rsidP="00C3508F">
            <w:pPr>
              <w:rPr>
                <w:sz w:val="22"/>
              </w:rPr>
            </w:pPr>
            <w:r w:rsidRPr="0083216E">
              <w:rPr>
                <w:sz w:val="22"/>
              </w:rPr>
              <w:t xml:space="preserve">29371 Debeikiai </w:t>
            </w:r>
          </w:p>
          <w:p w14:paraId="7A51952C" w14:textId="77777777" w:rsidR="00C3508F" w:rsidRPr="0083216E" w:rsidRDefault="00C3508F" w:rsidP="00C3508F">
            <w:pPr>
              <w:rPr>
                <w:sz w:val="22"/>
              </w:rPr>
            </w:pPr>
            <w:r w:rsidRPr="0083216E">
              <w:rPr>
                <w:sz w:val="22"/>
              </w:rPr>
              <w:t>Anykščių r.</w:t>
            </w:r>
          </w:p>
          <w:p w14:paraId="26D4A495" w14:textId="77777777" w:rsidR="00C3508F" w:rsidRPr="0083216E" w:rsidRDefault="00C3508F" w:rsidP="00C3508F">
            <w:pPr>
              <w:rPr>
                <w:sz w:val="22"/>
              </w:rPr>
            </w:pPr>
            <w:r w:rsidRPr="0083216E">
              <w:rPr>
                <w:sz w:val="22"/>
              </w:rPr>
              <w:t xml:space="preserve">Seniūnas Alvydas Simonavičius </w:t>
            </w:r>
          </w:p>
          <w:p w14:paraId="46BABBAD" w14:textId="2A5A3841" w:rsidR="00C3508F" w:rsidRPr="0083216E" w:rsidRDefault="00C3508F" w:rsidP="00C3508F">
            <w:pPr>
              <w:rPr>
                <w:sz w:val="22"/>
              </w:rPr>
            </w:pPr>
            <w:r w:rsidRPr="0083216E">
              <w:rPr>
                <w:sz w:val="22"/>
              </w:rPr>
              <w:t>tel. (0 381) 43183</w:t>
            </w:r>
          </w:p>
        </w:tc>
      </w:tr>
      <w:tr w:rsidR="00C3508F" w:rsidRPr="00AD26F5" w14:paraId="4CA8025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5FF9078" w14:textId="03B0653A" w:rsidR="00C3508F" w:rsidRDefault="00C3508F" w:rsidP="00C3508F">
            <w:pPr>
              <w:jc w:val="center"/>
              <w:rPr>
                <w:strike/>
                <w:sz w:val="22"/>
                <w:szCs w:val="22"/>
              </w:rPr>
            </w:pPr>
            <w:r>
              <w:rPr>
                <w:strike/>
                <w:sz w:val="22"/>
                <w:szCs w:val="22"/>
              </w:rPr>
              <w:t>51</w:t>
            </w:r>
            <w:r w:rsidRPr="00105845">
              <w:rPr>
                <w:strike/>
                <w:sz w:val="22"/>
                <w:szCs w:val="22"/>
              </w:rPr>
              <w:t>.</w:t>
            </w:r>
          </w:p>
          <w:p w14:paraId="209831C7" w14:textId="1BC956C6" w:rsidR="00C3508F" w:rsidRPr="00AD26F5" w:rsidRDefault="00C3508F" w:rsidP="00C3508F">
            <w:pPr>
              <w:jc w:val="center"/>
              <w:rPr>
                <w:sz w:val="22"/>
              </w:rPr>
            </w:pPr>
            <w:r>
              <w:rPr>
                <w:b/>
                <w:bCs/>
                <w:sz w:val="22"/>
                <w:szCs w:val="22"/>
              </w:rPr>
              <w:t>52</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09BA746A" w14:textId="77777777" w:rsidR="00C3508F" w:rsidRPr="00AD26F5" w:rsidRDefault="00C3508F" w:rsidP="00C3508F">
            <w:r w:rsidRPr="00AD26F5">
              <w:t>Varkujų kaimo kapinės (Varkujų k., Debeikių sen.)</w:t>
            </w:r>
          </w:p>
        </w:tc>
        <w:tc>
          <w:tcPr>
            <w:tcW w:w="2832" w:type="dxa"/>
            <w:tcBorders>
              <w:top w:val="single" w:sz="4" w:space="0" w:color="auto"/>
              <w:left w:val="single" w:sz="4" w:space="0" w:color="auto"/>
              <w:bottom w:val="single" w:sz="4" w:space="0" w:color="auto"/>
              <w:right w:val="single" w:sz="4" w:space="0" w:color="auto"/>
            </w:tcBorders>
            <w:hideMark/>
          </w:tcPr>
          <w:p w14:paraId="5110C72C" w14:textId="77777777" w:rsidR="00C3508F" w:rsidRPr="00AD26F5" w:rsidRDefault="00C3508F" w:rsidP="00C3508F">
            <w:pPr>
              <w:rPr>
                <w:sz w:val="22"/>
              </w:rPr>
            </w:pPr>
            <w:r w:rsidRPr="00AD26F5">
              <w:rPr>
                <w:sz w:val="22"/>
              </w:rPr>
              <w:t>Neveikiančios</w:t>
            </w:r>
          </w:p>
          <w:p w14:paraId="0BB5B376" w14:textId="77777777" w:rsidR="00C3508F" w:rsidRPr="00AD26F5" w:rsidRDefault="00C3508F" w:rsidP="00C3508F">
            <w:pPr>
              <w:rPr>
                <w:sz w:val="22"/>
              </w:rPr>
            </w:pPr>
            <w:r w:rsidRPr="00AD26F5">
              <w:rPr>
                <w:sz w:val="22"/>
              </w:rPr>
              <w:t xml:space="preserve">Anykščių r. sav. tarybos 2013 m. gegužės 30 d. sprendimas </w:t>
            </w:r>
            <w:bookmarkStart w:id="49" w:name="n_48"/>
            <w:r w:rsidRPr="005F63A6">
              <w:rPr>
                <w:sz w:val="22"/>
              </w:rPr>
              <w:t>Nr.1-TS-185</w:t>
            </w:r>
            <w:bookmarkEnd w:id="49"/>
          </w:p>
        </w:tc>
        <w:tc>
          <w:tcPr>
            <w:tcW w:w="1024" w:type="dxa"/>
            <w:tcBorders>
              <w:top w:val="single" w:sz="4" w:space="0" w:color="auto"/>
              <w:left w:val="single" w:sz="4" w:space="0" w:color="auto"/>
              <w:bottom w:val="single" w:sz="4" w:space="0" w:color="auto"/>
              <w:right w:val="single" w:sz="4" w:space="0" w:color="auto"/>
            </w:tcBorders>
            <w:hideMark/>
          </w:tcPr>
          <w:p w14:paraId="54B26C7D" w14:textId="77777777" w:rsidR="00C3508F" w:rsidRPr="00AD26F5" w:rsidRDefault="00C3508F" w:rsidP="00C3508F">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5BF8E135"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5E49A5F"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E0332D5" w14:textId="77777777" w:rsidR="00C3508F" w:rsidRPr="0083216E" w:rsidRDefault="00C3508F" w:rsidP="00C3508F">
            <w:pPr>
              <w:rPr>
                <w:sz w:val="22"/>
              </w:rPr>
            </w:pPr>
            <w:r w:rsidRPr="0083216E">
              <w:rPr>
                <w:sz w:val="22"/>
              </w:rPr>
              <w:t xml:space="preserve">Anykščių r. sav. </w:t>
            </w:r>
          </w:p>
          <w:p w14:paraId="3BC20D31" w14:textId="77777777" w:rsidR="00C3508F" w:rsidRPr="0083216E" w:rsidRDefault="00C3508F" w:rsidP="00C3508F">
            <w:pPr>
              <w:rPr>
                <w:sz w:val="22"/>
              </w:rPr>
            </w:pPr>
            <w:r w:rsidRPr="0083216E">
              <w:rPr>
                <w:sz w:val="22"/>
              </w:rPr>
              <w:t xml:space="preserve">Debeikių seniūnija </w:t>
            </w:r>
          </w:p>
          <w:p w14:paraId="1E80D54A" w14:textId="77777777" w:rsidR="00C3508F" w:rsidRPr="0083216E" w:rsidRDefault="00C3508F" w:rsidP="00C3508F">
            <w:pPr>
              <w:rPr>
                <w:sz w:val="22"/>
              </w:rPr>
            </w:pPr>
            <w:r w:rsidRPr="0083216E">
              <w:rPr>
                <w:sz w:val="22"/>
              </w:rPr>
              <w:t>J. Biliūno g. 46</w:t>
            </w:r>
          </w:p>
          <w:p w14:paraId="4F832C1B" w14:textId="77777777" w:rsidR="00C3508F" w:rsidRPr="0083216E" w:rsidRDefault="00C3508F" w:rsidP="00C3508F">
            <w:pPr>
              <w:rPr>
                <w:sz w:val="22"/>
              </w:rPr>
            </w:pPr>
            <w:r w:rsidRPr="0083216E">
              <w:rPr>
                <w:sz w:val="22"/>
              </w:rPr>
              <w:t xml:space="preserve">29371 Debeikiai </w:t>
            </w:r>
          </w:p>
          <w:p w14:paraId="763FF8CC" w14:textId="77777777" w:rsidR="00C3508F" w:rsidRPr="0083216E" w:rsidRDefault="00C3508F" w:rsidP="00C3508F">
            <w:pPr>
              <w:rPr>
                <w:sz w:val="22"/>
              </w:rPr>
            </w:pPr>
            <w:r w:rsidRPr="0083216E">
              <w:rPr>
                <w:sz w:val="22"/>
              </w:rPr>
              <w:t xml:space="preserve">Anykščių r. </w:t>
            </w:r>
          </w:p>
          <w:p w14:paraId="0F38A705" w14:textId="77777777" w:rsidR="00C3508F" w:rsidRPr="0083216E" w:rsidRDefault="00C3508F" w:rsidP="00C3508F">
            <w:pPr>
              <w:rPr>
                <w:sz w:val="22"/>
              </w:rPr>
            </w:pPr>
            <w:r w:rsidRPr="0083216E">
              <w:rPr>
                <w:sz w:val="22"/>
              </w:rPr>
              <w:t xml:space="preserve">Seniūnas Alvydas Simonavičius </w:t>
            </w:r>
          </w:p>
          <w:p w14:paraId="0B6C1681" w14:textId="63A62B05" w:rsidR="00C3508F" w:rsidRPr="0083216E" w:rsidRDefault="00C3508F" w:rsidP="00C3508F">
            <w:pPr>
              <w:rPr>
                <w:sz w:val="22"/>
              </w:rPr>
            </w:pPr>
            <w:r w:rsidRPr="0083216E">
              <w:rPr>
                <w:sz w:val="22"/>
              </w:rPr>
              <w:t>tel. (0 381) 43183</w:t>
            </w:r>
          </w:p>
        </w:tc>
      </w:tr>
      <w:tr w:rsidR="00C3508F" w:rsidRPr="00AD26F5" w14:paraId="32A53E0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16DCF93" w14:textId="2DB680D4" w:rsidR="00C3508F" w:rsidRDefault="00C3508F" w:rsidP="00C3508F">
            <w:pPr>
              <w:jc w:val="center"/>
              <w:rPr>
                <w:strike/>
                <w:sz w:val="22"/>
                <w:szCs w:val="22"/>
              </w:rPr>
            </w:pPr>
            <w:r>
              <w:rPr>
                <w:strike/>
                <w:sz w:val="22"/>
                <w:szCs w:val="22"/>
              </w:rPr>
              <w:lastRenderedPageBreak/>
              <w:t>52</w:t>
            </w:r>
            <w:r w:rsidRPr="00105845">
              <w:rPr>
                <w:strike/>
                <w:sz w:val="22"/>
                <w:szCs w:val="22"/>
              </w:rPr>
              <w:t>.</w:t>
            </w:r>
          </w:p>
          <w:p w14:paraId="646FB021" w14:textId="35FB7EC6" w:rsidR="00C3508F" w:rsidRPr="00AD26F5" w:rsidRDefault="00C3508F" w:rsidP="00C3508F">
            <w:pPr>
              <w:jc w:val="center"/>
              <w:rPr>
                <w:sz w:val="22"/>
              </w:rPr>
            </w:pPr>
            <w:r>
              <w:rPr>
                <w:b/>
                <w:bCs/>
                <w:sz w:val="22"/>
                <w:szCs w:val="22"/>
              </w:rPr>
              <w:t>53</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2BC4D5FB" w14:textId="77777777" w:rsidR="00C3508F" w:rsidRPr="00AD26F5" w:rsidRDefault="00C3508F" w:rsidP="00C3508F">
            <w:r w:rsidRPr="00AD26F5">
              <w:t>Ivonių kaimo kapinės (Ivonių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3951B88E" w14:textId="77777777" w:rsidR="00C3508F" w:rsidRPr="00AD26F5" w:rsidRDefault="00C3508F" w:rsidP="00C3508F">
            <w:pPr>
              <w:rPr>
                <w:sz w:val="22"/>
              </w:rPr>
            </w:pPr>
            <w:r w:rsidRPr="00AD26F5">
              <w:rPr>
                <w:sz w:val="22"/>
              </w:rPr>
              <w:t>Neveikiančios</w:t>
            </w:r>
          </w:p>
          <w:p w14:paraId="0F21E62C" w14:textId="77777777" w:rsidR="00C3508F" w:rsidRPr="00AD26F5" w:rsidRDefault="00C3508F" w:rsidP="00C3508F">
            <w:pPr>
              <w:rPr>
                <w:sz w:val="22"/>
              </w:rPr>
            </w:pPr>
            <w:r w:rsidRPr="00AD26F5">
              <w:rPr>
                <w:sz w:val="22"/>
              </w:rPr>
              <w:t xml:space="preserve">Anykščių r. sav. tarybos 2013 m. gegužės 30 d. sprendimas </w:t>
            </w:r>
            <w:bookmarkStart w:id="50" w:name="n_49"/>
            <w:r w:rsidRPr="005F63A6">
              <w:rPr>
                <w:sz w:val="22"/>
              </w:rPr>
              <w:t>Nr.1-TS-185</w:t>
            </w:r>
            <w:bookmarkEnd w:id="50"/>
          </w:p>
        </w:tc>
        <w:tc>
          <w:tcPr>
            <w:tcW w:w="1024" w:type="dxa"/>
            <w:tcBorders>
              <w:top w:val="single" w:sz="4" w:space="0" w:color="auto"/>
              <w:left w:val="single" w:sz="4" w:space="0" w:color="auto"/>
              <w:bottom w:val="single" w:sz="4" w:space="0" w:color="auto"/>
              <w:right w:val="single" w:sz="4" w:space="0" w:color="auto"/>
            </w:tcBorders>
            <w:hideMark/>
          </w:tcPr>
          <w:p w14:paraId="2287DD82" w14:textId="77777777" w:rsidR="00C3508F" w:rsidRPr="00AD26F5" w:rsidRDefault="00C3508F" w:rsidP="00C3508F">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51498E8E" w14:textId="77777777" w:rsidR="00C3508F" w:rsidRPr="00AD26F5" w:rsidRDefault="00C3508F" w:rsidP="00C3508F">
            <w:pPr>
              <w:jc w:val="center"/>
              <w:rPr>
                <w:sz w:val="22"/>
              </w:rPr>
            </w:pPr>
            <w:r w:rsidRPr="00AD26F5">
              <w:rPr>
                <w:sz w:val="22"/>
              </w:rPr>
              <w:t xml:space="preserve">Žemės sklypo unikalus </w:t>
            </w:r>
          </w:p>
          <w:p w14:paraId="0DEEBE9F" w14:textId="77777777" w:rsidR="00C3508F" w:rsidRPr="00AD26F5" w:rsidRDefault="00C3508F" w:rsidP="00C3508F">
            <w:pPr>
              <w:jc w:val="center"/>
              <w:rPr>
                <w:sz w:val="22"/>
              </w:rPr>
            </w:pPr>
            <w:r w:rsidRPr="00AD26F5">
              <w:rPr>
                <w:sz w:val="22"/>
              </w:rPr>
              <w:t>Nr. 4400-5869-7564,</w:t>
            </w:r>
          </w:p>
          <w:p w14:paraId="1B1395DB" w14:textId="77777777" w:rsidR="00C3508F" w:rsidRPr="00AD26F5" w:rsidRDefault="00C3508F" w:rsidP="00C3508F">
            <w:pPr>
              <w:jc w:val="center"/>
              <w:rPr>
                <w:sz w:val="22"/>
              </w:rPr>
            </w:pPr>
            <w:r w:rsidRPr="00AD26F5">
              <w:rPr>
                <w:sz w:val="22"/>
              </w:rPr>
              <w:t>2022-11-21 įregistruotas</w:t>
            </w:r>
          </w:p>
        </w:tc>
        <w:tc>
          <w:tcPr>
            <w:tcW w:w="1701" w:type="dxa"/>
            <w:tcBorders>
              <w:top w:val="single" w:sz="4" w:space="0" w:color="auto"/>
              <w:left w:val="single" w:sz="4" w:space="0" w:color="auto"/>
              <w:bottom w:val="single" w:sz="4" w:space="0" w:color="auto"/>
              <w:right w:val="single" w:sz="4" w:space="0" w:color="auto"/>
            </w:tcBorders>
            <w:hideMark/>
          </w:tcPr>
          <w:p w14:paraId="5968BFF5"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2990C32" w14:textId="77777777" w:rsidR="00C3508F" w:rsidRPr="0083216E" w:rsidRDefault="00C3508F" w:rsidP="00C3508F">
            <w:pPr>
              <w:rPr>
                <w:sz w:val="22"/>
              </w:rPr>
            </w:pPr>
            <w:r w:rsidRPr="0083216E">
              <w:rPr>
                <w:sz w:val="22"/>
              </w:rPr>
              <w:t xml:space="preserve">Anykščių r. sav. </w:t>
            </w:r>
          </w:p>
          <w:p w14:paraId="6475AD1C" w14:textId="77777777" w:rsidR="00C3508F" w:rsidRPr="0083216E" w:rsidRDefault="00C3508F" w:rsidP="00C3508F">
            <w:pPr>
              <w:rPr>
                <w:sz w:val="22"/>
              </w:rPr>
            </w:pPr>
            <w:r w:rsidRPr="0083216E">
              <w:rPr>
                <w:sz w:val="22"/>
              </w:rPr>
              <w:t xml:space="preserve">Debeikių seniūnija </w:t>
            </w:r>
          </w:p>
          <w:p w14:paraId="117EE7F0" w14:textId="77777777" w:rsidR="00C3508F" w:rsidRPr="0083216E" w:rsidRDefault="00C3508F" w:rsidP="00C3508F">
            <w:pPr>
              <w:rPr>
                <w:sz w:val="22"/>
              </w:rPr>
            </w:pPr>
            <w:r w:rsidRPr="0083216E">
              <w:rPr>
                <w:sz w:val="22"/>
              </w:rPr>
              <w:t>J. Biliūno g. 46</w:t>
            </w:r>
          </w:p>
          <w:p w14:paraId="4C9490B8" w14:textId="77777777" w:rsidR="00C3508F" w:rsidRPr="0083216E" w:rsidRDefault="00C3508F" w:rsidP="00C3508F">
            <w:pPr>
              <w:rPr>
                <w:sz w:val="22"/>
              </w:rPr>
            </w:pPr>
            <w:r w:rsidRPr="0083216E">
              <w:rPr>
                <w:sz w:val="22"/>
              </w:rPr>
              <w:t xml:space="preserve">29371 Debeikiai </w:t>
            </w:r>
          </w:p>
          <w:p w14:paraId="7A80B4F6" w14:textId="77777777" w:rsidR="00C3508F" w:rsidRPr="0083216E" w:rsidRDefault="00C3508F" w:rsidP="00C3508F">
            <w:pPr>
              <w:rPr>
                <w:sz w:val="22"/>
              </w:rPr>
            </w:pPr>
            <w:r w:rsidRPr="0083216E">
              <w:rPr>
                <w:sz w:val="22"/>
              </w:rPr>
              <w:t xml:space="preserve">Anykščių r. </w:t>
            </w:r>
          </w:p>
          <w:p w14:paraId="36AB4491" w14:textId="77777777" w:rsidR="00C3508F" w:rsidRPr="0083216E" w:rsidRDefault="00C3508F" w:rsidP="00C3508F">
            <w:pPr>
              <w:rPr>
                <w:sz w:val="22"/>
              </w:rPr>
            </w:pPr>
            <w:r w:rsidRPr="0083216E">
              <w:rPr>
                <w:sz w:val="22"/>
              </w:rPr>
              <w:t>Seniūnas Alvydas Simonavičius</w:t>
            </w:r>
          </w:p>
          <w:p w14:paraId="63724A9C" w14:textId="56BD39EE" w:rsidR="00C3508F" w:rsidRPr="0083216E" w:rsidRDefault="00C3508F" w:rsidP="00C3508F">
            <w:pPr>
              <w:rPr>
                <w:sz w:val="22"/>
              </w:rPr>
            </w:pPr>
            <w:r w:rsidRPr="0083216E">
              <w:rPr>
                <w:sz w:val="22"/>
              </w:rPr>
              <w:t>tel. (0 381) 43183</w:t>
            </w:r>
          </w:p>
        </w:tc>
      </w:tr>
      <w:tr w:rsidR="00C3508F" w:rsidRPr="00AD26F5" w14:paraId="3935F86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6540FEA" w14:textId="50C3C08A" w:rsidR="00C3508F" w:rsidRDefault="00C3508F" w:rsidP="00C3508F">
            <w:pPr>
              <w:jc w:val="center"/>
              <w:rPr>
                <w:strike/>
                <w:sz w:val="22"/>
                <w:szCs w:val="22"/>
              </w:rPr>
            </w:pPr>
            <w:r>
              <w:rPr>
                <w:strike/>
                <w:sz w:val="22"/>
                <w:szCs w:val="22"/>
              </w:rPr>
              <w:t>53</w:t>
            </w:r>
            <w:r w:rsidRPr="00105845">
              <w:rPr>
                <w:strike/>
                <w:sz w:val="22"/>
                <w:szCs w:val="22"/>
              </w:rPr>
              <w:t>.</w:t>
            </w:r>
          </w:p>
          <w:p w14:paraId="08488575" w14:textId="20C1B746" w:rsidR="00C3508F" w:rsidRPr="00AD26F5" w:rsidRDefault="00C3508F" w:rsidP="00C3508F">
            <w:pPr>
              <w:jc w:val="center"/>
              <w:rPr>
                <w:sz w:val="22"/>
              </w:rPr>
            </w:pPr>
            <w:r>
              <w:rPr>
                <w:b/>
                <w:bCs/>
                <w:sz w:val="22"/>
                <w:szCs w:val="22"/>
              </w:rPr>
              <w:t>54</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61348BDB" w14:textId="77777777" w:rsidR="00C3508F" w:rsidRPr="00AD26F5" w:rsidRDefault="00C3508F" w:rsidP="00C3508F">
            <w:r w:rsidRPr="00AD26F5">
              <w:t>Bebarzdžių kaimo kapinės (Bebarzdžių k., Debeikių sen.)</w:t>
            </w:r>
          </w:p>
        </w:tc>
        <w:tc>
          <w:tcPr>
            <w:tcW w:w="2832" w:type="dxa"/>
            <w:tcBorders>
              <w:top w:val="single" w:sz="4" w:space="0" w:color="auto"/>
              <w:left w:val="single" w:sz="4" w:space="0" w:color="auto"/>
              <w:bottom w:val="single" w:sz="4" w:space="0" w:color="auto"/>
              <w:right w:val="single" w:sz="4" w:space="0" w:color="auto"/>
            </w:tcBorders>
            <w:hideMark/>
          </w:tcPr>
          <w:p w14:paraId="37E62CCC" w14:textId="77777777" w:rsidR="00C3508F" w:rsidRPr="00AD26F5" w:rsidRDefault="00C3508F" w:rsidP="00C3508F">
            <w:pPr>
              <w:rPr>
                <w:sz w:val="22"/>
              </w:rPr>
            </w:pPr>
            <w:r w:rsidRPr="00AD26F5">
              <w:rPr>
                <w:sz w:val="22"/>
              </w:rPr>
              <w:t>Neveikiančios</w:t>
            </w:r>
          </w:p>
          <w:p w14:paraId="14515897" w14:textId="77777777" w:rsidR="00C3508F" w:rsidRPr="00AD26F5" w:rsidRDefault="00C3508F" w:rsidP="00C3508F">
            <w:pPr>
              <w:rPr>
                <w:sz w:val="22"/>
              </w:rPr>
            </w:pPr>
            <w:r w:rsidRPr="00AD26F5">
              <w:rPr>
                <w:sz w:val="22"/>
              </w:rPr>
              <w:t xml:space="preserve">Anykščių r. sav. tarybos 2013 m. gegužės 30 d. sprendimas </w:t>
            </w:r>
            <w:bookmarkStart w:id="51" w:name="n_50"/>
            <w:r w:rsidRPr="005F63A6">
              <w:rPr>
                <w:sz w:val="22"/>
              </w:rPr>
              <w:t>Nr.1-TS-185</w:t>
            </w:r>
            <w:bookmarkEnd w:id="51"/>
          </w:p>
        </w:tc>
        <w:tc>
          <w:tcPr>
            <w:tcW w:w="1024" w:type="dxa"/>
            <w:tcBorders>
              <w:top w:val="single" w:sz="4" w:space="0" w:color="auto"/>
              <w:left w:val="single" w:sz="4" w:space="0" w:color="auto"/>
              <w:bottom w:val="single" w:sz="4" w:space="0" w:color="auto"/>
              <w:right w:val="single" w:sz="4" w:space="0" w:color="auto"/>
            </w:tcBorders>
            <w:hideMark/>
          </w:tcPr>
          <w:p w14:paraId="0FC06177" w14:textId="77777777" w:rsidR="00C3508F" w:rsidRPr="00AD26F5" w:rsidRDefault="00C3508F" w:rsidP="00C3508F">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6267C614"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226E1C8"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8B07A70" w14:textId="77777777" w:rsidR="00C3508F" w:rsidRPr="0083216E" w:rsidRDefault="00C3508F" w:rsidP="00C3508F">
            <w:pPr>
              <w:rPr>
                <w:sz w:val="22"/>
              </w:rPr>
            </w:pPr>
            <w:r w:rsidRPr="0083216E">
              <w:rPr>
                <w:sz w:val="22"/>
              </w:rPr>
              <w:t xml:space="preserve">Anykščių r. sav. </w:t>
            </w:r>
          </w:p>
          <w:p w14:paraId="55561126" w14:textId="77777777" w:rsidR="00C3508F" w:rsidRPr="0083216E" w:rsidRDefault="00C3508F" w:rsidP="00C3508F">
            <w:pPr>
              <w:rPr>
                <w:sz w:val="22"/>
              </w:rPr>
            </w:pPr>
            <w:r w:rsidRPr="0083216E">
              <w:rPr>
                <w:sz w:val="22"/>
              </w:rPr>
              <w:t xml:space="preserve">Debeikių seniūnija </w:t>
            </w:r>
          </w:p>
          <w:p w14:paraId="61DCBF50" w14:textId="77777777" w:rsidR="00C3508F" w:rsidRPr="0083216E" w:rsidRDefault="00C3508F" w:rsidP="00C3508F">
            <w:pPr>
              <w:rPr>
                <w:sz w:val="22"/>
              </w:rPr>
            </w:pPr>
            <w:r w:rsidRPr="0083216E">
              <w:rPr>
                <w:sz w:val="22"/>
              </w:rPr>
              <w:t>J. Biliūno g. 46</w:t>
            </w:r>
          </w:p>
          <w:p w14:paraId="6CA4381A" w14:textId="77777777" w:rsidR="00C3508F" w:rsidRPr="0083216E" w:rsidRDefault="00C3508F" w:rsidP="00C3508F">
            <w:pPr>
              <w:rPr>
                <w:sz w:val="22"/>
              </w:rPr>
            </w:pPr>
            <w:r w:rsidRPr="0083216E">
              <w:rPr>
                <w:sz w:val="22"/>
              </w:rPr>
              <w:t xml:space="preserve">29371 Debeikiai </w:t>
            </w:r>
          </w:p>
          <w:p w14:paraId="730927B1" w14:textId="77777777" w:rsidR="00C3508F" w:rsidRPr="0083216E" w:rsidRDefault="00C3508F" w:rsidP="00C3508F">
            <w:pPr>
              <w:rPr>
                <w:sz w:val="22"/>
              </w:rPr>
            </w:pPr>
            <w:r w:rsidRPr="0083216E">
              <w:rPr>
                <w:sz w:val="22"/>
              </w:rPr>
              <w:t xml:space="preserve">Anykščių r. </w:t>
            </w:r>
          </w:p>
          <w:p w14:paraId="00E21011" w14:textId="42A0CBE7" w:rsidR="00C3508F" w:rsidRPr="0083216E" w:rsidRDefault="00C3508F" w:rsidP="00C3508F">
            <w:pPr>
              <w:rPr>
                <w:sz w:val="22"/>
              </w:rPr>
            </w:pPr>
            <w:r w:rsidRPr="0083216E">
              <w:rPr>
                <w:sz w:val="22"/>
              </w:rPr>
              <w:t>Seniūnas Alvydas Simonavičius</w:t>
            </w:r>
          </w:p>
          <w:p w14:paraId="7B8F0815" w14:textId="0029A989" w:rsidR="00C3508F" w:rsidRPr="0083216E" w:rsidRDefault="00C3508F" w:rsidP="00C3508F">
            <w:pPr>
              <w:rPr>
                <w:sz w:val="22"/>
              </w:rPr>
            </w:pPr>
            <w:r w:rsidRPr="0083216E">
              <w:rPr>
                <w:sz w:val="22"/>
              </w:rPr>
              <w:t>tel. (0 381) 43183</w:t>
            </w:r>
          </w:p>
        </w:tc>
      </w:tr>
      <w:tr w:rsidR="00C3508F" w:rsidRPr="00AD26F5" w14:paraId="6669FC1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58CC571" w14:textId="118439A3" w:rsidR="00C3508F" w:rsidRDefault="00C3508F" w:rsidP="00C3508F">
            <w:pPr>
              <w:jc w:val="center"/>
              <w:rPr>
                <w:strike/>
                <w:sz w:val="22"/>
                <w:szCs w:val="22"/>
              </w:rPr>
            </w:pPr>
            <w:r>
              <w:rPr>
                <w:strike/>
                <w:sz w:val="22"/>
                <w:szCs w:val="22"/>
              </w:rPr>
              <w:t>54</w:t>
            </w:r>
            <w:r w:rsidRPr="00105845">
              <w:rPr>
                <w:strike/>
                <w:sz w:val="22"/>
                <w:szCs w:val="22"/>
              </w:rPr>
              <w:t>.</w:t>
            </w:r>
          </w:p>
          <w:p w14:paraId="668766A6" w14:textId="61EA8638" w:rsidR="00C3508F" w:rsidRPr="00AD26F5" w:rsidRDefault="00C3508F" w:rsidP="00C3508F">
            <w:pPr>
              <w:jc w:val="center"/>
              <w:rPr>
                <w:sz w:val="22"/>
              </w:rPr>
            </w:pPr>
            <w:r>
              <w:rPr>
                <w:b/>
                <w:bCs/>
                <w:sz w:val="22"/>
                <w:szCs w:val="22"/>
              </w:rPr>
              <w:t>55</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7379E956" w14:textId="77777777" w:rsidR="00C3508F" w:rsidRPr="00AD26F5" w:rsidRDefault="00C3508F" w:rsidP="00C3508F">
            <w:r w:rsidRPr="00AD26F5">
              <w:t>Katlėriškių kaimo kapinės (Katlėriškių k., Debeikių sen.)</w:t>
            </w:r>
          </w:p>
        </w:tc>
        <w:tc>
          <w:tcPr>
            <w:tcW w:w="2832" w:type="dxa"/>
            <w:tcBorders>
              <w:top w:val="single" w:sz="4" w:space="0" w:color="auto"/>
              <w:left w:val="single" w:sz="4" w:space="0" w:color="auto"/>
              <w:bottom w:val="single" w:sz="4" w:space="0" w:color="auto"/>
              <w:right w:val="single" w:sz="4" w:space="0" w:color="auto"/>
            </w:tcBorders>
            <w:hideMark/>
          </w:tcPr>
          <w:p w14:paraId="26F96BD3" w14:textId="77777777" w:rsidR="00C3508F" w:rsidRPr="00AD26F5" w:rsidRDefault="00C3508F" w:rsidP="00C3508F">
            <w:pPr>
              <w:rPr>
                <w:sz w:val="22"/>
              </w:rPr>
            </w:pPr>
            <w:r w:rsidRPr="00AD26F5">
              <w:rPr>
                <w:sz w:val="22"/>
              </w:rPr>
              <w:t>Neveikiančios</w:t>
            </w:r>
          </w:p>
          <w:p w14:paraId="49AA4090" w14:textId="77777777" w:rsidR="00C3508F" w:rsidRPr="00AD26F5" w:rsidRDefault="00C3508F" w:rsidP="00C3508F">
            <w:pPr>
              <w:rPr>
                <w:sz w:val="22"/>
              </w:rPr>
            </w:pPr>
            <w:r w:rsidRPr="00AD26F5">
              <w:rPr>
                <w:sz w:val="22"/>
              </w:rPr>
              <w:t xml:space="preserve">Anykščių r. sav. tarybos 2013 m. gegužės 30 d. sprendimas </w:t>
            </w:r>
            <w:bookmarkStart w:id="52" w:name="n_51"/>
            <w:r w:rsidRPr="005F63A6">
              <w:rPr>
                <w:sz w:val="22"/>
              </w:rPr>
              <w:t>Nr.1-TS-185</w:t>
            </w:r>
            <w:bookmarkEnd w:id="52"/>
          </w:p>
        </w:tc>
        <w:tc>
          <w:tcPr>
            <w:tcW w:w="1024" w:type="dxa"/>
            <w:tcBorders>
              <w:top w:val="single" w:sz="4" w:space="0" w:color="auto"/>
              <w:left w:val="single" w:sz="4" w:space="0" w:color="auto"/>
              <w:bottom w:val="single" w:sz="4" w:space="0" w:color="auto"/>
              <w:right w:val="single" w:sz="4" w:space="0" w:color="auto"/>
            </w:tcBorders>
            <w:hideMark/>
          </w:tcPr>
          <w:p w14:paraId="237BB605" w14:textId="77777777" w:rsidR="00C3508F" w:rsidRPr="00AD26F5" w:rsidRDefault="00C3508F" w:rsidP="00C3508F">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5C02B242"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E7D8303"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017FFA7" w14:textId="77777777" w:rsidR="00C3508F" w:rsidRPr="0083216E" w:rsidRDefault="00C3508F" w:rsidP="00C3508F">
            <w:pPr>
              <w:rPr>
                <w:sz w:val="22"/>
              </w:rPr>
            </w:pPr>
            <w:r w:rsidRPr="0083216E">
              <w:rPr>
                <w:sz w:val="22"/>
              </w:rPr>
              <w:t xml:space="preserve">Anykščių r. sav. </w:t>
            </w:r>
          </w:p>
          <w:p w14:paraId="13B7835C" w14:textId="77777777" w:rsidR="00C3508F" w:rsidRPr="0083216E" w:rsidRDefault="00C3508F" w:rsidP="00C3508F">
            <w:pPr>
              <w:rPr>
                <w:sz w:val="22"/>
              </w:rPr>
            </w:pPr>
            <w:r w:rsidRPr="0083216E">
              <w:rPr>
                <w:sz w:val="22"/>
              </w:rPr>
              <w:t xml:space="preserve">Debeikių seniūnija </w:t>
            </w:r>
          </w:p>
          <w:p w14:paraId="02372429" w14:textId="77777777" w:rsidR="00C3508F" w:rsidRPr="0083216E" w:rsidRDefault="00C3508F" w:rsidP="00C3508F">
            <w:pPr>
              <w:rPr>
                <w:sz w:val="22"/>
              </w:rPr>
            </w:pPr>
            <w:r w:rsidRPr="0083216E">
              <w:rPr>
                <w:sz w:val="22"/>
              </w:rPr>
              <w:t>J. Biliūno g. 46</w:t>
            </w:r>
          </w:p>
          <w:p w14:paraId="1872F42A" w14:textId="77777777" w:rsidR="00C3508F" w:rsidRPr="0083216E" w:rsidRDefault="00C3508F" w:rsidP="00C3508F">
            <w:pPr>
              <w:rPr>
                <w:sz w:val="22"/>
              </w:rPr>
            </w:pPr>
            <w:r w:rsidRPr="0083216E">
              <w:rPr>
                <w:sz w:val="22"/>
              </w:rPr>
              <w:t xml:space="preserve">29371 Debeikiai </w:t>
            </w:r>
          </w:p>
          <w:p w14:paraId="0D0DBCBD" w14:textId="77777777" w:rsidR="00C3508F" w:rsidRPr="0083216E" w:rsidRDefault="00C3508F" w:rsidP="00C3508F">
            <w:pPr>
              <w:rPr>
                <w:sz w:val="22"/>
              </w:rPr>
            </w:pPr>
            <w:r w:rsidRPr="0083216E">
              <w:rPr>
                <w:sz w:val="22"/>
              </w:rPr>
              <w:t xml:space="preserve">Anykščių r. </w:t>
            </w:r>
          </w:p>
          <w:p w14:paraId="630E6218" w14:textId="77777777" w:rsidR="00C3508F" w:rsidRPr="0083216E" w:rsidRDefault="00C3508F" w:rsidP="00C3508F">
            <w:pPr>
              <w:rPr>
                <w:sz w:val="22"/>
              </w:rPr>
            </w:pPr>
            <w:r w:rsidRPr="0083216E">
              <w:rPr>
                <w:sz w:val="22"/>
              </w:rPr>
              <w:t>Seniūnas Alvydas Simonavičius</w:t>
            </w:r>
          </w:p>
          <w:p w14:paraId="39D61ED7" w14:textId="1B6F1D76" w:rsidR="00C3508F" w:rsidRPr="0083216E" w:rsidRDefault="00C3508F" w:rsidP="00C3508F">
            <w:pPr>
              <w:rPr>
                <w:sz w:val="22"/>
              </w:rPr>
            </w:pPr>
            <w:r w:rsidRPr="0083216E">
              <w:rPr>
                <w:sz w:val="22"/>
              </w:rPr>
              <w:t>tel. (0 381) 43183</w:t>
            </w:r>
          </w:p>
        </w:tc>
      </w:tr>
      <w:tr w:rsidR="00C3508F" w:rsidRPr="00AD26F5" w14:paraId="44D7580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875C4E4" w14:textId="6E852C05" w:rsidR="00C3508F" w:rsidRDefault="00C3508F" w:rsidP="00C3508F">
            <w:pPr>
              <w:jc w:val="center"/>
              <w:rPr>
                <w:strike/>
                <w:sz w:val="22"/>
                <w:szCs w:val="22"/>
              </w:rPr>
            </w:pPr>
            <w:r>
              <w:rPr>
                <w:strike/>
                <w:sz w:val="22"/>
                <w:szCs w:val="22"/>
              </w:rPr>
              <w:t>55</w:t>
            </w:r>
            <w:r w:rsidRPr="00105845">
              <w:rPr>
                <w:strike/>
                <w:sz w:val="22"/>
                <w:szCs w:val="22"/>
              </w:rPr>
              <w:t>.</w:t>
            </w:r>
          </w:p>
          <w:p w14:paraId="0AF7E97A" w14:textId="60D2349A" w:rsidR="00C3508F" w:rsidRPr="00AD26F5" w:rsidRDefault="00C3508F" w:rsidP="00C3508F">
            <w:pPr>
              <w:jc w:val="center"/>
              <w:rPr>
                <w:sz w:val="22"/>
              </w:rPr>
            </w:pPr>
            <w:r>
              <w:rPr>
                <w:b/>
                <w:bCs/>
                <w:sz w:val="22"/>
                <w:szCs w:val="22"/>
              </w:rPr>
              <w:t>56</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63C4A3DE" w14:textId="77777777" w:rsidR="00C3508F" w:rsidRPr="00AD26F5" w:rsidRDefault="00C3508F" w:rsidP="00C3508F">
            <w:r w:rsidRPr="00AD26F5">
              <w:t>Antupių kaimo kapinės (Antupių k., Debeikių sen.)</w:t>
            </w:r>
          </w:p>
        </w:tc>
        <w:tc>
          <w:tcPr>
            <w:tcW w:w="2832" w:type="dxa"/>
            <w:tcBorders>
              <w:top w:val="single" w:sz="4" w:space="0" w:color="auto"/>
              <w:left w:val="single" w:sz="4" w:space="0" w:color="auto"/>
              <w:bottom w:val="single" w:sz="4" w:space="0" w:color="auto"/>
              <w:right w:val="single" w:sz="4" w:space="0" w:color="auto"/>
            </w:tcBorders>
            <w:hideMark/>
          </w:tcPr>
          <w:p w14:paraId="09CF5E7C" w14:textId="77777777" w:rsidR="00C3508F" w:rsidRPr="00AD26F5" w:rsidRDefault="00C3508F" w:rsidP="00C3508F">
            <w:pPr>
              <w:rPr>
                <w:sz w:val="22"/>
              </w:rPr>
            </w:pPr>
            <w:r w:rsidRPr="00AD26F5">
              <w:rPr>
                <w:sz w:val="22"/>
              </w:rPr>
              <w:t>Neveikiančios</w:t>
            </w:r>
          </w:p>
          <w:p w14:paraId="73685E8F" w14:textId="77777777" w:rsidR="00C3508F" w:rsidRPr="00AD26F5" w:rsidRDefault="00C3508F" w:rsidP="00C3508F">
            <w:pPr>
              <w:rPr>
                <w:sz w:val="22"/>
              </w:rPr>
            </w:pPr>
            <w:r w:rsidRPr="00AD26F5">
              <w:rPr>
                <w:sz w:val="22"/>
              </w:rPr>
              <w:t xml:space="preserve">Anykščių r. sav. tarybos 2013 m. gegužės 30 d. sprendimas </w:t>
            </w:r>
            <w:bookmarkStart w:id="53" w:name="n_52"/>
            <w:r w:rsidRPr="005F63A6">
              <w:rPr>
                <w:sz w:val="22"/>
              </w:rPr>
              <w:t>Nr.1-TS-185</w:t>
            </w:r>
            <w:bookmarkEnd w:id="53"/>
          </w:p>
        </w:tc>
        <w:tc>
          <w:tcPr>
            <w:tcW w:w="1024" w:type="dxa"/>
            <w:tcBorders>
              <w:top w:val="single" w:sz="4" w:space="0" w:color="auto"/>
              <w:left w:val="single" w:sz="4" w:space="0" w:color="auto"/>
              <w:bottom w:val="single" w:sz="4" w:space="0" w:color="auto"/>
              <w:right w:val="single" w:sz="4" w:space="0" w:color="auto"/>
            </w:tcBorders>
            <w:hideMark/>
          </w:tcPr>
          <w:p w14:paraId="060097E7" w14:textId="77777777" w:rsidR="00C3508F" w:rsidRPr="00AD26F5" w:rsidRDefault="00C3508F" w:rsidP="00C3508F">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5FD02772" w14:textId="77777777" w:rsidR="00C3508F" w:rsidRPr="00AD26F5" w:rsidRDefault="00C3508F" w:rsidP="00C3508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F8638E6" w14:textId="77777777" w:rsidR="00C3508F" w:rsidRPr="00AD26F5" w:rsidRDefault="00C3508F" w:rsidP="00C3508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B41AC63" w14:textId="77777777" w:rsidR="00C3508F" w:rsidRPr="0083216E" w:rsidRDefault="00C3508F" w:rsidP="00C3508F">
            <w:pPr>
              <w:rPr>
                <w:sz w:val="22"/>
              </w:rPr>
            </w:pPr>
            <w:r w:rsidRPr="0083216E">
              <w:rPr>
                <w:sz w:val="22"/>
              </w:rPr>
              <w:t xml:space="preserve">Anykščių r. sav. </w:t>
            </w:r>
          </w:p>
          <w:p w14:paraId="517F5431" w14:textId="77777777" w:rsidR="00C3508F" w:rsidRPr="0083216E" w:rsidRDefault="00C3508F" w:rsidP="00C3508F">
            <w:pPr>
              <w:rPr>
                <w:sz w:val="22"/>
              </w:rPr>
            </w:pPr>
            <w:r w:rsidRPr="0083216E">
              <w:rPr>
                <w:sz w:val="22"/>
              </w:rPr>
              <w:t xml:space="preserve">Debeikių seniūnija </w:t>
            </w:r>
          </w:p>
          <w:p w14:paraId="1CCDA9F4" w14:textId="77777777" w:rsidR="00C3508F" w:rsidRPr="0083216E" w:rsidRDefault="00C3508F" w:rsidP="00C3508F">
            <w:pPr>
              <w:rPr>
                <w:sz w:val="22"/>
              </w:rPr>
            </w:pPr>
            <w:r w:rsidRPr="0083216E">
              <w:rPr>
                <w:sz w:val="22"/>
              </w:rPr>
              <w:t>J. Biliūno g. 46</w:t>
            </w:r>
          </w:p>
          <w:p w14:paraId="18FDBA6D" w14:textId="77777777" w:rsidR="00C3508F" w:rsidRPr="0083216E" w:rsidRDefault="00C3508F" w:rsidP="00C3508F">
            <w:pPr>
              <w:rPr>
                <w:sz w:val="22"/>
              </w:rPr>
            </w:pPr>
            <w:r w:rsidRPr="0083216E">
              <w:rPr>
                <w:sz w:val="22"/>
              </w:rPr>
              <w:t xml:space="preserve">29371 Debeikiai </w:t>
            </w:r>
          </w:p>
          <w:p w14:paraId="4DDD7D4E" w14:textId="77777777" w:rsidR="00C3508F" w:rsidRPr="0083216E" w:rsidRDefault="00C3508F" w:rsidP="00C3508F">
            <w:pPr>
              <w:rPr>
                <w:sz w:val="22"/>
              </w:rPr>
            </w:pPr>
            <w:r w:rsidRPr="0083216E">
              <w:rPr>
                <w:sz w:val="22"/>
              </w:rPr>
              <w:t xml:space="preserve">Anykščių r. </w:t>
            </w:r>
          </w:p>
          <w:p w14:paraId="58E5B7B2" w14:textId="7B38D201" w:rsidR="00C3508F" w:rsidRPr="0083216E" w:rsidRDefault="00C3508F" w:rsidP="00C3508F">
            <w:pPr>
              <w:rPr>
                <w:sz w:val="22"/>
              </w:rPr>
            </w:pPr>
            <w:r w:rsidRPr="0083216E">
              <w:rPr>
                <w:sz w:val="22"/>
              </w:rPr>
              <w:t>Seniūnas Alvydas Simonavičius</w:t>
            </w:r>
          </w:p>
          <w:p w14:paraId="7FC5082B" w14:textId="00C12D02" w:rsidR="00C3508F" w:rsidRPr="0083216E" w:rsidRDefault="00C3508F" w:rsidP="00C3508F">
            <w:pPr>
              <w:rPr>
                <w:sz w:val="22"/>
              </w:rPr>
            </w:pPr>
            <w:r w:rsidRPr="0083216E">
              <w:rPr>
                <w:sz w:val="22"/>
              </w:rPr>
              <w:t>tel. (0 381) 43183</w:t>
            </w:r>
          </w:p>
        </w:tc>
      </w:tr>
      <w:tr w:rsidR="00560AA9" w:rsidRPr="00AD26F5" w14:paraId="0DC8EE7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44A6B68" w14:textId="2D28ED12" w:rsidR="00560AA9" w:rsidRDefault="00560AA9" w:rsidP="00560AA9">
            <w:pPr>
              <w:jc w:val="center"/>
              <w:rPr>
                <w:strike/>
                <w:sz w:val="22"/>
                <w:szCs w:val="22"/>
              </w:rPr>
            </w:pPr>
            <w:r>
              <w:rPr>
                <w:strike/>
                <w:sz w:val="22"/>
                <w:szCs w:val="22"/>
              </w:rPr>
              <w:t>56</w:t>
            </w:r>
            <w:r w:rsidRPr="00105845">
              <w:rPr>
                <w:strike/>
                <w:sz w:val="22"/>
                <w:szCs w:val="22"/>
              </w:rPr>
              <w:t>.</w:t>
            </w:r>
          </w:p>
          <w:p w14:paraId="1458C882" w14:textId="3B4E7532" w:rsidR="00560AA9" w:rsidRPr="00AD26F5" w:rsidRDefault="00560AA9" w:rsidP="00560AA9">
            <w:pPr>
              <w:jc w:val="center"/>
              <w:rPr>
                <w:sz w:val="22"/>
              </w:rPr>
            </w:pPr>
            <w:r>
              <w:rPr>
                <w:b/>
                <w:bCs/>
                <w:sz w:val="22"/>
                <w:szCs w:val="22"/>
              </w:rPr>
              <w:t>57</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2D10CD0A" w14:textId="77777777" w:rsidR="00560AA9" w:rsidRPr="00AD26F5" w:rsidRDefault="00560AA9" w:rsidP="00560AA9">
            <w:r w:rsidRPr="00AD26F5">
              <w:t>Puodžių kaimo kapinės (Puodžių k., Debeikių sen.)</w:t>
            </w:r>
          </w:p>
        </w:tc>
        <w:tc>
          <w:tcPr>
            <w:tcW w:w="2832" w:type="dxa"/>
            <w:tcBorders>
              <w:top w:val="single" w:sz="4" w:space="0" w:color="auto"/>
              <w:left w:val="single" w:sz="4" w:space="0" w:color="auto"/>
              <w:bottom w:val="single" w:sz="4" w:space="0" w:color="auto"/>
              <w:right w:val="single" w:sz="4" w:space="0" w:color="auto"/>
            </w:tcBorders>
            <w:hideMark/>
          </w:tcPr>
          <w:p w14:paraId="7896B9BE" w14:textId="77777777" w:rsidR="00560AA9" w:rsidRPr="00AD26F5" w:rsidRDefault="00560AA9" w:rsidP="00560AA9">
            <w:pPr>
              <w:rPr>
                <w:sz w:val="22"/>
              </w:rPr>
            </w:pPr>
            <w:r w:rsidRPr="00AD26F5">
              <w:rPr>
                <w:sz w:val="22"/>
              </w:rPr>
              <w:t>Neveikiančios</w:t>
            </w:r>
          </w:p>
          <w:p w14:paraId="4960A84E" w14:textId="77777777" w:rsidR="00560AA9" w:rsidRPr="00AD26F5" w:rsidRDefault="00560AA9" w:rsidP="00560AA9">
            <w:pPr>
              <w:rPr>
                <w:sz w:val="22"/>
              </w:rPr>
            </w:pPr>
            <w:r w:rsidRPr="00AD26F5">
              <w:rPr>
                <w:sz w:val="22"/>
              </w:rPr>
              <w:t xml:space="preserve">Anykščių r. sav. tarybos 2013 m. gegužės 30 d. sprendimas </w:t>
            </w:r>
            <w:bookmarkStart w:id="54" w:name="n_53"/>
            <w:r w:rsidRPr="005F63A6">
              <w:rPr>
                <w:sz w:val="22"/>
              </w:rPr>
              <w:t>Nr.1-TS-185</w:t>
            </w:r>
            <w:bookmarkEnd w:id="54"/>
          </w:p>
        </w:tc>
        <w:tc>
          <w:tcPr>
            <w:tcW w:w="1024" w:type="dxa"/>
            <w:tcBorders>
              <w:top w:val="single" w:sz="4" w:space="0" w:color="auto"/>
              <w:left w:val="single" w:sz="4" w:space="0" w:color="auto"/>
              <w:bottom w:val="single" w:sz="4" w:space="0" w:color="auto"/>
              <w:right w:val="single" w:sz="4" w:space="0" w:color="auto"/>
            </w:tcBorders>
            <w:hideMark/>
          </w:tcPr>
          <w:p w14:paraId="1C25A2F6" w14:textId="77777777" w:rsidR="00560AA9" w:rsidRPr="00AD26F5" w:rsidRDefault="00560AA9" w:rsidP="00560AA9">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6AE97D0C"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A6F32B8"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6F96BF9" w14:textId="77777777" w:rsidR="00560AA9" w:rsidRPr="0083216E" w:rsidRDefault="00560AA9" w:rsidP="00560AA9">
            <w:pPr>
              <w:rPr>
                <w:sz w:val="22"/>
              </w:rPr>
            </w:pPr>
            <w:r w:rsidRPr="0083216E">
              <w:rPr>
                <w:sz w:val="22"/>
              </w:rPr>
              <w:t xml:space="preserve">Anykščių r. sav. </w:t>
            </w:r>
          </w:p>
          <w:p w14:paraId="19B012F7" w14:textId="77777777" w:rsidR="00560AA9" w:rsidRPr="0083216E" w:rsidRDefault="00560AA9" w:rsidP="00560AA9">
            <w:pPr>
              <w:rPr>
                <w:sz w:val="22"/>
              </w:rPr>
            </w:pPr>
            <w:r w:rsidRPr="0083216E">
              <w:rPr>
                <w:sz w:val="22"/>
              </w:rPr>
              <w:t xml:space="preserve">Debeikių seniūnija </w:t>
            </w:r>
          </w:p>
          <w:p w14:paraId="12D4499A" w14:textId="77777777" w:rsidR="00560AA9" w:rsidRPr="0083216E" w:rsidRDefault="00560AA9" w:rsidP="00560AA9">
            <w:pPr>
              <w:rPr>
                <w:sz w:val="22"/>
              </w:rPr>
            </w:pPr>
            <w:r w:rsidRPr="0083216E">
              <w:rPr>
                <w:sz w:val="22"/>
              </w:rPr>
              <w:t>J. Biliūno g. 46</w:t>
            </w:r>
          </w:p>
          <w:p w14:paraId="75185170" w14:textId="77777777" w:rsidR="00560AA9" w:rsidRPr="0083216E" w:rsidRDefault="00560AA9" w:rsidP="00560AA9">
            <w:pPr>
              <w:rPr>
                <w:sz w:val="22"/>
              </w:rPr>
            </w:pPr>
            <w:r w:rsidRPr="0083216E">
              <w:rPr>
                <w:sz w:val="22"/>
              </w:rPr>
              <w:t xml:space="preserve">29371 Debeikiai </w:t>
            </w:r>
          </w:p>
          <w:p w14:paraId="40F9343E" w14:textId="77777777" w:rsidR="00560AA9" w:rsidRPr="0083216E" w:rsidRDefault="00560AA9" w:rsidP="00560AA9">
            <w:pPr>
              <w:rPr>
                <w:sz w:val="22"/>
              </w:rPr>
            </w:pPr>
            <w:r w:rsidRPr="0083216E">
              <w:rPr>
                <w:sz w:val="22"/>
              </w:rPr>
              <w:t>Anykščių r.</w:t>
            </w:r>
          </w:p>
          <w:p w14:paraId="3356006C" w14:textId="77777777" w:rsidR="00560AA9" w:rsidRPr="0083216E" w:rsidRDefault="00560AA9" w:rsidP="00560AA9">
            <w:pPr>
              <w:rPr>
                <w:sz w:val="22"/>
              </w:rPr>
            </w:pPr>
            <w:r w:rsidRPr="0083216E">
              <w:rPr>
                <w:sz w:val="22"/>
              </w:rPr>
              <w:t xml:space="preserve">Seniūnas Alvydas Simonavičius </w:t>
            </w:r>
          </w:p>
          <w:p w14:paraId="055AF72B" w14:textId="3FAC7F54" w:rsidR="00560AA9" w:rsidRPr="0083216E" w:rsidRDefault="00560AA9" w:rsidP="00560AA9">
            <w:pPr>
              <w:rPr>
                <w:sz w:val="22"/>
              </w:rPr>
            </w:pPr>
            <w:r w:rsidRPr="0083216E">
              <w:rPr>
                <w:sz w:val="22"/>
              </w:rPr>
              <w:t>tel. (0 381) 43183</w:t>
            </w:r>
          </w:p>
        </w:tc>
      </w:tr>
      <w:tr w:rsidR="00560AA9" w:rsidRPr="00AD26F5" w14:paraId="3EF039C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8B163C8" w14:textId="76369295" w:rsidR="00560AA9" w:rsidRDefault="00560AA9" w:rsidP="00560AA9">
            <w:pPr>
              <w:jc w:val="center"/>
              <w:rPr>
                <w:strike/>
                <w:sz w:val="22"/>
                <w:szCs w:val="22"/>
              </w:rPr>
            </w:pPr>
            <w:r>
              <w:rPr>
                <w:strike/>
                <w:sz w:val="22"/>
                <w:szCs w:val="22"/>
              </w:rPr>
              <w:lastRenderedPageBreak/>
              <w:t>57</w:t>
            </w:r>
            <w:r w:rsidRPr="00105845">
              <w:rPr>
                <w:strike/>
                <w:sz w:val="22"/>
                <w:szCs w:val="22"/>
              </w:rPr>
              <w:t>.</w:t>
            </w:r>
          </w:p>
          <w:p w14:paraId="7071D7EC" w14:textId="3ADC3927" w:rsidR="00560AA9" w:rsidRPr="00AD26F5" w:rsidRDefault="00560AA9" w:rsidP="00560AA9">
            <w:pPr>
              <w:jc w:val="center"/>
              <w:rPr>
                <w:sz w:val="22"/>
              </w:rPr>
            </w:pPr>
            <w:r>
              <w:rPr>
                <w:b/>
                <w:bCs/>
                <w:sz w:val="22"/>
                <w:szCs w:val="22"/>
              </w:rPr>
              <w:t>58</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5A756082" w14:textId="77777777" w:rsidR="00560AA9" w:rsidRPr="00AD26F5" w:rsidRDefault="00560AA9" w:rsidP="00560AA9">
            <w:r w:rsidRPr="00AD26F5">
              <w:t>Kerkūzų kaimo kapinės (Kerkūzų k., Debeikių sen.)</w:t>
            </w:r>
          </w:p>
        </w:tc>
        <w:tc>
          <w:tcPr>
            <w:tcW w:w="2832" w:type="dxa"/>
            <w:tcBorders>
              <w:top w:val="single" w:sz="4" w:space="0" w:color="auto"/>
              <w:left w:val="single" w:sz="4" w:space="0" w:color="auto"/>
              <w:bottom w:val="single" w:sz="4" w:space="0" w:color="auto"/>
              <w:right w:val="single" w:sz="4" w:space="0" w:color="auto"/>
            </w:tcBorders>
            <w:hideMark/>
          </w:tcPr>
          <w:p w14:paraId="64044B18" w14:textId="77777777" w:rsidR="00560AA9" w:rsidRPr="00AD26F5" w:rsidRDefault="00560AA9" w:rsidP="00560AA9">
            <w:pPr>
              <w:rPr>
                <w:sz w:val="22"/>
              </w:rPr>
            </w:pPr>
            <w:r w:rsidRPr="00AD26F5">
              <w:rPr>
                <w:sz w:val="22"/>
              </w:rPr>
              <w:t>Neveikiančios</w:t>
            </w:r>
          </w:p>
          <w:p w14:paraId="13C1B8D4" w14:textId="77777777" w:rsidR="00560AA9" w:rsidRPr="00AD26F5" w:rsidRDefault="00560AA9" w:rsidP="00560AA9">
            <w:pPr>
              <w:rPr>
                <w:sz w:val="22"/>
              </w:rPr>
            </w:pPr>
            <w:r w:rsidRPr="00AD26F5">
              <w:rPr>
                <w:sz w:val="22"/>
              </w:rPr>
              <w:t xml:space="preserve">Anykščių r. sav. tarybos 2013 m. gegužės 30 d. sprendimas </w:t>
            </w:r>
            <w:bookmarkStart w:id="55" w:name="n_54"/>
            <w:r w:rsidRPr="005F63A6">
              <w:rPr>
                <w:sz w:val="22"/>
              </w:rPr>
              <w:t>Nr.1-TS-185</w:t>
            </w:r>
            <w:bookmarkEnd w:id="55"/>
          </w:p>
        </w:tc>
        <w:tc>
          <w:tcPr>
            <w:tcW w:w="1024" w:type="dxa"/>
            <w:tcBorders>
              <w:top w:val="single" w:sz="4" w:space="0" w:color="auto"/>
              <w:left w:val="single" w:sz="4" w:space="0" w:color="auto"/>
              <w:bottom w:val="single" w:sz="4" w:space="0" w:color="auto"/>
              <w:right w:val="single" w:sz="4" w:space="0" w:color="auto"/>
            </w:tcBorders>
            <w:hideMark/>
          </w:tcPr>
          <w:p w14:paraId="09DC6015" w14:textId="77777777" w:rsidR="00560AA9" w:rsidRPr="00AD26F5" w:rsidRDefault="00560AA9" w:rsidP="00560AA9">
            <w:pPr>
              <w:jc w:val="center"/>
            </w:pPr>
            <w:r w:rsidRPr="00AD26F5">
              <w:t>0,22</w:t>
            </w:r>
          </w:p>
        </w:tc>
        <w:tc>
          <w:tcPr>
            <w:tcW w:w="2520" w:type="dxa"/>
            <w:tcBorders>
              <w:top w:val="single" w:sz="4" w:space="0" w:color="auto"/>
              <w:left w:val="single" w:sz="4" w:space="0" w:color="auto"/>
              <w:bottom w:val="single" w:sz="4" w:space="0" w:color="auto"/>
              <w:right w:val="single" w:sz="4" w:space="0" w:color="auto"/>
            </w:tcBorders>
            <w:hideMark/>
          </w:tcPr>
          <w:p w14:paraId="665EA88B"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874CF0F"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438683D" w14:textId="77777777" w:rsidR="00560AA9" w:rsidRPr="0083216E" w:rsidRDefault="00560AA9" w:rsidP="00560AA9">
            <w:pPr>
              <w:rPr>
                <w:sz w:val="22"/>
              </w:rPr>
            </w:pPr>
            <w:r w:rsidRPr="0083216E">
              <w:rPr>
                <w:sz w:val="22"/>
              </w:rPr>
              <w:t xml:space="preserve">Anykščių r. sav. </w:t>
            </w:r>
          </w:p>
          <w:p w14:paraId="5303B451" w14:textId="77777777" w:rsidR="00560AA9" w:rsidRPr="0083216E" w:rsidRDefault="00560AA9" w:rsidP="00560AA9">
            <w:pPr>
              <w:rPr>
                <w:sz w:val="22"/>
              </w:rPr>
            </w:pPr>
            <w:r w:rsidRPr="0083216E">
              <w:rPr>
                <w:sz w:val="22"/>
              </w:rPr>
              <w:t xml:space="preserve">Debeikių seniūnija </w:t>
            </w:r>
          </w:p>
          <w:p w14:paraId="50295E31" w14:textId="77777777" w:rsidR="00560AA9" w:rsidRPr="0083216E" w:rsidRDefault="00560AA9" w:rsidP="00560AA9">
            <w:pPr>
              <w:rPr>
                <w:sz w:val="22"/>
              </w:rPr>
            </w:pPr>
            <w:r w:rsidRPr="0083216E">
              <w:rPr>
                <w:sz w:val="22"/>
              </w:rPr>
              <w:t>J. Biliūno g. 46</w:t>
            </w:r>
          </w:p>
          <w:p w14:paraId="5E0F64AD" w14:textId="77777777" w:rsidR="00560AA9" w:rsidRPr="0083216E" w:rsidRDefault="00560AA9" w:rsidP="00560AA9">
            <w:pPr>
              <w:rPr>
                <w:sz w:val="22"/>
              </w:rPr>
            </w:pPr>
            <w:r w:rsidRPr="0083216E">
              <w:rPr>
                <w:sz w:val="22"/>
              </w:rPr>
              <w:t xml:space="preserve">29371 Debeikiai </w:t>
            </w:r>
          </w:p>
          <w:p w14:paraId="0F9629C0" w14:textId="77777777" w:rsidR="00560AA9" w:rsidRPr="0083216E" w:rsidRDefault="00560AA9" w:rsidP="00560AA9">
            <w:pPr>
              <w:rPr>
                <w:sz w:val="22"/>
              </w:rPr>
            </w:pPr>
            <w:r w:rsidRPr="0083216E">
              <w:rPr>
                <w:sz w:val="22"/>
              </w:rPr>
              <w:t xml:space="preserve">Anykščių r. </w:t>
            </w:r>
          </w:p>
          <w:p w14:paraId="0ECC699E" w14:textId="77777777" w:rsidR="00560AA9" w:rsidRPr="0083216E" w:rsidRDefault="00560AA9" w:rsidP="00560AA9">
            <w:pPr>
              <w:rPr>
                <w:sz w:val="22"/>
              </w:rPr>
            </w:pPr>
            <w:r w:rsidRPr="0083216E">
              <w:rPr>
                <w:sz w:val="22"/>
              </w:rPr>
              <w:t>Seniūnas Alvydas Simonavičius</w:t>
            </w:r>
          </w:p>
          <w:p w14:paraId="52FC9515" w14:textId="07BDD1E2" w:rsidR="00560AA9" w:rsidRPr="0083216E" w:rsidRDefault="00560AA9" w:rsidP="00560AA9">
            <w:pPr>
              <w:rPr>
                <w:sz w:val="22"/>
              </w:rPr>
            </w:pPr>
            <w:r w:rsidRPr="0083216E">
              <w:rPr>
                <w:sz w:val="22"/>
              </w:rPr>
              <w:t>tel. (0 381) 43183</w:t>
            </w:r>
          </w:p>
        </w:tc>
      </w:tr>
      <w:tr w:rsidR="00560AA9" w:rsidRPr="00AD26F5" w14:paraId="34295C5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4A1E49B" w14:textId="7D0ADAE8" w:rsidR="00560AA9" w:rsidRDefault="00560AA9" w:rsidP="00560AA9">
            <w:pPr>
              <w:jc w:val="center"/>
              <w:rPr>
                <w:strike/>
                <w:sz w:val="22"/>
                <w:szCs w:val="22"/>
              </w:rPr>
            </w:pPr>
            <w:r>
              <w:rPr>
                <w:strike/>
                <w:sz w:val="22"/>
                <w:szCs w:val="22"/>
              </w:rPr>
              <w:t>58</w:t>
            </w:r>
            <w:r w:rsidRPr="00105845">
              <w:rPr>
                <w:strike/>
                <w:sz w:val="22"/>
                <w:szCs w:val="22"/>
              </w:rPr>
              <w:t>.</w:t>
            </w:r>
          </w:p>
          <w:p w14:paraId="20E6018E" w14:textId="68D5071F" w:rsidR="00560AA9" w:rsidRPr="00AD26F5" w:rsidRDefault="00560AA9" w:rsidP="00560AA9">
            <w:pPr>
              <w:jc w:val="center"/>
              <w:rPr>
                <w:sz w:val="22"/>
              </w:rPr>
            </w:pPr>
            <w:r>
              <w:rPr>
                <w:b/>
                <w:bCs/>
                <w:sz w:val="22"/>
                <w:szCs w:val="22"/>
              </w:rPr>
              <w:t>59</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hideMark/>
          </w:tcPr>
          <w:p w14:paraId="32D67223" w14:textId="77777777" w:rsidR="00560AA9" w:rsidRPr="00AD26F5" w:rsidRDefault="00560AA9" w:rsidP="00560AA9">
            <w:r w:rsidRPr="00AD26F5">
              <w:t>Dauneikių kaimo kapinės (Dauneikių k., Debeikių sen.)</w:t>
            </w:r>
          </w:p>
        </w:tc>
        <w:tc>
          <w:tcPr>
            <w:tcW w:w="2832" w:type="dxa"/>
            <w:tcBorders>
              <w:top w:val="single" w:sz="4" w:space="0" w:color="auto"/>
              <w:left w:val="single" w:sz="4" w:space="0" w:color="auto"/>
              <w:bottom w:val="single" w:sz="4" w:space="0" w:color="auto"/>
              <w:right w:val="single" w:sz="4" w:space="0" w:color="auto"/>
            </w:tcBorders>
            <w:hideMark/>
          </w:tcPr>
          <w:p w14:paraId="67E5827A" w14:textId="77777777" w:rsidR="00560AA9" w:rsidRPr="00AD26F5" w:rsidRDefault="00560AA9" w:rsidP="00560AA9">
            <w:pPr>
              <w:rPr>
                <w:sz w:val="22"/>
              </w:rPr>
            </w:pPr>
            <w:r w:rsidRPr="00AD26F5">
              <w:rPr>
                <w:sz w:val="22"/>
              </w:rPr>
              <w:t>Neveikiančios</w:t>
            </w:r>
          </w:p>
          <w:p w14:paraId="6ACB7363" w14:textId="77777777" w:rsidR="00560AA9" w:rsidRPr="00AD26F5" w:rsidRDefault="00560AA9" w:rsidP="00560AA9">
            <w:pPr>
              <w:rPr>
                <w:sz w:val="22"/>
              </w:rPr>
            </w:pPr>
            <w:r w:rsidRPr="00AD26F5">
              <w:rPr>
                <w:sz w:val="22"/>
              </w:rPr>
              <w:t xml:space="preserve">Anykščių r. sav. tarybos 2013 m. gegužės 30 d. sprendimas </w:t>
            </w:r>
            <w:bookmarkStart w:id="56" w:name="n_55"/>
            <w:r w:rsidRPr="005F63A6">
              <w:rPr>
                <w:sz w:val="22"/>
              </w:rPr>
              <w:t>Nr.1-TS-185</w:t>
            </w:r>
            <w:bookmarkEnd w:id="56"/>
          </w:p>
        </w:tc>
        <w:tc>
          <w:tcPr>
            <w:tcW w:w="1024" w:type="dxa"/>
            <w:tcBorders>
              <w:top w:val="single" w:sz="4" w:space="0" w:color="auto"/>
              <w:left w:val="single" w:sz="4" w:space="0" w:color="auto"/>
              <w:bottom w:val="single" w:sz="4" w:space="0" w:color="auto"/>
              <w:right w:val="single" w:sz="4" w:space="0" w:color="auto"/>
            </w:tcBorders>
            <w:hideMark/>
          </w:tcPr>
          <w:p w14:paraId="1A167A7A" w14:textId="77777777" w:rsidR="00560AA9" w:rsidRPr="00AD26F5" w:rsidRDefault="00560AA9" w:rsidP="00560AA9">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6B65682B"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C5A2F43"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AD3D7B6" w14:textId="77777777" w:rsidR="00560AA9" w:rsidRPr="0083216E" w:rsidRDefault="00560AA9" w:rsidP="00560AA9">
            <w:pPr>
              <w:rPr>
                <w:sz w:val="22"/>
              </w:rPr>
            </w:pPr>
            <w:r w:rsidRPr="0083216E">
              <w:rPr>
                <w:sz w:val="22"/>
              </w:rPr>
              <w:t xml:space="preserve">Anykščių r. sav. </w:t>
            </w:r>
          </w:p>
          <w:p w14:paraId="4C0727B3" w14:textId="77777777" w:rsidR="00560AA9" w:rsidRPr="0083216E" w:rsidRDefault="00560AA9" w:rsidP="00560AA9">
            <w:pPr>
              <w:rPr>
                <w:sz w:val="22"/>
              </w:rPr>
            </w:pPr>
            <w:r w:rsidRPr="0083216E">
              <w:rPr>
                <w:sz w:val="22"/>
              </w:rPr>
              <w:t xml:space="preserve">Debeikių seniūnija </w:t>
            </w:r>
          </w:p>
          <w:p w14:paraId="498ADBEA" w14:textId="77777777" w:rsidR="00560AA9" w:rsidRPr="0083216E" w:rsidRDefault="00560AA9" w:rsidP="00560AA9">
            <w:pPr>
              <w:rPr>
                <w:sz w:val="22"/>
              </w:rPr>
            </w:pPr>
            <w:r w:rsidRPr="0083216E">
              <w:rPr>
                <w:sz w:val="22"/>
              </w:rPr>
              <w:t>J. Biliūno g. 46</w:t>
            </w:r>
          </w:p>
          <w:p w14:paraId="6F236A56" w14:textId="77777777" w:rsidR="00560AA9" w:rsidRPr="0083216E" w:rsidRDefault="00560AA9" w:rsidP="00560AA9">
            <w:pPr>
              <w:rPr>
                <w:sz w:val="22"/>
              </w:rPr>
            </w:pPr>
            <w:r w:rsidRPr="0083216E">
              <w:rPr>
                <w:sz w:val="22"/>
              </w:rPr>
              <w:t xml:space="preserve">29371 Debeikiai </w:t>
            </w:r>
          </w:p>
          <w:p w14:paraId="3CB34646" w14:textId="77777777" w:rsidR="00560AA9" w:rsidRPr="0083216E" w:rsidRDefault="00560AA9" w:rsidP="00560AA9">
            <w:pPr>
              <w:rPr>
                <w:sz w:val="22"/>
              </w:rPr>
            </w:pPr>
            <w:r w:rsidRPr="0083216E">
              <w:rPr>
                <w:sz w:val="22"/>
              </w:rPr>
              <w:t xml:space="preserve">Anykščių r. </w:t>
            </w:r>
          </w:p>
          <w:p w14:paraId="449BCDF6" w14:textId="77777777" w:rsidR="00560AA9" w:rsidRPr="0083216E" w:rsidRDefault="00560AA9" w:rsidP="00560AA9">
            <w:pPr>
              <w:rPr>
                <w:sz w:val="22"/>
              </w:rPr>
            </w:pPr>
            <w:r w:rsidRPr="0083216E">
              <w:rPr>
                <w:sz w:val="22"/>
              </w:rPr>
              <w:t>Seniūnas Alvydas Simonavičius</w:t>
            </w:r>
          </w:p>
          <w:p w14:paraId="28392ABD" w14:textId="584BB243" w:rsidR="00560AA9" w:rsidRPr="0083216E" w:rsidRDefault="00560AA9" w:rsidP="00560AA9">
            <w:pPr>
              <w:rPr>
                <w:sz w:val="22"/>
              </w:rPr>
            </w:pPr>
            <w:r w:rsidRPr="0083216E">
              <w:rPr>
                <w:sz w:val="22"/>
              </w:rPr>
              <w:t>tel. (0 381) 43183</w:t>
            </w:r>
          </w:p>
        </w:tc>
      </w:tr>
      <w:tr w:rsidR="00560AA9" w:rsidRPr="00AD26F5" w14:paraId="48A3846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752D747" w14:textId="7185EA6F" w:rsidR="00560AA9" w:rsidRDefault="00560AA9" w:rsidP="00560AA9">
            <w:pPr>
              <w:jc w:val="center"/>
              <w:rPr>
                <w:strike/>
                <w:sz w:val="22"/>
                <w:szCs w:val="22"/>
              </w:rPr>
            </w:pPr>
            <w:r>
              <w:rPr>
                <w:strike/>
                <w:sz w:val="22"/>
                <w:szCs w:val="22"/>
              </w:rPr>
              <w:t>59</w:t>
            </w:r>
            <w:r w:rsidRPr="00105845">
              <w:rPr>
                <w:strike/>
                <w:sz w:val="22"/>
                <w:szCs w:val="22"/>
              </w:rPr>
              <w:t>.</w:t>
            </w:r>
          </w:p>
          <w:p w14:paraId="31C95578" w14:textId="06935C34" w:rsidR="00560AA9" w:rsidRPr="00AD26F5" w:rsidRDefault="00560AA9" w:rsidP="00560AA9">
            <w:pPr>
              <w:jc w:val="center"/>
              <w:rPr>
                <w:sz w:val="22"/>
              </w:rPr>
            </w:pPr>
            <w:r>
              <w:rPr>
                <w:b/>
                <w:bCs/>
                <w:sz w:val="22"/>
                <w:szCs w:val="22"/>
              </w:rPr>
              <w:t>60</w:t>
            </w:r>
            <w:r w:rsidRPr="00105845">
              <w:rPr>
                <w:sz w:val="22"/>
                <w:szCs w:val="22"/>
              </w:rPr>
              <w:t>.</w:t>
            </w:r>
          </w:p>
        </w:tc>
        <w:tc>
          <w:tcPr>
            <w:tcW w:w="2346" w:type="dxa"/>
            <w:tcBorders>
              <w:top w:val="single" w:sz="4" w:space="0" w:color="auto"/>
              <w:left w:val="single" w:sz="4" w:space="0" w:color="auto"/>
              <w:bottom w:val="single" w:sz="4" w:space="0" w:color="auto"/>
              <w:right w:val="single" w:sz="4" w:space="0" w:color="auto"/>
            </w:tcBorders>
          </w:tcPr>
          <w:p w14:paraId="13E0B5D6" w14:textId="77777777" w:rsidR="00560AA9" w:rsidRPr="00AD26F5" w:rsidRDefault="00560AA9" w:rsidP="00560AA9">
            <w:r w:rsidRPr="00AD26F5">
              <w:t>Kurtinių kaimo I kapinės (Kurtinių k., Debeikių sen.)</w:t>
            </w:r>
          </w:p>
          <w:p w14:paraId="2EAC9308" w14:textId="77777777" w:rsidR="00560AA9" w:rsidRPr="00AD26F5" w:rsidRDefault="00560AA9" w:rsidP="00560AA9"/>
          <w:p w14:paraId="2D916DE7" w14:textId="77777777" w:rsidR="00560AA9" w:rsidRPr="00AD26F5" w:rsidRDefault="00560AA9" w:rsidP="00560AA9">
            <w:pPr>
              <w:rPr>
                <w:color w:val="FF0000"/>
              </w:rPr>
            </w:pPr>
          </w:p>
        </w:tc>
        <w:tc>
          <w:tcPr>
            <w:tcW w:w="2832" w:type="dxa"/>
            <w:tcBorders>
              <w:top w:val="single" w:sz="4" w:space="0" w:color="auto"/>
              <w:left w:val="single" w:sz="4" w:space="0" w:color="auto"/>
              <w:bottom w:val="single" w:sz="4" w:space="0" w:color="auto"/>
              <w:right w:val="single" w:sz="4" w:space="0" w:color="auto"/>
            </w:tcBorders>
            <w:hideMark/>
          </w:tcPr>
          <w:p w14:paraId="3F320225" w14:textId="77777777" w:rsidR="00560AA9" w:rsidRPr="00AD26F5" w:rsidRDefault="00560AA9" w:rsidP="00560AA9">
            <w:pPr>
              <w:rPr>
                <w:sz w:val="22"/>
              </w:rPr>
            </w:pPr>
            <w:r w:rsidRPr="00AD26F5">
              <w:rPr>
                <w:sz w:val="22"/>
              </w:rPr>
              <w:t>Neveikiančios</w:t>
            </w:r>
          </w:p>
          <w:p w14:paraId="7C892D5D" w14:textId="77777777" w:rsidR="00560AA9" w:rsidRPr="00AD26F5" w:rsidRDefault="00560AA9" w:rsidP="00560AA9">
            <w:pPr>
              <w:rPr>
                <w:sz w:val="22"/>
              </w:rPr>
            </w:pPr>
            <w:r w:rsidRPr="00AD26F5">
              <w:rPr>
                <w:sz w:val="22"/>
              </w:rPr>
              <w:t xml:space="preserve">Anykščių r. sav. tarybos 2013 m. gegužės 30 d. sprendimas </w:t>
            </w:r>
            <w:bookmarkStart w:id="57" w:name="n_56"/>
            <w:r w:rsidRPr="005F63A6">
              <w:rPr>
                <w:sz w:val="22"/>
              </w:rPr>
              <w:t>Nr.1-TS-185</w:t>
            </w:r>
            <w:bookmarkEnd w:id="57"/>
          </w:p>
        </w:tc>
        <w:tc>
          <w:tcPr>
            <w:tcW w:w="1024" w:type="dxa"/>
            <w:tcBorders>
              <w:top w:val="single" w:sz="4" w:space="0" w:color="auto"/>
              <w:left w:val="single" w:sz="4" w:space="0" w:color="auto"/>
              <w:bottom w:val="single" w:sz="4" w:space="0" w:color="auto"/>
              <w:right w:val="single" w:sz="4" w:space="0" w:color="auto"/>
            </w:tcBorders>
            <w:hideMark/>
          </w:tcPr>
          <w:p w14:paraId="359E4684" w14:textId="77777777" w:rsidR="00560AA9" w:rsidRPr="00AD26F5" w:rsidRDefault="00560AA9" w:rsidP="00560AA9">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14040801"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9B3BDDD"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F87CDA1" w14:textId="77777777" w:rsidR="00560AA9" w:rsidRPr="0083216E" w:rsidRDefault="00560AA9" w:rsidP="00560AA9">
            <w:pPr>
              <w:rPr>
                <w:sz w:val="22"/>
              </w:rPr>
            </w:pPr>
            <w:r w:rsidRPr="0083216E">
              <w:rPr>
                <w:sz w:val="22"/>
              </w:rPr>
              <w:t xml:space="preserve">Anykščių raj. sav. </w:t>
            </w:r>
          </w:p>
          <w:p w14:paraId="17E88D8E" w14:textId="77777777" w:rsidR="00560AA9" w:rsidRPr="0083216E" w:rsidRDefault="00560AA9" w:rsidP="00560AA9">
            <w:pPr>
              <w:rPr>
                <w:sz w:val="22"/>
              </w:rPr>
            </w:pPr>
            <w:r w:rsidRPr="0083216E">
              <w:rPr>
                <w:sz w:val="22"/>
              </w:rPr>
              <w:t xml:space="preserve">Debeikių seniūnija </w:t>
            </w:r>
          </w:p>
          <w:p w14:paraId="4F8B41FF" w14:textId="77777777" w:rsidR="00560AA9" w:rsidRPr="0083216E" w:rsidRDefault="00560AA9" w:rsidP="00560AA9">
            <w:pPr>
              <w:rPr>
                <w:sz w:val="22"/>
              </w:rPr>
            </w:pPr>
            <w:r w:rsidRPr="0083216E">
              <w:rPr>
                <w:sz w:val="22"/>
              </w:rPr>
              <w:t>J. Biliūno g. 46</w:t>
            </w:r>
          </w:p>
          <w:p w14:paraId="2C6FC36E" w14:textId="77777777" w:rsidR="00560AA9" w:rsidRPr="0083216E" w:rsidRDefault="00560AA9" w:rsidP="00560AA9">
            <w:pPr>
              <w:rPr>
                <w:sz w:val="22"/>
              </w:rPr>
            </w:pPr>
            <w:r w:rsidRPr="0083216E">
              <w:rPr>
                <w:sz w:val="22"/>
              </w:rPr>
              <w:t>29371 Debeikiai</w:t>
            </w:r>
          </w:p>
          <w:p w14:paraId="56A92D19" w14:textId="77777777" w:rsidR="00560AA9" w:rsidRPr="0083216E" w:rsidRDefault="00560AA9" w:rsidP="00560AA9">
            <w:pPr>
              <w:rPr>
                <w:sz w:val="22"/>
              </w:rPr>
            </w:pPr>
            <w:r w:rsidRPr="0083216E">
              <w:rPr>
                <w:sz w:val="22"/>
              </w:rPr>
              <w:t xml:space="preserve">Anykščių r. </w:t>
            </w:r>
          </w:p>
          <w:p w14:paraId="333405A1" w14:textId="77777777" w:rsidR="00560AA9" w:rsidRPr="0083216E" w:rsidRDefault="00560AA9" w:rsidP="00560AA9">
            <w:pPr>
              <w:rPr>
                <w:sz w:val="22"/>
              </w:rPr>
            </w:pPr>
            <w:r w:rsidRPr="0083216E">
              <w:rPr>
                <w:sz w:val="22"/>
              </w:rPr>
              <w:t>Seniūnas Alvydas Simonavičius</w:t>
            </w:r>
          </w:p>
          <w:p w14:paraId="6DC8BA64" w14:textId="179A6A66" w:rsidR="00560AA9" w:rsidRPr="0083216E" w:rsidRDefault="00560AA9" w:rsidP="00560AA9">
            <w:pPr>
              <w:rPr>
                <w:sz w:val="22"/>
              </w:rPr>
            </w:pPr>
            <w:r w:rsidRPr="0083216E">
              <w:rPr>
                <w:sz w:val="22"/>
              </w:rPr>
              <w:t>tel. (0 381) 43183</w:t>
            </w:r>
          </w:p>
        </w:tc>
      </w:tr>
      <w:tr w:rsidR="00560AA9" w:rsidRPr="00AD26F5" w14:paraId="18426C4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98960B6" w14:textId="77777777" w:rsidR="00560AA9" w:rsidRDefault="00560AA9" w:rsidP="00560AA9">
            <w:pPr>
              <w:jc w:val="center"/>
              <w:rPr>
                <w:strike/>
                <w:sz w:val="22"/>
              </w:rPr>
            </w:pPr>
            <w:r w:rsidRPr="00560AA9">
              <w:rPr>
                <w:strike/>
                <w:sz w:val="22"/>
              </w:rPr>
              <w:t>60.</w:t>
            </w:r>
          </w:p>
          <w:p w14:paraId="441BBA8A" w14:textId="5E82B0F5" w:rsidR="00560AA9" w:rsidRPr="00560AA9" w:rsidRDefault="00560AA9" w:rsidP="00560AA9">
            <w:pPr>
              <w:jc w:val="center"/>
              <w:rPr>
                <w:b/>
                <w:bCs/>
                <w:sz w:val="22"/>
              </w:rPr>
            </w:pPr>
            <w:r w:rsidRPr="00560AA9">
              <w:rPr>
                <w:b/>
                <w:bCs/>
                <w:sz w:val="22"/>
              </w:rPr>
              <w:t>61.</w:t>
            </w:r>
          </w:p>
        </w:tc>
        <w:tc>
          <w:tcPr>
            <w:tcW w:w="2346" w:type="dxa"/>
            <w:tcBorders>
              <w:top w:val="single" w:sz="4" w:space="0" w:color="auto"/>
              <w:left w:val="single" w:sz="4" w:space="0" w:color="auto"/>
              <w:bottom w:val="single" w:sz="4" w:space="0" w:color="auto"/>
              <w:right w:val="single" w:sz="4" w:space="0" w:color="auto"/>
            </w:tcBorders>
            <w:hideMark/>
          </w:tcPr>
          <w:p w14:paraId="76D0066A" w14:textId="77777777" w:rsidR="00560AA9" w:rsidRPr="00AD26F5" w:rsidRDefault="00560AA9" w:rsidP="00560AA9">
            <w:r w:rsidRPr="00AD26F5">
              <w:t>Kurtinių kaimo II kapinės (Kurtinių  k., Debeikių sen.)</w:t>
            </w:r>
          </w:p>
        </w:tc>
        <w:tc>
          <w:tcPr>
            <w:tcW w:w="2832" w:type="dxa"/>
            <w:tcBorders>
              <w:top w:val="single" w:sz="4" w:space="0" w:color="auto"/>
              <w:left w:val="single" w:sz="4" w:space="0" w:color="auto"/>
              <w:bottom w:val="single" w:sz="4" w:space="0" w:color="auto"/>
              <w:right w:val="single" w:sz="4" w:space="0" w:color="auto"/>
            </w:tcBorders>
            <w:hideMark/>
          </w:tcPr>
          <w:p w14:paraId="2592F8E3" w14:textId="77777777" w:rsidR="00560AA9" w:rsidRPr="00AD26F5" w:rsidRDefault="00560AA9" w:rsidP="00560AA9">
            <w:pPr>
              <w:rPr>
                <w:sz w:val="22"/>
              </w:rPr>
            </w:pPr>
            <w:r w:rsidRPr="00AD26F5">
              <w:rPr>
                <w:sz w:val="22"/>
              </w:rPr>
              <w:t>Neveikiančios</w:t>
            </w:r>
          </w:p>
          <w:p w14:paraId="1262D0FE" w14:textId="77777777" w:rsidR="00560AA9" w:rsidRPr="00AD26F5" w:rsidRDefault="00560AA9" w:rsidP="00560AA9">
            <w:pPr>
              <w:rPr>
                <w:sz w:val="22"/>
              </w:rPr>
            </w:pPr>
            <w:r w:rsidRPr="00AD26F5">
              <w:rPr>
                <w:sz w:val="22"/>
              </w:rPr>
              <w:t xml:space="preserve">Anykščių r. sav. tarybos 2013 m. gegužės 30 d. sprendimas </w:t>
            </w:r>
            <w:bookmarkStart w:id="58" w:name="n_57"/>
            <w:r w:rsidRPr="005F63A6">
              <w:rPr>
                <w:sz w:val="22"/>
              </w:rPr>
              <w:t>Nr.1-TS-185</w:t>
            </w:r>
            <w:bookmarkEnd w:id="58"/>
          </w:p>
        </w:tc>
        <w:tc>
          <w:tcPr>
            <w:tcW w:w="1024" w:type="dxa"/>
            <w:tcBorders>
              <w:top w:val="single" w:sz="4" w:space="0" w:color="auto"/>
              <w:left w:val="single" w:sz="4" w:space="0" w:color="auto"/>
              <w:bottom w:val="single" w:sz="4" w:space="0" w:color="auto"/>
              <w:right w:val="single" w:sz="4" w:space="0" w:color="auto"/>
            </w:tcBorders>
            <w:hideMark/>
          </w:tcPr>
          <w:p w14:paraId="73F86069" w14:textId="77777777" w:rsidR="00560AA9" w:rsidRPr="00AD26F5" w:rsidRDefault="00560AA9" w:rsidP="00560AA9">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1A978892"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25EF639" w14:textId="77777777" w:rsidR="00560AA9" w:rsidRPr="00AD26F5" w:rsidRDefault="00560AA9" w:rsidP="00560AA9">
            <w:pPr>
              <w:jc w:val="center"/>
            </w:pPr>
            <w:r w:rsidRPr="00AD26F5">
              <w:t xml:space="preserve">neregistruotos </w:t>
            </w:r>
          </w:p>
        </w:tc>
        <w:tc>
          <w:tcPr>
            <w:tcW w:w="3973" w:type="dxa"/>
            <w:tcBorders>
              <w:top w:val="single" w:sz="4" w:space="0" w:color="auto"/>
              <w:left w:val="single" w:sz="4" w:space="0" w:color="auto"/>
              <w:bottom w:val="single" w:sz="4" w:space="0" w:color="auto"/>
              <w:right w:val="single" w:sz="4" w:space="0" w:color="auto"/>
            </w:tcBorders>
            <w:hideMark/>
          </w:tcPr>
          <w:p w14:paraId="5018B07D" w14:textId="77777777" w:rsidR="00560AA9" w:rsidRPr="0083216E" w:rsidRDefault="00560AA9" w:rsidP="00560AA9">
            <w:pPr>
              <w:rPr>
                <w:sz w:val="22"/>
              </w:rPr>
            </w:pPr>
            <w:r w:rsidRPr="0083216E">
              <w:rPr>
                <w:sz w:val="22"/>
              </w:rPr>
              <w:t xml:space="preserve">Anykščių raj. sav. </w:t>
            </w:r>
          </w:p>
          <w:p w14:paraId="5E3785B2" w14:textId="77777777" w:rsidR="00560AA9" w:rsidRPr="0083216E" w:rsidRDefault="00560AA9" w:rsidP="00560AA9">
            <w:pPr>
              <w:rPr>
                <w:sz w:val="22"/>
              </w:rPr>
            </w:pPr>
            <w:r w:rsidRPr="0083216E">
              <w:rPr>
                <w:sz w:val="22"/>
              </w:rPr>
              <w:t xml:space="preserve">Debeikių seniūnija </w:t>
            </w:r>
          </w:p>
          <w:p w14:paraId="1310F926" w14:textId="77777777" w:rsidR="00560AA9" w:rsidRPr="0083216E" w:rsidRDefault="00560AA9" w:rsidP="00560AA9">
            <w:pPr>
              <w:rPr>
                <w:sz w:val="22"/>
              </w:rPr>
            </w:pPr>
            <w:r w:rsidRPr="0083216E">
              <w:rPr>
                <w:sz w:val="22"/>
              </w:rPr>
              <w:t>J. Biliūno g. 46</w:t>
            </w:r>
          </w:p>
          <w:p w14:paraId="0D32E779" w14:textId="77777777" w:rsidR="00560AA9" w:rsidRPr="0083216E" w:rsidRDefault="00560AA9" w:rsidP="00560AA9">
            <w:pPr>
              <w:rPr>
                <w:sz w:val="22"/>
              </w:rPr>
            </w:pPr>
            <w:r w:rsidRPr="0083216E">
              <w:rPr>
                <w:sz w:val="22"/>
              </w:rPr>
              <w:t xml:space="preserve">29371 Debeikiai </w:t>
            </w:r>
          </w:p>
          <w:p w14:paraId="74E6B710" w14:textId="77777777" w:rsidR="00560AA9" w:rsidRPr="0083216E" w:rsidRDefault="00560AA9" w:rsidP="00560AA9">
            <w:pPr>
              <w:rPr>
                <w:sz w:val="22"/>
              </w:rPr>
            </w:pPr>
            <w:r w:rsidRPr="0083216E">
              <w:rPr>
                <w:sz w:val="22"/>
              </w:rPr>
              <w:t xml:space="preserve">Anykščių r. </w:t>
            </w:r>
          </w:p>
          <w:p w14:paraId="5209E429" w14:textId="77777777" w:rsidR="00560AA9" w:rsidRPr="0083216E" w:rsidRDefault="00560AA9" w:rsidP="00560AA9">
            <w:pPr>
              <w:rPr>
                <w:sz w:val="22"/>
              </w:rPr>
            </w:pPr>
            <w:r w:rsidRPr="0083216E">
              <w:rPr>
                <w:sz w:val="22"/>
              </w:rPr>
              <w:t>Seniūnas Alvydas Simonavičius</w:t>
            </w:r>
          </w:p>
          <w:p w14:paraId="6082E2C4" w14:textId="184CC542" w:rsidR="00560AA9" w:rsidRPr="0083216E" w:rsidRDefault="00560AA9" w:rsidP="00560AA9">
            <w:pPr>
              <w:rPr>
                <w:sz w:val="22"/>
              </w:rPr>
            </w:pPr>
            <w:r w:rsidRPr="0083216E">
              <w:rPr>
                <w:sz w:val="22"/>
              </w:rPr>
              <w:t>tel. (0 381) 43183</w:t>
            </w:r>
          </w:p>
        </w:tc>
      </w:tr>
      <w:tr w:rsidR="00560AA9" w:rsidRPr="00AD26F5" w14:paraId="38164EE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D61D7CB" w14:textId="16E2BED9" w:rsidR="00560AA9" w:rsidRDefault="00560AA9" w:rsidP="00560AA9">
            <w:pPr>
              <w:jc w:val="center"/>
              <w:rPr>
                <w:strike/>
                <w:sz w:val="22"/>
              </w:rPr>
            </w:pPr>
            <w:r w:rsidRPr="00560AA9">
              <w:rPr>
                <w:strike/>
                <w:sz w:val="22"/>
              </w:rPr>
              <w:t>6</w:t>
            </w:r>
            <w:r>
              <w:rPr>
                <w:strike/>
                <w:sz w:val="22"/>
              </w:rPr>
              <w:t>1</w:t>
            </w:r>
            <w:r w:rsidRPr="00560AA9">
              <w:rPr>
                <w:strike/>
                <w:sz w:val="22"/>
              </w:rPr>
              <w:t>.</w:t>
            </w:r>
          </w:p>
          <w:p w14:paraId="47415316" w14:textId="51260E3E" w:rsidR="00560AA9" w:rsidRPr="00AD26F5" w:rsidRDefault="00560AA9" w:rsidP="00560AA9">
            <w:pPr>
              <w:jc w:val="center"/>
              <w:rPr>
                <w:sz w:val="22"/>
              </w:rPr>
            </w:pPr>
            <w:r w:rsidRPr="00560AA9">
              <w:rPr>
                <w:b/>
                <w:bCs/>
                <w:sz w:val="22"/>
              </w:rPr>
              <w:t>6</w:t>
            </w:r>
            <w:r>
              <w:rPr>
                <w:b/>
                <w:bCs/>
                <w:sz w:val="22"/>
              </w:rPr>
              <w:t>2</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01D44AA" w14:textId="77777777" w:rsidR="00560AA9" w:rsidRPr="00AD26F5" w:rsidRDefault="00560AA9" w:rsidP="00560AA9">
            <w:r w:rsidRPr="00AD26F5">
              <w:t xml:space="preserve">Legų kaimo kapinės (Legų k., Debeikių sen.)   </w:t>
            </w:r>
          </w:p>
        </w:tc>
        <w:tc>
          <w:tcPr>
            <w:tcW w:w="2832" w:type="dxa"/>
            <w:tcBorders>
              <w:top w:val="single" w:sz="4" w:space="0" w:color="auto"/>
              <w:left w:val="single" w:sz="4" w:space="0" w:color="auto"/>
              <w:bottom w:val="single" w:sz="4" w:space="0" w:color="auto"/>
              <w:right w:val="single" w:sz="4" w:space="0" w:color="auto"/>
            </w:tcBorders>
            <w:hideMark/>
          </w:tcPr>
          <w:p w14:paraId="6DE00725" w14:textId="77777777" w:rsidR="00560AA9" w:rsidRPr="00AD26F5" w:rsidRDefault="00560AA9" w:rsidP="00560AA9">
            <w:pPr>
              <w:rPr>
                <w:sz w:val="22"/>
              </w:rPr>
            </w:pPr>
            <w:r w:rsidRPr="00AD26F5">
              <w:rPr>
                <w:sz w:val="22"/>
              </w:rPr>
              <w:t>Neveikiančios</w:t>
            </w:r>
          </w:p>
          <w:p w14:paraId="467F0B08" w14:textId="77777777" w:rsidR="00560AA9" w:rsidRPr="00AD26F5" w:rsidRDefault="00560AA9" w:rsidP="00560AA9">
            <w:pPr>
              <w:rPr>
                <w:sz w:val="22"/>
              </w:rPr>
            </w:pPr>
            <w:r w:rsidRPr="00AD26F5">
              <w:rPr>
                <w:sz w:val="22"/>
              </w:rPr>
              <w:t xml:space="preserve">Anykščių r. sav. tarybos 2013 m. gegužės 30 d. sprendimas </w:t>
            </w:r>
            <w:bookmarkStart w:id="59" w:name="n_58"/>
            <w:r w:rsidRPr="005F63A6">
              <w:rPr>
                <w:sz w:val="22"/>
              </w:rPr>
              <w:t>Nr.1-TS-185</w:t>
            </w:r>
            <w:bookmarkEnd w:id="59"/>
          </w:p>
        </w:tc>
        <w:tc>
          <w:tcPr>
            <w:tcW w:w="1024" w:type="dxa"/>
            <w:tcBorders>
              <w:top w:val="single" w:sz="4" w:space="0" w:color="auto"/>
              <w:left w:val="single" w:sz="4" w:space="0" w:color="auto"/>
              <w:bottom w:val="single" w:sz="4" w:space="0" w:color="auto"/>
              <w:right w:val="single" w:sz="4" w:space="0" w:color="auto"/>
            </w:tcBorders>
            <w:hideMark/>
          </w:tcPr>
          <w:p w14:paraId="12D6FDA9" w14:textId="77777777" w:rsidR="00560AA9" w:rsidRPr="00AD26F5" w:rsidRDefault="00560AA9" w:rsidP="00560AA9">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5CCE085F"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7240564"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BEFC835" w14:textId="77777777" w:rsidR="00560AA9" w:rsidRPr="0083216E" w:rsidRDefault="00560AA9" w:rsidP="00560AA9">
            <w:pPr>
              <w:rPr>
                <w:sz w:val="22"/>
              </w:rPr>
            </w:pPr>
            <w:r w:rsidRPr="0083216E">
              <w:rPr>
                <w:sz w:val="22"/>
              </w:rPr>
              <w:t xml:space="preserve">Anykščių raj. sav. </w:t>
            </w:r>
          </w:p>
          <w:p w14:paraId="68E09542" w14:textId="77777777" w:rsidR="00560AA9" w:rsidRPr="0083216E" w:rsidRDefault="00560AA9" w:rsidP="00560AA9">
            <w:pPr>
              <w:rPr>
                <w:sz w:val="22"/>
              </w:rPr>
            </w:pPr>
            <w:r w:rsidRPr="0083216E">
              <w:rPr>
                <w:sz w:val="22"/>
              </w:rPr>
              <w:t xml:space="preserve">Debeikių seniūnija </w:t>
            </w:r>
          </w:p>
          <w:p w14:paraId="0ACAF67F" w14:textId="77777777" w:rsidR="00560AA9" w:rsidRPr="0083216E" w:rsidRDefault="00560AA9" w:rsidP="00560AA9">
            <w:pPr>
              <w:rPr>
                <w:sz w:val="22"/>
              </w:rPr>
            </w:pPr>
            <w:r w:rsidRPr="0083216E">
              <w:rPr>
                <w:sz w:val="22"/>
              </w:rPr>
              <w:t>J. Biliūno g. 46</w:t>
            </w:r>
          </w:p>
          <w:p w14:paraId="275F20BC" w14:textId="77777777" w:rsidR="00560AA9" w:rsidRPr="0083216E" w:rsidRDefault="00560AA9" w:rsidP="00560AA9">
            <w:pPr>
              <w:rPr>
                <w:sz w:val="22"/>
              </w:rPr>
            </w:pPr>
            <w:r w:rsidRPr="0083216E">
              <w:rPr>
                <w:sz w:val="22"/>
              </w:rPr>
              <w:t xml:space="preserve">29371 Debeikiai </w:t>
            </w:r>
          </w:p>
          <w:p w14:paraId="0777816D" w14:textId="77777777" w:rsidR="00560AA9" w:rsidRPr="0083216E" w:rsidRDefault="00560AA9" w:rsidP="00560AA9">
            <w:pPr>
              <w:rPr>
                <w:sz w:val="22"/>
              </w:rPr>
            </w:pPr>
            <w:r w:rsidRPr="0083216E">
              <w:rPr>
                <w:sz w:val="22"/>
              </w:rPr>
              <w:t xml:space="preserve">Anykščių r. </w:t>
            </w:r>
          </w:p>
          <w:p w14:paraId="0EACDDC2" w14:textId="77777777" w:rsidR="00560AA9" w:rsidRPr="0083216E" w:rsidRDefault="00560AA9" w:rsidP="00560AA9">
            <w:pPr>
              <w:rPr>
                <w:sz w:val="22"/>
              </w:rPr>
            </w:pPr>
            <w:r w:rsidRPr="0083216E">
              <w:rPr>
                <w:sz w:val="22"/>
              </w:rPr>
              <w:t>Seniūnas Alvydas Simonavičius</w:t>
            </w:r>
          </w:p>
          <w:p w14:paraId="18C426EF" w14:textId="7C057B58" w:rsidR="00560AA9" w:rsidRPr="0083216E" w:rsidRDefault="00560AA9" w:rsidP="00560AA9">
            <w:pPr>
              <w:rPr>
                <w:sz w:val="22"/>
              </w:rPr>
            </w:pPr>
            <w:r w:rsidRPr="0083216E">
              <w:rPr>
                <w:sz w:val="22"/>
              </w:rPr>
              <w:t>tel. (0 381) 43183</w:t>
            </w:r>
          </w:p>
        </w:tc>
      </w:tr>
      <w:tr w:rsidR="00560AA9" w:rsidRPr="00AD26F5" w14:paraId="61BE6BC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024FFB4" w14:textId="192081AE" w:rsidR="00560AA9" w:rsidRDefault="00560AA9" w:rsidP="00560AA9">
            <w:pPr>
              <w:jc w:val="center"/>
              <w:rPr>
                <w:strike/>
                <w:sz w:val="22"/>
              </w:rPr>
            </w:pPr>
            <w:r w:rsidRPr="00560AA9">
              <w:rPr>
                <w:strike/>
                <w:sz w:val="22"/>
              </w:rPr>
              <w:lastRenderedPageBreak/>
              <w:t>6</w:t>
            </w:r>
            <w:r>
              <w:rPr>
                <w:strike/>
                <w:sz w:val="22"/>
              </w:rPr>
              <w:t>2</w:t>
            </w:r>
            <w:r w:rsidRPr="00560AA9">
              <w:rPr>
                <w:strike/>
                <w:sz w:val="22"/>
              </w:rPr>
              <w:t>.</w:t>
            </w:r>
          </w:p>
          <w:p w14:paraId="4ADECB77" w14:textId="36403C1F" w:rsidR="00560AA9" w:rsidRPr="00AD26F5" w:rsidRDefault="00560AA9" w:rsidP="00560AA9">
            <w:pPr>
              <w:jc w:val="center"/>
              <w:rPr>
                <w:sz w:val="22"/>
              </w:rPr>
            </w:pPr>
            <w:r w:rsidRPr="00560AA9">
              <w:rPr>
                <w:b/>
                <w:bCs/>
                <w:sz w:val="22"/>
              </w:rPr>
              <w:t>6</w:t>
            </w:r>
            <w:r>
              <w:rPr>
                <w:b/>
                <w:bCs/>
                <w:sz w:val="22"/>
              </w:rPr>
              <w:t>3</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0306740" w14:textId="77777777" w:rsidR="00560AA9" w:rsidRPr="00AD26F5" w:rsidRDefault="00560AA9" w:rsidP="00560AA9">
            <w:r w:rsidRPr="00AD26F5">
              <w:t>Kavarsko miesto (senosios) kapinės (Pergalės g., Kavarsko m.</w:t>
            </w:r>
          </w:p>
          <w:p w14:paraId="3BF5E5FB" w14:textId="77777777" w:rsidR="00560AA9" w:rsidRPr="00AD26F5" w:rsidRDefault="00560AA9" w:rsidP="00560AA9">
            <w:r w:rsidRPr="00AD26F5">
              <w:t>Kavarsko sen.)</w:t>
            </w:r>
          </w:p>
        </w:tc>
        <w:tc>
          <w:tcPr>
            <w:tcW w:w="2832" w:type="dxa"/>
            <w:tcBorders>
              <w:top w:val="single" w:sz="4" w:space="0" w:color="auto"/>
              <w:left w:val="single" w:sz="4" w:space="0" w:color="auto"/>
              <w:bottom w:val="single" w:sz="4" w:space="0" w:color="auto"/>
              <w:right w:val="single" w:sz="4" w:space="0" w:color="auto"/>
            </w:tcBorders>
            <w:hideMark/>
          </w:tcPr>
          <w:p w14:paraId="63849EF4" w14:textId="77777777" w:rsidR="00560AA9" w:rsidRPr="00AD26F5" w:rsidRDefault="00560AA9" w:rsidP="00560AA9">
            <w:pPr>
              <w:rPr>
                <w:sz w:val="22"/>
              </w:rPr>
            </w:pPr>
            <w:r w:rsidRPr="00AD26F5">
              <w:rPr>
                <w:sz w:val="22"/>
              </w:rPr>
              <w:t>Veikiančios</w:t>
            </w:r>
          </w:p>
          <w:p w14:paraId="71D2EF7F" w14:textId="77777777" w:rsidR="00560AA9" w:rsidRPr="00AD26F5" w:rsidRDefault="00560AA9" w:rsidP="00560AA9">
            <w:pPr>
              <w:rPr>
                <w:sz w:val="22"/>
              </w:rPr>
            </w:pPr>
            <w:r w:rsidRPr="00AD26F5">
              <w:rPr>
                <w:sz w:val="22"/>
              </w:rPr>
              <w:t xml:space="preserve">Anykščių r. sav. tarybos 2013 m. gegužės 30 d. sprendimas </w:t>
            </w:r>
            <w:bookmarkStart w:id="60" w:name="n_59"/>
            <w:r w:rsidRPr="005F63A6">
              <w:rPr>
                <w:sz w:val="22"/>
              </w:rPr>
              <w:t>Nr.1-TS-185</w:t>
            </w:r>
            <w:bookmarkEnd w:id="60"/>
          </w:p>
        </w:tc>
        <w:tc>
          <w:tcPr>
            <w:tcW w:w="1024" w:type="dxa"/>
            <w:tcBorders>
              <w:top w:val="single" w:sz="4" w:space="0" w:color="auto"/>
              <w:left w:val="single" w:sz="4" w:space="0" w:color="auto"/>
              <w:bottom w:val="single" w:sz="4" w:space="0" w:color="auto"/>
              <w:right w:val="single" w:sz="4" w:space="0" w:color="auto"/>
            </w:tcBorders>
            <w:hideMark/>
          </w:tcPr>
          <w:p w14:paraId="443ADAD1" w14:textId="77777777" w:rsidR="00560AA9" w:rsidRPr="00AD26F5" w:rsidRDefault="00560AA9" w:rsidP="00560AA9">
            <w:pPr>
              <w:jc w:val="center"/>
            </w:pPr>
            <w:r w:rsidRPr="00AD26F5">
              <w:t>3,3213</w:t>
            </w:r>
          </w:p>
        </w:tc>
        <w:tc>
          <w:tcPr>
            <w:tcW w:w="2520" w:type="dxa"/>
            <w:tcBorders>
              <w:top w:val="single" w:sz="4" w:space="0" w:color="auto"/>
              <w:left w:val="single" w:sz="4" w:space="0" w:color="auto"/>
              <w:bottom w:val="single" w:sz="4" w:space="0" w:color="auto"/>
              <w:right w:val="single" w:sz="4" w:space="0" w:color="auto"/>
            </w:tcBorders>
            <w:hideMark/>
          </w:tcPr>
          <w:p w14:paraId="20E94B2F" w14:textId="77777777" w:rsidR="00560AA9" w:rsidRPr="00AD26F5" w:rsidRDefault="00560AA9" w:rsidP="00560AA9">
            <w:pPr>
              <w:jc w:val="center"/>
              <w:rPr>
                <w:sz w:val="22"/>
              </w:rPr>
            </w:pPr>
            <w:r w:rsidRPr="00AD26F5">
              <w:rPr>
                <w:sz w:val="22"/>
              </w:rPr>
              <w:t xml:space="preserve">Žemės sklypo unikalus </w:t>
            </w:r>
          </w:p>
          <w:p w14:paraId="30F619F3" w14:textId="77777777" w:rsidR="00560AA9" w:rsidRPr="00AD26F5" w:rsidRDefault="00560AA9" w:rsidP="00560AA9">
            <w:pPr>
              <w:jc w:val="center"/>
              <w:rPr>
                <w:sz w:val="22"/>
              </w:rPr>
            </w:pPr>
            <w:r w:rsidRPr="00AD26F5">
              <w:rPr>
                <w:sz w:val="22"/>
              </w:rPr>
              <w:t xml:space="preserve">Nr. 3432-0003-0035, </w:t>
            </w:r>
          </w:p>
          <w:p w14:paraId="6C4E4AE1" w14:textId="77777777" w:rsidR="00560AA9" w:rsidRPr="00AD26F5" w:rsidRDefault="00560AA9" w:rsidP="00560AA9">
            <w:pPr>
              <w:jc w:val="center"/>
              <w:rPr>
                <w:sz w:val="22"/>
              </w:rPr>
            </w:pPr>
            <w:r w:rsidRPr="00AD26F5">
              <w:rPr>
                <w:sz w:val="22"/>
              </w:rPr>
              <w:t>1999-02-10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29B7E25" w14:textId="77777777" w:rsidR="00560AA9" w:rsidRPr="00AD26F5" w:rsidRDefault="00560AA9" w:rsidP="00560AA9">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hideMark/>
          </w:tcPr>
          <w:p w14:paraId="72431433" w14:textId="77777777" w:rsidR="00560AA9" w:rsidRPr="0083216E" w:rsidRDefault="00560AA9" w:rsidP="00560AA9">
            <w:pPr>
              <w:rPr>
                <w:sz w:val="22"/>
              </w:rPr>
            </w:pPr>
            <w:r w:rsidRPr="0083216E">
              <w:rPr>
                <w:sz w:val="22"/>
              </w:rPr>
              <w:t xml:space="preserve">UAB Anykščių </w:t>
            </w:r>
          </w:p>
          <w:p w14:paraId="126AE2AA" w14:textId="77777777" w:rsidR="00560AA9" w:rsidRPr="0083216E" w:rsidRDefault="00560AA9" w:rsidP="00560AA9">
            <w:pPr>
              <w:rPr>
                <w:sz w:val="22"/>
              </w:rPr>
            </w:pPr>
            <w:r w:rsidRPr="0083216E">
              <w:rPr>
                <w:sz w:val="22"/>
              </w:rPr>
              <w:t>komunalinis ūkis</w:t>
            </w:r>
          </w:p>
          <w:p w14:paraId="29864A3B" w14:textId="77777777" w:rsidR="00560AA9" w:rsidRPr="0083216E" w:rsidRDefault="00560AA9" w:rsidP="00560AA9">
            <w:pPr>
              <w:rPr>
                <w:sz w:val="22"/>
              </w:rPr>
            </w:pPr>
            <w:r w:rsidRPr="0083216E">
              <w:rPr>
                <w:sz w:val="22"/>
              </w:rPr>
              <w:t>Gegužės g. 47</w:t>
            </w:r>
          </w:p>
          <w:p w14:paraId="1FDA954C" w14:textId="77777777" w:rsidR="00560AA9" w:rsidRPr="0083216E" w:rsidRDefault="00560AA9" w:rsidP="00560AA9">
            <w:pPr>
              <w:rPr>
                <w:sz w:val="22"/>
              </w:rPr>
            </w:pPr>
            <w:r w:rsidRPr="0083216E">
              <w:rPr>
                <w:sz w:val="22"/>
              </w:rPr>
              <w:t>29107 Anykščiai</w:t>
            </w:r>
          </w:p>
          <w:p w14:paraId="1F9E529D" w14:textId="77777777" w:rsidR="00560AA9" w:rsidRPr="0083216E" w:rsidRDefault="00560AA9" w:rsidP="00560AA9">
            <w:pPr>
              <w:rPr>
                <w:sz w:val="22"/>
              </w:rPr>
            </w:pPr>
            <w:r w:rsidRPr="0083216E">
              <w:rPr>
                <w:sz w:val="22"/>
              </w:rPr>
              <w:t>Padalinio vadovas Kęstutis Šermukšnis</w:t>
            </w:r>
          </w:p>
          <w:p w14:paraId="17D407E3" w14:textId="5234B3CA" w:rsidR="00560AA9" w:rsidRPr="0083216E" w:rsidRDefault="00560AA9" w:rsidP="00560AA9">
            <w:pPr>
              <w:rPr>
                <w:sz w:val="22"/>
              </w:rPr>
            </w:pPr>
            <w:r w:rsidRPr="0083216E">
              <w:rPr>
                <w:sz w:val="22"/>
              </w:rPr>
              <w:t>tel. (0 381) 42687</w:t>
            </w:r>
          </w:p>
          <w:p w14:paraId="3C3F4171" w14:textId="77777777" w:rsidR="00560AA9" w:rsidRPr="0083216E" w:rsidRDefault="00560AA9" w:rsidP="00560AA9">
            <w:pPr>
              <w:rPr>
                <w:sz w:val="22"/>
              </w:rPr>
            </w:pPr>
            <w:r w:rsidRPr="0083216E">
              <w:rPr>
                <w:sz w:val="22"/>
              </w:rPr>
              <w:t xml:space="preserve">el. p. </w:t>
            </w:r>
            <w:hyperlink r:id="rId53" w:history="1">
              <w:r w:rsidRPr="0083216E">
                <w:rPr>
                  <w:rStyle w:val="Hipersaitas"/>
                  <w:color w:val="auto"/>
                  <w:szCs w:val="24"/>
                </w:rPr>
                <w:t>info@anykom.lt</w:t>
              </w:r>
            </w:hyperlink>
          </w:p>
        </w:tc>
      </w:tr>
      <w:tr w:rsidR="00560AA9" w:rsidRPr="00AD26F5" w14:paraId="72DCBD7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6A7AE98C" w14:textId="1AA935C4" w:rsidR="00560AA9" w:rsidRDefault="00560AA9" w:rsidP="00560AA9">
            <w:pPr>
              <w:jc w:val="center"/>
              <w:rPr>
                <w:strike/>
                <w:sz w:val="22"/>
              </w:rPr>
            </w:pPr>
            <w:r w:rsidRPr="00560AA9">
              <w:rPr>
                <w:strike/>
                <w:sz w:val="22"/>
              </w:rPr>
              <w:t>6</w:t>
            </w:r>
            <w:r>
              <w:rPr>
                <w:strike/>
                <w:sz w:val="22"/>
              </w:rPr>
              <w:t>3</w:t>
            </w:r>
            <w:r w:rsidRPr="00560AA9">
              <w:rPr>
                <w:strike/>
                <w:sz w:val="22"/>
              </w:rPr>
              <w:t>.</w:t>
            </w:r>
          </w:p>
          <w:p w14:paraId="613AC348" w14:textId="204792AB" w:rsidR="00560AA9" w:rsidRPr="00AD26F5" w:rsidRDefault="00560AA9" w:rsidP="00560AA9">
            <w:pPr>
              <w:jc w:val="center"/>
              <w:rPr>
                <w:sz w:val="22"/>
              </w:rPr>
            </w:pPr>
            <w:r w:rsidRPr="00560AA9">
              <w:rPr>
                <w:b/>
                <w:bCs/>
                <w:sz w:val="22"/>
              </w:rPr>
              <w:t>6</w:t>
            </w:r>
            <w:r>
              <w:rPr>
                <w:b/>
                <w:bCs/>
                <w:sz w:val="22"/>
              </w:rPr>
              <w:t>4</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6628E41" w14:textId="77777777" w:rsidR="00560AA9" w:rsidRPr="00AD26F5" w:rsidRDefault="00560AA9" w:rsidP="00560AA9">
            <w:r w:rsidRPr="00AD26F5">
              <w:t>Kavarsko miesto (naujosios) kapinės (P.Raudonikio g., Kavarsko m.,</w:t>
            </w:r>
          </w:p>
          <w:p w14:paraId="2DF81913" w14:textId="77777777" w:rsidR="00560AA9" w:rsidRPr="00AD26F5" w:rsidRDefault="00560AA9" w:rsidP="00560AA9">
            <w:r w:rsidRPr="00AD26F5">
              <w:t>Kavarsko sen.)</w:t>
            </w:r>
          </w:p>
        </w:tc>
        <w:tc>
          <w:tcPr>
            <w:tcW w:w="2832" w:type="dxa"/>
            <w:tcBorders>
              <w:top w:val="single" w:sz="4" w:space="0" w:color="auto"/>
              <w:left w:val="single" w:sz="4" w:space="0" w:color="auto"/>
              <w:bottom w:val="single" w:sz="4" w:space="0" w:color="auto"/>
              <w:right w:val="single" w:sz="4" w:space="0" w:color="auto"/>
            </w:tcBorders>
            <w:hideMark/>
          </w:tcPr>
          <w:p w14:paraId="21E6AFFE" w14:textId="77777777" w:rsidR="00560AA9" w:rsidRPr="00AD26F5" w:rsidRDefault="00560AA9" w:rsidP="00560AA9">
            <w:pPr>
              <w:rPr>
                <w:sz w:val="22"/>
              </w:rPr>
            </w:pPr>
            <w:r w:rsidRPr="00AD26F5">
              <w:rPr>
                <w:sz w:val="22"/>
              </w:rPr>
              <w:t>Veikiančios</w:t>
            </w:r>
          </w:p>
          <w:p w14:paraId="29FA5EB1" w14:textId="77777777" w:rsidR="00560AA9" w:rsidRPr="00AD26F5" w:rsidRDefault="00560AA9" w:rsidP="00560AA9">
            <w:pPr>
              <w:rPr>
                <w:sz w:val="22"/>
              </w:rPr>
            </w:pPr>
            <w:r w:rsidRPr="00AD26F5">
              <w:rPr>
                <w:sz w:val="22"/>
              </w:rPr>
              <w:t xml:space="preserve">Anykščių r. sav. tarybos 2013 m. gegužės 30 d. sprendimas </w:t>
            </w:r>
            <w:bookmarkStart w:id="61" w:name="n_60"/>
            <w:r w:rsidRPr="005F63A6">
              <w:rPr>
                <w:sz w:val="22"/>
              </w:rPr>
              <w:t>Nr.1-TS-185</w:t>
            </w:r>
            <w:bookmarkEnd w:id="61"/>
          </w:p>
        </w:tc>
        <w:tc>
          <w:tcPr>
            <w:tcW w:w="1024" w:type="dxa"/>
            <w:tcBorders>
              <w:top w:val="single" w:sz="4" w:space="0" w:color="auto"/>
              <w:left w:val="single" w:sz="4" w:space="0" w:color="auto"/>
              <w:bottom w:val="single" w:sz="4" w:space="0" w:color="auto"/>
              <w:right w:val="single" w:sz="4" w:space="0" w:color="auto"/>
            </w:tcBorders>
            <w:hideMark/>
          </w:tcPr>
          <w:p w14:paraId="050F87B8" w14:textId="77777777" w:rsidR="00560AA9" w:rsidRPr="00AD26F5" w:rsidRDefault="00560AA9" w:rsidP="00560AA9">
            <w:pPr>
              <w:jc w:val="center"/>
            </w:pPr>
            <w:r w:rsidRPr="00AD26F5">
              <w:t>4,403</w:t>
            </w:r>
          </w:p>
        </w:tc>
        <w:tc>
          <w:tcPr>
            <w:tcW w:w="2520" w:type="dxa"/>
            <w:tcBorders>
              <w:top w:val="single" w:sz="4" w:space="0" w:color="auto"/>
              <w:left w:val="single" w:sz="4" w:space="0" w:color="auto"/>
              <w:bottom w:val="single" w:sz="4" w:space="0" w:color="auto"/>
              <w:right w:val="single" w:sz="4" w:space="0" w:color="auto"/>
            </w:tcBorders>
            <w:hideMark/>
          </w:tcPr>
          <w:p w14:paraId="3FD64209" w14:textId="77777777" w:rsidR="00560AA9" w:rsidRPr="00AD26F5" w:rsidRDefault="00560AA9" w:rsidP="00560AA9">
            <w:pPr>
              <w:jc w:val="center"/>
              <w:rPr>
                <w:sz w:val="22"/>
              </w:rPr>
            </w:pPr>
            <w:r w:rsidRPr="00AD26F5">
              <w:rPr>
                <w:sz w:val="22"/>
              </w:rPr>
              <w:t xml:space="preserve">Žemės sklypo unikalus </w:t>
            </w:r>
          </w:p>
          <w:p w14:paraId="19B022D9" w14:textId="77777777" w:rsidR="00560AA9" w:rsidRPr="00AD26F5" w:rsidRDefault="00560AA9" w:rsidP="00560AA9">
            <w:pPr>
              <w:jc w:val="center"/>
              <w:rPr>
                <w:sz w:val="22"/>
              </w:rPr>
            </w:pPr>
            <w:r w:rsidRPr="00AD26F5">
              <w:rPr>
                <w:sz w:val="22"/>
              </w:rPr>
              <w:t xml:space="preserve">Nr. 3432-0003-0034  </w:t>
            </w:r>
          </w:p>
          <w:p w14:paraId="15358E90" w14:textId="77777777" w:rsidR="00560AA9" w:rsidRPr="00AD26F5" w:rsidRDefault="00560AA9" w:rsidP="00560AA9">
            <w:pPr>
              <w:jc w:val="center"/>
              <w:rPr>
                <w:sz w:val="22"/>
              </w:rPr>
            </w:pPr>
            <w:r w:rsidRPr="00AD26F5">
              <w:rPr>
                <w:sz w:val="22"/>
              </w:rPr>
              <w:t>1999-02-10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2AAF8D6"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419115E" w14:textId="77777777" w:rsidR="00560AA9" w:rsidRPr="0083216E" w:rsidRDefault="00560AA9" w:rsidP="00560AA9">
            <w:pPr>
              <w:rPr>
                <w:sz w:val="22"/>
              </w:rPr>
            </w:pPr>
            <w:r w:rsidRPr="0083216E">
              <w:rPr>
                <w:sz w:val="22"/>
              </w:rPr>
              <w:t>UAB Anykščių</w:t>
            </w:r>
          </w:p>
          <w:p w14:paraId="40BC2501" w14:textId="77777777" w:rsidR="00560AA9" w:rsidRPr="0083216E" w:rsidRDefault="00560AA9" w:rsidP="00560AA9">
            <w:pPr>
              <w:rPr>
                <w:sz w:val="22"/>
              </w:rPr>
            </w:pPr>
            <w:r w:rsidRPr="0083216E">
              <w:rPr>
                <w:sz w:val="22"/>
              </w:rPr>
              <w:t xml:space="preserve"> komunalinis ūkis</w:t>
            </w:r>
          </w:p>
          <w:p w14:paraId="0CE479BF" w14:textId="77777777" w:rsidR="00560AA9" w:rsidRPr="0083216E" w:rsidRDefault="00560AA9" w:rsidP="00560AA9">
            <w:pPr>
              <w:rPr>
                <w:sz w:val="22"/>
              </w:rPr>
            </w:pPr>
            <w:r w:rsidRPr="0083216E">
              <w:rPr>
                <w:sz w:val="22"/>
              </w:rPr>
              <w:t>Gegužės g. 47</w:t>
            </w:r>
          </w:p>
          <w:p w14:paraId="341F5AD2" w14:textId="77777777" w:rsidR="00560AA9" w:rsidRPr="0083216E" w:rsidRDefault="00560AA9" w:rsidP="00560AA9">
            <w:pPr>
              <w:rPr>
                <w:sz w:val="22"/>
              </w:rPr>
            </w:pPr>
            <w:r w:rsidRPr="0083216E">
              <w:rPr>
                <w:sz w:val="22"/>
              </w:rPr>
              <w:t>29107 Anykščiai</w:t>
            </w:r>
          </w:p>
          <w:p w14:paraId="31EBFA3D" w14:textId="77777777" w:rsidR="00560AA9" w:rsidRPr="0083216E" w:rsidRDefault="00560AA9" w:rsidP="00560AA9">
            <w:pPr>
              <w:rPr>
                <w:sz w:val="22"/>
              </w:rPr>
            </w:pPr>
            <w:r w:rsidRPr="0083216E">
              <w:rPr>
                <w:sz w:val="22"/>
              </w:rPr>
              <w:t>Padalinio vadovas Kęstutis Šermukšnis</w:t>
            </w:r>
          </w:p>
          <w:p w14:paraId="44EBC8BB" w14:textId="4599E58A" w:rsidR="00560AA9" w:rsidRPr="0083216E" w:rsidRDefault="00560AA9" w:rsidP="00560AA9">
            <w:pPr>
              <w:rPr>
                <w:sz w:val="22"/>
              </w:rPr>
            </w:pPr>
            <w:r w:rsidRPr="0083216E">
              <w:rPr>
                <w:sz w:val="22"/>
              </w:rPr>
              <w:t>tel. (0 381) 42687</w:t>
            </w:r>
          </w:p>
          <w:p w14:paraId="24808E38" w14:textId="77777777" w:rsidR="00560AA9" w:rsidRPr="0083216E" w:rsidRDefault="00560AA9" w:rsidP="00560AA9">
            <w:pPr>
              <w:rPr>
                <w:sz w:val="22"/>
              </w:rPr>
            </w:pPr>
            <w:r w:rsidRPr="0083216E">
              <w:rPr>
                <w:sz w:val="22"/>
              </w:rPr>
              <w:t xml:space="preserve">el. p. </w:t>
            </w:r>
            <w:hyperlink r:id="rId54" w:history="1">
              <w:r w:rsidRPr="0083216E">
                <w:rPr>
                  <w:rStyle w:val="Hipersaitas"/>
                  <w:color w:val="auto"/>
                  <w:szCs w:val="24"/>
                </w:rPr>
                <w:t>info@anykom.lt</w:t>
              </w:r>
            </w:hyperlink>
          </w:p>
        </w:tc>
      </w:tr>
      <w:tr w:rsidR="00560AA9" w:rsidRPr="00AD26F5" w14:paraId="013E80D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F91578C" w14:textId="75F03FD3" w:rsidR="00560AA9" w:rsidRDefault="00560AA9" w:rsidP="00560AA9">
            <w:pPr>
              <w:jc w:val="center"/>
              <w:rPr>
                <w:strike/>
                <w:sz w:val="22"/>
              </w:rPr>
            </w:pPr>
            <w:r w:rsidRPr="00560AA9">
              <w:rPr>
                <w:strike/>
                <w:sz w:val="22"/>
              </w:rPr>
              <w:t>6</w:t>
            </w:r>
            <w:r>
              <w:rPr>
                <w:strike/>
                <w:sz w:val="22"/>
              </w:rPr>
              <w:t>4</w:t>
            </w:r>
            <w:r w:rsidRPr="00560AA9">
              <w:rPr>
                <w:strike/>
                <w:sz w:val="22"/>
              </w:rPr>
              <w:t>.</w:t>
            </w:r>
          </w:p>
          <w:p w14:paraId="195DE7EF" w14:textId="7EBFCE57" w:rsidR="00560AA9" w:rsidRPr="00560AA9" w:rsidRDefault="00560AA9" w:rsidP="00560AA9">
            <w:pPr>
              <w:jc w:val="center"/>
              <w:rPr>
                <w:b/>
                <w:bCs/>
                <w:sz w:val="22"/>
              </w:rPr>
            </w:pPr>
            <w:r w:rsidRPr="00560AA9">
              <w:rPr>
                <w:b/>
                <w:bCs/>
                <w:sz w:val="22"/>
              </w:rPr>
              <w:t>6</w:t>
            </w:r>
            <w:r>
              <w:rPr>
                <w:b/>
                <w:bCs/>
                <w:sz w:val="22"/>
              </w:rPr>
              <w:t>5</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29783FB" w14:textId="77777777" w:rsidR="00560AA9" w:rsidRPr="00AD26F5" w:rsidRDefault="00560AA9" w:rsidP="00560AA9">
            <w:r w:rsidRPr="00AD26F5">
              <w:t xml:space="preserve">Dabužių kaimo kapinės (Dabužių I k., Kavarsko sen.)  </w:t>
            </w:r>
          </w:p>
        </w:tc>
        <w:tc>
          <w:tcPr>
            <w:tcW w:w="2832" w:type="dxa"/>
            <w:tcBorders>
              <w:top w:val="single" w:sz="4" w:space="0" w:color="auto"/>
              <w:left w:val="single" w:sz="4" w:space="0" w:color="auto"/>
              <w:bottom w:val="single" w:sz="4" w:space="0" w:color="auto"/>
              <w:right w:val="single" w:sz="4" w:space="0" w:color="auto"/>
            </w:tcBorders>
            <w:hideMark/>
          </w:tcPr>
          <w:p w14:paraId="49AF0AF3" w14:textId="77777777" w:rsidR="00560AA9" w:rsidRPr="00AD26F5" w:rsidRDefault="00560AA9" w:rsidP="00560AA9">
            <w:pPr>
              <w:rPr>
                <w:sz w:val="22"/>
              </w:rPr>
            </w:pPr>
            <w:r w:rsidRPr="00AD26F5">
              <w:rPr>
                <w:sz w:val="22"/>
              </w:rPr>
              <w:t>Veikiančios</w:t>
            </w:r>
          </w:p>
          <w:p w14:paraId="5B43F327" w14:textId="77777777" w:rsidR="00560AA9" w:rsidRPr="00AD26F5" w:rsidRDefault="00560AA9" w:rsidP="00560AA9">
            <w:pPr>
              <w:rPr>
                <w:sz w:val="22"/>
              </w:rPr>
            </w:pPr>
            <w:r w:rsidRPr="00AD26F5">
              <w:rPr>
                <w:sz w:val="22"/>
              </w:rPr>
              <w:t xml:space="preserve">Anykščių r. sav. tarybos 2013 m. gegužės 30 d. sprendimas </w:t>
            </w:r>
            <w:bookmarkStart w:id="62" w:name="n_61"/>
            <w:r w:rsidRPr="005F63A6">
              <w:rPr>
                <w:sz w:val="22"/>
              </w:rPr>
              <w:t>Nr.1-TS-185</w:t>
            </w:r>
            <w:bookmarkEnd w:id="62"/>
          </w:p>
        </w:tc>
        <w:tc>
          <w:tcPr>
            <w:tcW w:w="1024" w:type="dxa"/>
            <w:tcBorders>
              <w:top w:val="single" w:sz="4" w:space="0" w:color="auto"/>
              <w:left w:val="single" w:sz="4" w:space="0" w:color="auto"/>
              <w:bottom w:val="single" w:sz="4" w:space="0" w:color="auto"/>
              <w:right w:val="single" w:sz="4" w:space="0" w:color="auto"/>
            </w:tcBorders>
            <w:hideMark/>
          </w:tcPr>
          <w:p w14:paraId="58D40811" w14:textId="77777777" w:rsidR="00560AA9" w:rsidRPr="00AD26F5" w:rsidRDefault="00560AA9" w:rsidP="00560AA9">
            <w:pPr>
              <w:jc w:val="center"/>
            </w:pPr>
            <w:r w:rsidRPr="00AD26F5">
              <w:t>0,993</w:t>
            </w:r>
          </w:p>
        </w:tc>
        <w:tc>
          <w:tcPr>
            <w:tcW w:w="2520" w:type="dxa"/>
            <w:tcBorders>
              <w:top w:val="single" w:sz="4" w:space="0" w:color="auto"/>
              <w:left w:val="single" w:sz="4" w:space="0" w:color="auto"/>
              <w:bottom w:val="single" w:sz="4" w:space="0" w:color="auto"/>
              <w:right w:val="single" w:sz="4" w:space="0" w:color="auto"/>
            </w:tcBorders>
            <w:hideMark/>
          </w:tcPr>
          <w:p w14:paraId="59465967" w14:textId="77777777" w:rsidR="00560AA9" w:rsidRPr="00AD26F5" w:rsidRDefault="00560AA9" w:rsidP="00560AA9">
            <w:pPr>
              <w:jc w:val="center"/>
              <w:rPr>
                <w:sz w:val="22"/>
              </w:rPr>
            </w:pPr>
            <w:r w:rsidRPr="00AD26F5">
              <w:rPr>
                <w:sz w:val="22"/>
              </w:rPr>
              <w:t xml:space="preserve">Žemės sklypo unikalus </w:t>
            </w:r>
          </w:p>
          <w:p w14:paraId="7AE0AD77" w14:textId="77777777" w:rsidR="00560AA9" w:rsidRPr="00AD26F5" w:rsidRDefault="00560AA9" w:rsidP="00560AA9">
            <w:pPr>
              <w:jc w:val="center"/>
              <w:rPr>
                <w:sz w:val="22"/>
              </w:rPr>
            </w:pPr>
            <w:r w:rsidRPr="00AD26F5">
              <w:rPr>
                <w:sz w:val="22"/>
              </w:rPr>
              <w:t xml:space="preserve">Nr. 4400-2660-8437 </w:t>
            </w:r>
          </w:p>
          <w:p w14:paraId="186BA166" w14:textId="77777777" w:rsidR="00560AA9" w:rsidRPr="00AD26F5" w:rsidRDefault="00560AA9" w:rsidP="00560AA9">
            <w:pPr>
              <w:jc w:val="center"/>
              <w:rPr>
                <w:sz w:val="22"/>
              </w:rPr>
            </w:pPr>
            <w:r w:rsidRPr="00AD26F5">
              <w:rPr>
                <w:sz w:val="22"/>
              </w:rPr>
              <w:t>2013-05-16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741B8092"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E205BEC" w14:textId="77777777" w:rsidR="00560AA9" w:rsidRPr="00AD26F5" w:rsidRDefault="00560AA9" w:rsidP="00560AA9">
            <w:pPr>
              <w:rPr>
                <w:sz w:val="22"/>
              </w:rPr>
            </w:pPr>
            <w:r w:rsidRPr="00AD26F5">
              <w:rPr>
                <w:sz w:val="22"/>
              </w:rPr>
              <w:t xml:space="preserve">Anykščių r. sav. </w:t>
            </w:r>
          </w:p>
          <w:p w14:paraId="1A734261" w14:textId="77777777" w:rsidR="00560AA9" w:rsidRPr="00AD26F5" w:rsidRDefault="00560AA9" w:rsidP="00560AA9">
            <w:pPr>
              <w:rPr>
                <w:sz w:val="22"/>
              </w:rPr>
            </w:pPr>
            <w:r w:rsidRPr="00AD26F5">
              <w:rPr>
                <w:sz w:val="22"/>
              </w:rPr>
              <w:t xml:space="preserve">Kavarsko seniūnija </w:t>
            </w:r>
          </w:p>
          <w:p w14:paraId="52C64E51" w14:textId="77777777" w:rsidR="00560AA9" w:rsidRPr="00AD26F5" w:rsidRDefault="00560AA9" w:rsidP="00560AA9">
            <w:pPr>
              <w:rPr>
                <w:sz w:val="22"/>
              </w:rPr>
            </w:pPr>
            <w:r w:rsidRPr="00AD26F5">
              <w:rPr>
                <w:sz w:val="22"/>
              </w:rPr>
              <w:t xml:space="preserve">Respublikos a. 8, </w:t>
            </w:r>
          </w:p>
          <w:p w14:paraId="1CB7536B" w14:textId="77777777" w:rsidR="00560AA9" w:rsidRPr="00AD26F5" w:rsidRDefault="00560AA9" w:rsidP="00560AA9">
            <w:pPr>
              <w:rPr>
                <w:sz w:val="22"/>
              </w:rPr>
            </w:pPr>
            <w:r w:rsidRPr="00AD26F5">
              <w:rPr>
                <w:sz w:val="22"/>
              </w:rPr>
              <w:t xml:space="preserve">29259 Kavarskas </w:t>
            </w:r>
          </w:p>
          <w:p w14:paraId="4007E91E" w14:textId="77777777" w:rsidR="00560AA9" w:rsidRPr="00AD26F5" w:rsidRDefault="00560AA9" w:rsidP="00560AA9">
            <w:pPr>
              <w:rPr>
                <w:sz w:val="22"/>
              </w:rPr>
            </w:pPr>
            <w:r w:rsidRPr="00AD26F5">
              <w:rPr>
                <w:sz w:val="22"/>
              </w:rPr>
              <w:t xml:space="preserve">Anykščių r. </w:t>
            </w:r>
          </w:p>
          <w:p w14:paraId="0A86F50D" w14:textId="77777777" w:rsidR="00560AA9" w:rsidRDefault="00560AA9" w:rsidP="00560AA9">
            <w:pPr>
              <w:rPr>
                <w:strike/>
                <w:sz w:val="22"/>
              </w:rPr>
            </w:pPr>
            <w:r w:rsidRPr="00560AA9">
              <w:rPr>
                <w:strike/>
                <w:sz w:val="22"/>
              </w:rPr>
              <w:t>Seniūno pavaduotoja Inga Stasiukaitienė</w:t>
            </w:r>
          </w:p>
          <w:p w14:paraId="4F9D285F" w14:textId="50F4DD06" w:rsidR="0083216E" w:rsidRPr="0083216E" w:rsidRDefault="0083216E" w:rsidP="00560AA9">
            <w:pPr>
              <w:rPr>
                <w:b/>
                <w:bCs/>
                <w:sz w:val="22"/>
              </w:rPr>
            </w:pPr>
            <w:r w:rsidRPr="0083216E">
              <w:rPr>
                <w:b/>
                <w:bCs/>
                <w:sz w:val="22"/>
              </w:rPr>
              <w:t>Seniūnas</w:t>
            </w:r>
            <w:r>
              <w:rPr>
                <w:b/>
                <w:bCs/>
                <w:sz w:val="22"/>
              </w:rPr>
              <w:t xml:space="preserve"> Aurelijus Radzevičius</w:t>
            </w:r>
          </w:p>
          <w:p w14:paraId="76739C55" w14:textId="22DF575D" w:rsidR="00560AA9" w:rsidRPr="00AD26F5" w:rsidRDefault="00560AA9" w:rsidP="00560AA9">
            <w:pPr>
              <w:rPr>
                <w:sz w:val="22"/>
              </w:rPr>
            </w:pPr>
            <w:r w:rsidRPr="00AD26F5">
              <w:rPr>
                <w:sz w:val="22"/>
              </w:rPr>
              <w:t>tel. (</w:t>
            </w:r>
            <w:r>
              <w:rPr>
                <w:sz w:val="22"/>
              </w:rPr>
              <w:t>0</w:t>
            </w:r>
            <w:r w:rsidRPr="00AD26F5">
              <w:rPr>
                <w:sz w:val="22"/>
              </w:rPr>
              <w:t xml:space="preserve"> 381) 55170</w:t>
            </w:r>
          </w:p>
          <w:p w14:paraId="4C4153F3" w14:textId="77777777" w:rsidR="00560AA9" w:rsidRPr="00AD26F5" w:rsidRDefault="00560AA9" w:rsidP="00560AA9">
            <w:pPr>
              <w:jc w:val="center"/>
              <w:rPr>
                <w:sz w:val="22"/>
              </w:rPr>
            </w:pPr>
          </w:p>
        </w:tc>
      </w:tr>
      <w:tr w:rsidR="00560AA9" w:rsidRPr="00AD26F5" w14:paraId="22D40D2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C215953" w14:textId="5E9AD5AE" w:rsidR="00560AA9" w:rsidRDefault="00560AA9" w:rsidP="00560AA9">
            <w:pPr>
              <w:jc w:val="center"/>
              <w:rPr>
                <w:strike/>
                <w:sz w:val="22"/>
              </w:rPr>
            </w:pPr>
            <w:r w:rsidRPr="00560AA9">
              <w:rPr>
                <w:strike/>
                <w:sz w:val="22"/>
              </w:rPr>
              <w:t>6</w:t>
            </w:r>
            <w:r>
              <w:rPr>
                <w:strike/>
                <w:sz w:val="22"/>
              </w:rPr>
              <w:t>5</w:t>
            </w:r>
            <w:r w:rsidRPr="00560AA9">
              <w:rPr>
                <w:strike/>
                <w:sz w:val="22"/>
              </w:rPr>
              <w:t>.</w:t>
            </w:r>
          </w:p>
          <w:p w14:paraId="55E1CA11" w14:textId="40D15ECB" w:rsidR="00560AA9" w:rsidRPr="00AD26F5" w:rsidRDefault="00560AA9" w:rsidP="00560AA9">
            <w:pPr>
              <w:jc w:val="center"/>
              <w:rPr>
                <w:sz w:val="22"/>
              </w:rPr>
            </w:pPr>
            <w:r w:rsidRPr="00560AA9">
              <w:rPr>
                <w:b/>
                <w:bCs/>
                <w:sz w:val="22"/>
              </w:rPr>
              <w:t>6</w:t>
            </w:r>
            <w:r>
              <w:rPr>
                <w:b/>
                <w:bCs/>
                <w:sz w:val="22"/>
              </w:rPr>
              <w:t>6</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211C1B9" w14:textId="77777777" w:rsidR="00560AA9" w:rsidRPr="00AD26F5" w:rsidRDefault="00560AA9" w:rsidP="00560AA9">
            <w:r w:rsidRPr="00AD26F5">
              <w:t xml:space="preserve">Garbėnų kaimo kapinės (Garbėnų k., Kavarsko sen.) </w:t>
            </w:r>
          </w:p>
        </w:tc>
        <w:tc>
          <w:tcPr>
            <w:tcW w:w="2832" w:type="dxa"/>
            <w:tcBorders>
              <w:top w:val="single" w:sz="4" w:space="0" w:color="auto"/>
              <w:left w:val="single" w:sz="4" w:space="0" w:color="auto"/>
              <w:bottom w:val="single" w:sz="4" w:space="0" w:color="auto"/>
              <w:right w:val="single" w:sz="4" w:space="0" w:color="auto"/>
            </w:tcBorders>
            <w:hideMark/>
          </w:tcPr>
          <w:p w14:paraId="0E41A975" w14:textId="77777777" w:rsidR="00560AA9" w:rsidRPr="00AD26F5" w:rsidRDefault="00560AA9" w:rsidP="00560AA9">
            <w:pPr>
              <w:rPr>
                <w:sz w:val="22"/>
              </w:rPr>
            </w:pPr>
            <w:r w:rsidRPr="00AD26F5">
              <w:rPr>
                <w:sz w:val="22"/>
              </w:rPr>
              <w:t>Veikiančios</w:t>
            </w:r>
          </w:p>
          <w:p w14:paraId="080E996A" w14:textId="77777777" w:rsidR="00560AA9" w:rsidRPr="00AD26F5" w:rsidRDefault="00560AA9" w:rsidP="00560AA9">
            <w:pPr>
              <w:rPr>
                <w:sz w:val="22"/>
              </w:rPr>
            </w:pPr>
            <w:r w:rsidRPr="00AD26F5">
              <w:rPr>
                <w:sz w:val="22"/>
              </w:rPr>
              <w:t xml:space="preserve">Anykščių r. sav. tarybos 2013 m. gegužės 30 d. sprendimas </w:t>
            </w:r>
            <w:bookmarkStart w:id="63" w:name="n_62"/>
            <w:r w:rsidRPr="005F63A6">
              <w:rPr>
                <w:sz w:val="22"/>
              </w:rPr>
              <w:t>Nr.1-TS-185</w:t>
            </w:r>
            <w:bookmarkEnd w:id="63"/>
          </w:p>
        </w:tc>
        <w:tc>
          <w:tcPr>
            <w:tcW w:w="1024" w:type="dxa"/>
            <w:tcBorders>
              <w:top w:val="single" w:sz="4" w:space="0" w:color="auto"/>
              <w:left w:val="single" w:sz="4" w:space="0" w:color="auto"/>
              <w:bottom w:val="single" w:sz="4" w:space="0" w:color="auto"/>
              <w:right w:val="single" w:sz="4" w:space="0" w:color="auto"/>
            </w:tcBorders>
            <w:hideMark/>
          </w:tcPr>
          <w:p w14:paraId="33203BEB" w14:textId="77777777" w:rsidR="00560AA9" w:rsidRPr="00AD26F5" w:rsidRDefault="00560AA9" w:rsidP="00560AA9">
            <w:pPr>
              <w:jc w:val="center"/>
            </w:pPr>
            <w:r w:rsidRPr="00AD26F5">
              <w:t>0,16</w:t>
            </w:r>
          </w:p>
        </w:tc>
        <w:tc>
          <w:tcPr>
            <w:tcW w:w="2520" w:type="dxa"/>
            <w:tcBorders>
              <w:top w:val="single" w:sz="4" w:space="0" w:color="auto"/>
              <w:left w:val="single" w:sz="4" w:space="0" w:color="auto"/>
              <w:bottom w:val="single" w:sz="4" w:space="0" w:color="auto"/>
              <w:right w:val="single" w:sz="4" w:space="0" w:color="auto"/>
            </w:tcBorders>
            <w:hideMark/>
          </w:tcPr>
          <w:p w14:paraId="76A779FD"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1FFD407"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E75C06D" w14:textId="77777777" w:rsidR="00560AA9" w:rsidRPr="00AD26F5" w:rsidRDefault="00560AA9" w:rsidP="00560AA9">
            <w:pPr>
              <w:rPr>
                <w:sz w:val="22"/>
              </w:rPr>
            </w:pPr>
            <w:r w:rsidRPr="00AD26F5">
              <w:rPr>
                <w:sz w:val="22"/>
              </w:rPr>
              <w:t xml:space="preserve">Anykščių r. sav. </w:t>
            </w:r>
          </w:p>
          <w:p w14:paraId="2663CBB3" w14:textId="77777777" w:rsidR="00560AA9" w:rsidRPr="00AD26F5" w:rsidRDefault="00560AA9" w:rsidP="00560AA9">
            <w:pPr>
              <w:rPr>
                <w:sz w:val="22"/>
              </w:rPr>
            </w:pPr>
            <w:r w:rsidRPr="00AD26F5">
              <w:rPr>
                <w:sz w:val="22"/>
              </w:rPr>
              <w:t xml:space="preserve">Kavarsko seniūnija </w:t>
            </w:r>
          </w:p>
          <w:p w14:paraId="5D8A4B0C" w14:textId="77777777" w:rsidR="00560AA9" w:rsidRPr="00AD26F5" w:rsidRDefault="00560AA9" w:rsidP="00560AA9">
            <w:pPr>
              <w:rPr>
                <w:sz w:val="22"/>
              </w:rPr>
            </w:pPr>
            <w:r w:rsidRPr="00AD26F5">
              <w:rPr>
                <w:sz w:val="22"/>
              </w:rPr>
              <w:t xml:space="preserve">Respublikos a. 8, </w:t>
            </w:r>
          </w:p>
          <w:p w14:paraId="1D6DEDF8" w14:textId="77777777" w:rsidR="00560AA9" w:rsidRPr="00AD26F5" w:rsidRDefault="00560AA9" w:rsidP="00560AA9">
            <w:pPr>
              <w:rPr>
                <w:sz w:val="22"/>
              </w:rPr>
            </w:pPr>
            <w:r w:rsidRPr="00AD26F5">
              <w:rPr>
                <w:sz w:val="22"/>
              </w:rPr>
              <w:t xml:space="preserve">29259 Kavarskas </w:t>
            </w:r>
          </w:p>
          <w:p w14:paraId="1D4EF812" w14:textId="77777777" w:rsidR="00560AA9" w:rsidRPr="00AD26F5" w:rsidRDefault="00560AA9" w:rsidP="00560AA9">
            <w:pPr>
              <w:rPr>
                <w:sz w:val="22"/>
              </w:rPr>
            </w:pPr>
            <w:r w:rsidRPr="00AD26F5">
              <w:rPr>
                <w:sz w:val="22"/>
              </w:rPr>
              <w:t xml:space="preserve">Anykščių r. </w:t>
            </w:r>
          </w:p>
          <w:p w14:paraId="798F8E1F" w14:textId="77777777" w:rsidR="00560AA9" w:rsidRDefault="00560AA9" w:rsidP="00560AA9">
            <w:pPr>
              <w:rPr>
                <w:strike/>
                <w:sz w:val="22"/>
              </w:rPr>
            </w:pPr>
            <w:r w:rsidRPr="00560AA9">
              <w:rPr>
                <w:strike/>
                <w:sz w:val="22"/>
              </w:rPr>
              <w:t>Seniūno pavaduotoja Inga Stasiukaitienė</w:t>
            </w:r>
          </w:p>
          <w:p w14:paraId="3E99255B" w14:textId="349FD866" w:rsidR="0083216E" w:rsidRPr="0083216E" w:rsidRDefault="0083216E" w:rsidP="00560AA9">
            <w:pPr>
              <w:rPr>
                <w:b/>
                <w:bCs/>
                <w:sz w:val="22"/>
              </w:rPr>
            </w:pPr>
            <w:r w:rsidRPr="0083216E">
              <w:rPr>
                <w:b/>
                <w:bCs/>
                <w:sz w:val="22"/>
              </w:rPr>
              <w:t>Seniūnas</w:t>
            </w:r>
            <w:r>
              <w:rPr>
                <w:b/>
                <w:bCs/>
                <w:sz w:val="22"/>
              </w:rPr>
              <w:t xml:space="preserve"> Aurelijus Radzevičius</w:t>
            </w:r>
          </w:p>
          <w:p w14:paraId="134C3553" w14:textId="7CD142F5" w:rsidR="00560AA9" w:rsidRPr="00AD26F5" w:rsidRDefault="00560AA9" w:rsidP="00560AA9">
            <w:pPr>
              <w:rPr>
                <w:sz w:val="22"/>
              </w:rPr>
            </w:pPr>
            <w:r w:rsidRPr="00AD26F5">
              <w:rPr>
                <w:sz w:val="22"/>
              </w:rPr>
              <w:t>tel. (</w:t>
            </w:r>
            <w:r>
              <w:rPr>
                <w:sz w:val="22"/>
              </w:rPr>
              <w:t>0</w:t>
            </w:r>
            <w:r w:rsidRPr="00AD26F5">
              <w:rPr>
                <w:sz w:val="22"/>
              </w:rPr>
              <w:t xml:space="preserve"> 381) 55170</w:t>
            </w:r>
          </w:p>
          <w:p w14:paraId="6DA66094" w14:textId="77777777" w:rsidR="00560AA9" w:rsidRPr="00AD26F5" w:rsidRDefault="00560AA9" w:rsidP="00560AA9">
            <w:pPr>
              <w:jc w:val="center"/>
              <w:rPr>
                <w:sz w:val="22"/>
              </w:rPr>
            </w:pPr>
          </w:p>
        </w:tc>
      </w:tr>
      <w:tr w:rsidR="00560AA9" w:rsidRPr="00AD26F5" w14:paraId="3F8AB9F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711422F" w14:textId="0837077D" w:rsidR="00560AA9" w:rsidRDefault="00560AA9" w:rsidP="00560AA9">
            <w:pPr>
              <w:jc w:val="center"/>
              <w:rPr>
                <w:strike/>
                <w:sz w:val="22"/>
              </w:rPr>
            </w:pPr>
            <w:r w:rsidRPr="00560AA9">
              <w:rPr>
                <w:strike/>
                <w:sz w:val="22"/>
              </w:rPr>
              <w:t>6</w:t>
            </w:r>
            <w:r>
              <w:rPr>
                <w:strike/>
                <w:sz w:val="22"/>
              </w:rPr>
              <w:t>6</w:t>
            </w:r>
            <w:r w:rsidRPr="00560AA9">
              <w:rPr>
                <w:strike/>
                <w:sz w:val="22"/>
              </w:rPr>
              <w:t>.</w:t>
            </w:r>
          </w:p>
          <w:p w14:paraId="3C091630" w14:textId="6BE2EFEB" w:rsidR="00560AA9" w:rsidRPr="00AD26F5" w:rsidRDefault="00560AA9" w:rsidP="00560AA9">
            <w:pPr>
              <w:jc w:val="center"/>
              <w:rPr>
                <w:sz w:val="22"/>
              </w:rPr>
            </w:pPr>
            <w:r w:rsidRPr="00560AA9">
              <w:rPr>
                <w:b/>
                <w:bCs/>
                <w:sz w:val="22"/>
              </w:rPr>
              <w:t>6</w:t>
            </w:r>
            <w:r>
              <w:rPr>
                <w:b/>
                <w:bCs/>
                <w:sz w:val="22"/>
              </w:rPr>
              <w:t>7</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3A50FCC" w14:textId="77777777" w:rsidR="00560AA9" w:rsidRPr="00AD26F5" w:rsidRDefault="00560AA9" w:rsidP="00560AA9">
            <w:r w:rsidRPr="00AD26F5">
              <w:t>Girelės kaimo kapinės (Girelės k., Kavarsko sen.)</w:t>
            </w:r>
          </w:p>
        </w:tc>
        <w:tc>
          <w:tcPr>
            <w:tcW w:w="2832" w:type="dxa"/>
            <w:tcBorders>
              <w:top w:val="single" w:sz="4" w:space="0" w:color="auto"/>
              <w:left w:val="single" w:sz="4" w:space="0" w:color="auto"/>
              <w:bottom w:val="single" w:sz="4" w:space="0" w:color="auto"/>
              <w:right w:val="single" w:sz="4" w:space="0" w:color="auto"/>
            </w:tcBorders>
            <w:hideMark/>
          </w:tcPr>
          <w:p w14:paraId="2E5BCF37" w14:textId="77777777" w:rsidR="00560AA9" w:rsidRPr="00AD26F5" w:rsidRDefault="00560AA9" w:rsidP="00560AA9">
            <w:pPr>
              <w:rPr>
                <w:sz w:val="22"/>
              </w:rPr>
            </w:pPr>
            <w:r w:rsidRPr="00AD26F5">
              <w:rPr>
                <w:sz w:val="22"/>
              </w:rPr>
              <w:t>Veikiančios</w:t>
            </w:r>
          </w:p>
          <w:p w14:paraId="13293D1C" w14:textId="77777777" w:rsidR="00560AA9" w:rsidRPr="00AD26F5" w:rsidRDefault="00560AA9" w:rsidP="00560AA9">
            <w:pPr>
              <w:rPr>
                <w:sz w:val="22"/>
              </w:rPr>
            </w:pPr>
            <w:r w:rsidRPr="00AD26F5">
              <w:rPr>
                <w:sz w:val="22"/>
              </w:rPr>
              <w:t xml:space="preserve">Anykščių r. sav. tarybos 2013 m. gegužės 30 d. sprendimas </w:t>
            </w:r>
            <w:bookmarkStart w:id="64" w:name="n_63"/>
            <w:r w:rsidRPr="005F63A6">
              <w:rPr>
                <w:sz w:val="22"/>
              </w:rPr>
              <w:t>Nr.1-TS-185</w:t>
            </w:r>
            <w:bookmarkEnd w:id="64"/>
          </w:p>
        </w:tc>
        <w:tc>
          <w:tcPr>
            <w:tcW w:w="1024" w:type="dxa"/>
            <w:tcBorders>
              <w:top w:val="single" w:sz="4" w:space="0" w:color="auto"/>
              <w:left w:val="single" w:sz="4" w:space="0" w:color="auto"/>
              <w:bottom w:val="single" w:sz="4" w:space="0" w:color="auto"/>
              <w:right w:val="single" w:sz="4" w:space="0" w:color="auto"/>
            </w:tcBorders>
            <w:hideMark/>
          </w:tcPr>
          <w:p w14:paraId="44C80C13" w14:textId="77777777" w:rsidR="00560AA9" w:rsidRDefault="00560AA9" w:rsidP="00560AA9">
            <w:pPr>
              <w:jc w:val="center"/>
              <w:rPr>
                <w:strike/>
              </w:rPr>
            </w:pPr>
            <w:r w:rsidRPr="00560AA9">
              <w:rPr>
                <w:strike/>
              </w:rPr>
              <w:t>0,41</w:t>
            </w:r>
          </w:p>
          <w:p w14:paraId="301A23A1" w14:textId="49841509" w:rsidR="00560AA9" w:rsidRPr="00560AA9" w:rsidRDefault="00560AA9" w:rsidP="00560AA9">
            <w:pPr>
              <w:jc w:val="center"/>
              <w:rPr>
                <w:b/>
                <w:bCs/>
                <w:strike/>
              </w:rPr>
            </w:pPr>
            <w:r w:rsidRPr="00560AA9">
              <w:rPr>
                <w:b/>
                <w:bCs/>
              </w:rPr>
              <w:t>0,6117</w:t>
            </w:r>
          </w:p>
        </w:tc>
        <w:tc>
          <w:tcPr>
            <w:tcW w:w="2520" w:type="dxa"/>
            <w:tcBorders>
              <w:top w:val="single" w:sz="4" w:space="0" w:color="auto"/>
              <w:left w:val="single" w:sz="4" w:space="0" w:color="auto"/>
              <w:bottom w:val="single" w:sz="4" w:space="0" w:color="auto"/>
              <w:right w:val="single" w:sz="4" w:space="0" w:color="auto"/>
            </w:tcBorders>
            <w:hideMark/>
          </w:tcPr>
          <w:p w14:paraId="776D3243" w14:textId="77777777" w:rsidR="00560AA9" w:rsidRPr="00560AA9" w:rsidRDefault="00560AA9" w:rsidP="00560AA9">
            <w:pPr>
              <w:jc w:val="center"/>
              <w:rPr>
                <w:b/>
                <w:bCs/>
                <w:sz w:val="22"/>
                <w:szCs w:val="22"/>
              </w:rPr>
            </w:pPr>
            <w:r w:rsidRPr="00560AA9">
              <w:rPr>
                <w:b/>
                <w:bCs/>
                <w:sz w:val="22"/>
                <w:szCs w:val="22"/>
              </w:rPr>
              <w:t xml:space="preserve">Žemės sklypo unikalus </w:t>
            </w:r>
          </w:p>
          <w:p w14:paraId="332E2FE6" w14:textId="77777777" w:rsidR="00560AA9" w:rsidRPr="00560AA9" w:rsidRDefault="00560AA9" w:rsidP="00560AA9">
            <w:pPr>
              <w:jc w:val="center"/>
              <w:rPr>
                <w:b/>
                <w:bCs/>
                <w:sz w:val="22"/>
                <w:szCs w:val="22"/>
              </w:rPr>
            </w:pPr>
            <w:r w:rsidRPr="00560AA9">
              <w:rPr>
                <w:b/>
                <w:bCs/>
                <w:sz w:val="22"/>
                <w:szCs w:val="22"/>
              </w:rPr>
              <w:t xml:space="preserve">Nr. 4400-6604-3338, </w:t>
            </w:r>
          </w:p>
          <w:p w14:paraId="75D5A3C3" w14:textId="0DF05244" w:rsidR="00560AA9" w:rsidRPr="00AD26F5" w:rsidRDefault="00560AA9" w:rsidP="00560AA9">
            <w:pPr>
              <w:jc w:val="center"/>
              <w:rPr>
                <w:sz w:val="22"/>
              </w:rPr>
            </w:pPr>
            <w:r w:rsidRPr="00560AA9">
              <w:rPr>
                <w:b/>
                <w:bCs/>
                <w:sz w:val="22"/>
                <w:szCs w:val="22"/>
              </w:rPr>
              <w:lastRenderedPageBreak/>
              <w:t>2025-07-04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1FF86C99" w14:textId="77777777" w:rsidR="00560AA9" w:rsidRPr="00AD26F5" w:rsidRDefault="00560AA9" w:rsidP="00560AA9">
            <w:pPr>
              <w:jc w:val="center"/>
            </w:pPr>
            <w:r w:rsidRPr="00AD26F5">
              <w:lastRenderedPageBreak/>
              <w:t>neregistruotos</w:t>
            </w:r>
          </w:p>
        </w:tc>
        <w:tc>
          <w:tcPr>
            <w:tcW w:w="3973" w:type="dxa"/>
            <w:tcBorders>
              <w:top w:val="single" w:sz="4" w:space="0" w:color="auto"/>
              <w:left w:val="single" w:sz="4" w:space="0" w:color="auto"/>
              <w:bottom w:val="single" w:sz="4" w:space="0" w:color="auto"/>
              <w:right w:val="single" w:sz="4" w:space="0" w:color="auto"/>
            </w:tcBorders>
          </w:tcPr>
          <w:p w14:paraId="186AEDB2" w14:textId="77777777" w:rsidR="00560AA9" w:rsidRPr="00AD26F5" w:rsidRDefault="00560AA9" w:rsidP="00560AA9">
            <w:pPr>
              <w:rPr>
                <w:sz w:val="22"/>
              </w:rPr>
            </w:pPr>
            <w:r w:rsidRPr="00AD26F5">
              <w:rPr>
                <w:sz w:val="22"/>
              </w:rPr>
              <w:t xml:space="preserve">Anykščių r. sav. </w:t>
            </w:r>
          </w:p>
          <w:p w14:paraId="592D7D69" w14:textId="77777777" w:rsidR="00560AA9" w:rsidRPr="00AD26F5" w:rsidRDefault="00560AA9" w:rsidP="00560AA9">
            <w:pPr>
              <w:rPr>
                <w:sz w:val="22"/>
              </w:rPr>
            </w:pPr>
            <w:r w:rsidRPr="00AD26F5">
              <w:rPr>
                <w:sz w:val="22"/>
              </w:rPr>
              <w:t xml:space="preserve">Kavarsko seniūnija </w:t>
            </w:r>
          </w:p>
          <w:p w14:paraId="41310461" w14:textId="77777777" w:rsidR="00560AA9" w:rsidRPr="00AD26F5" w:rsidRDefault="00560AA9" w:rsidP="00560AA9">
            <w:pPr>
              <w:rPr>
                <w:sz w:val="22"/>
              </w:rPr>
            </w:pPr>
            <w:r w:rsidRPr="00AD26F5">
              <w:rPr>
                <w:sz w:val="22"/>
              </w:rPr>
              <w:t xml:space="preserve">Respublikos a. 8, </w:t>
            </w:r>
          </w:p>
          <w:p w14:paraId="1081D1E9" w14:textId="77777777" w:rsidR="00560AA9" w:rsidRPr="00AD26F5" w:rsidRDefault="00560AA9" w:rsidP="00560AA9">
            <w:pPr>
              <w:rPr>
                <w:sz w:val="22"/>
              </w:rPr>
            </w:pPr>
            <w:r w:rsidRPr="00AD26F5">
              <w:rPr>
                <w:sz w:val="22"/>
              </w:rPr>
              <w:t xml:space="preserve">29259 Kavarskas </w:t>
            </w:r>
          </w:p>
          <w:p w14:paraId="5F5E94DC" w14:textId="77777777" w:rsidR="00560AA9" w:rsidRPr="00AD26F5" w:rsidRDefault="00560AA9" w:rsidP="00560AA9">
            <w:pPr>
              <w:rPr>
                <w:sz w:val="22"/>
              </w:rPr>
            </w:pPr>
            <w:r w:rsidRPr="00AD26F5">
              <w:rPr>
                <w:sz w:val="22"/>
              </w:rPr>
              <w:lastRenderedPageBreak/>
              <w:t xml:space="preserve">Anykščių r. </w:t>
            </w:r>
          </w:p>
          <w:p w14:paraId="4A81A51F" w14:textId="77777777" w:rsidR="00560AA9" w:rsidRDefault="00560AA9" w:rsidP="00560AA9">
            <w:pPr>
              <w:rPr>
                <w:strike/>
                <w:sz w:val="22"/>
              </w:rPr>
            </w:pPr>
            <w:r w:rsidRPr="00560AA9">
              <w:rPr>
                <w:strike/>
                <w:sz w:val="22"/>
              </w:rPr>
              <w:t>Seniūno pavaduotoja Inga Stasiukaitienė</w:t>
            </w:r>
          </w:p>
          <w:p w14:paraId="1C696081" w14:textId="754EF7D2" w:rsidR="0083216E" w:rsidRPr="0083216E" w:rsidRDefault="0083216E" w:rsidP="00560AA9">
            <w:pPr>
              <w:rPr>
                <w:b/>
                <w:bCs/>
                <w:sz w:val="22"/>
              </w:rPr>
            </w:pPr>
            <w:r w:rsidRPr="0083216E">
              <w:rPr>
                <w:b/>
                <w:bCs/>
                <w:sz w:val="22"/>
              </w:rPr>
              <w:t>Seniūnas</w:t>
            </w:r>
            <w:r>
              <w:rPr>
                <w:b/>
                <w:bCs/>
                <w:sz w:val="22"/>
              </w:rPr>
              <w:t xml:space="preserve"> Aurelijus Radzevičius</w:t>
            </w:r>
          </w:p>
          <w:p w14:paraId="6AA870FF" w14:textId="343ADD88" w:rsidR="00560AA9" w:rsidRPr="00AD26F5" w:rsidRDefault="00560AA9" w:rsidP="00560AA9">
            <w:pPr>
              <w:rPr>
                <w:sz w:val="22"/>
              </w:rPr>
            </w:pPr>
            <w:r w:rsidRPr="00AD26F5">
              <w:rPr>
                <w:sz w:val="22"/>
              </w:rPr>
              <w:t>tel. (</w:t>
            </w:r>
            <w:r>
              <w:rPr>
                <w:sz w:val="22"/>
              </w:rPr>
              <w:t>0</w:t>
            </w:r>
            <w:r w:rsidRPr="00AD26F5">
              <w:rPr>
                <w:sz w:val="22"/>
              </w:rPr>
              <w:t xml:space="preserve"> 381) 55170</w:t>
            </w:r>
          </w:p>
          <w:p w14:paraId="5B03E590" w14:textId="77777777" w:rsidR="00560AA9" w:rsidRPr="00AD26F5" w:rsidRDefault="00560AA9" w:rsidP="00560AA9">
            <w:pPr>
              <w:jc w:val="center"/>
              <w:rPr>
                <w:sz w:val="22"/>
              </w:rPr>
            </w:pPr>
          </w:p>
        </w:tc>
      </w:tr>
      <w:tr w:rsidR="00560AA9" w:rsidRPr="00AD26F5" w14:paraId="67468E2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9818124" w14:textId="4D820443" w:rsidR="00560AA9" w:rsidRDefault="00560AA9" w:rsidP="00560AA9">
            <w:pPr>
              <w:jc w:val="center"/>
              <w:rPr>
                <w:strike/>
                <w:sz w:val="22"/>
              </w:rPr>
            </w:pPr>
            <w:r w:rsidRPr="00560AA9">
              <w:rPr>
                <w:strike/>
                <w:sz w:val="22"/>
              </w:rPr>
              <w:lastRenderedPageBreak/>
              <w:t>6</w:t>
            </w:r>
            <w:r>
              <w:rPr>
                <w:strike/>
                <w:sz w:val="22"/>
              </w:rPr>
              <w:t>7</w:t>
            </w:r>
            <w:r w:rsidRPr="00560AA9">
              <w:rPr>
                <w:strike/>
                <w:sz w:val="22"/>
              </w:rPr>
              <w:t>.</w:t>
            </w:r>
          </w:p>
          <w:p w14:paraId="480D7E8A" w14:textId="2F9E47D8" w:rsidR="00560AA9" w:rsidRPr="00AD26F5" w:rsidRDefault="00560AA9" w:rsidP="00560AA9">
            <w:pPr>
              <w:jc w:val="center"/>
              <w:rPr>
                <w:sz w:val="22"/>
              </w:rPr>
            </w:pPr>
            <w:r w:rsidRPr="00560AA9">
              <w:rPr>
                <w:b/>
                <w:bCs/>
                <w:sz w:val="22"/>
              </w:rPr>
              <w:t>6</w:t>
            </w:r>
            <w:r>
              <w:rPr>
                <w:b/>
                <w:bCs/>
                <w:sz w:val="22"/>
              </w:rPr>
              <w:t>8</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8BC625A" w14:textId="77777777" w:rsidR="00560AA9" w:rsidRPr="00AD26F5" w:rsidRDefault="00560AA9" w:rsidP="00560AA9">
            <w:r w:rsidRPr="00AD26F5">
              <w:t>Burios kaimo kapinės (Burios k., Kavarsko sen.)</w:t>
            </w:r>
          </w:p>
        </w:tc>
        <w:tc>
          <w:tcPr>
            <w:tcW w:w="2832" w:type="dxa"/>
            <w:tcBorders>
              <w:top w:val="single" w:sz="4" w:space="0" w:color="auto"/>
              <w:left w:val="single" w:sz="4" w:space="0" w:color="auto"/>
              <w:bottom w:val="single" w:sz="4" w:space="0" w:color="auto"/>
              <w:right w:val="single" w:sz="4" w:space="0" w:color="auto"/>
            </w:tcBorders>
            <w:hideMark/>
          </w:tcPr>
          <w:p w14:paraId="7E15F7F3" w14:textId="77777777" w:rsidR="00560AA9" w:rsidRPr="00AD26F5" w:rsidRDefault="00560AA9" w:rsidP="00560AA9">
            <w:pPr>
              <w:rPr>
                <w:sz w:val="22"/>
              </w:rPr>
            </w:pPr>
            <w:r w:rsidRPr="00AD26F5">
              <w:rPr>
                <w:sz w:val="22"/>
              </w:rPr>
              <w:t>Riboto naudojimo</w:t>
            </w:r>
          </w:p>
          <w:p w14:paraId="2BD61CA4" w14:textId="77777777" w:rsidR="00560AA9" w:rsidRPr="00AD26F5" w:rsidRDefault="00560AA9" w:rsidP="00560AA9">
            <w:pPr>
              <w:rPr>
                <w:sz w:val="22"/>
              </w:rPr>
            </w:pPr>
            <w:r w:rsidRPr="00AD26F5">
              <w:rPr>
                <w:sz w:val="22"/>
              </w:rPr>
              <w:t xml:space="preserve">Anykščių r. sav. tarybos 2013 m. gegužės 30 d. sprendimas </w:t>
            </w:r>
            <w:bookmarkStart w:id="65" w:name="n_64"/>
            <w:r w:rsidRPr="005F63A6">
              <w:rPr>
                <w:sz w:val="22"/>
              </w:rPr>
              <w:t>Nr.1-TS-185</w:t>
            </w:r>
            <w:bookmarkEnd w:id="65"/>
          </w:p>
        </w:tc>
        <w:tc>
          <w:tcPr>
            <w:tcW w:w="1024" w:type="dxa"/>
            <w:tcBorders>
              <w:top w:val="single" w:sz="4" w:space="0" w:color="auto"/>
              <w:left w:val="single" w:sz="4" w:space="0" w:color="auto"/>
              <w:bottom w:val="single" w:sz="4" w:space="0" w:color="auto"/>
              <w:right w:val="single" w:sz="4" w:space="0" w:color="auto"/>
            </w:tcBorders>
            <w:hideMark/>
          </w:tcPr>
          <w:p w14:paraId="501580B1" w14:textId="77777777" w:rsidR="00560AA9" w:rsidRPr="00AD26F5" w:rsidRDefault="00560AA9" w:rsidP="00560AA9">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63F6DA38" w14:textId="77777777" w:rsidR="00560AA9" w:rsidRPr="00AD26F5" w:rsidRDefault="00560AA9" w:rsidP="00560AA9">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01E80F8" w14:textId="77777777" w:rsidR="00560AA9" w:rsidRPr="00AD26F5" w:rsidRDefault="00560AA9" w:rsidP="00560AA9">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D466FC6" w14:textId="77777777" w:rsidR="00560AA9" w:rsidRPr="00AD26F5" w:rsidRDefault="00560AA9" w:rsidP="00560AA9">
            <w:pPr>
              <w:rPr>
                <w:sz w:val="22"/>
              </w:rPr>
            </w:pPr>
            <w:r w:rsidRPr="00AD26F5">
              <w:rPr>
                <w:sz w:val="22"/>
              </w:rPr>
              <w:t xml:space="preserve">Anykščių raj. sav. </w:t>
            </w:r>
          </w:p>
          <w:p w14:paraId="123AFC4A" w14:textId="77777777" w:rsidR="00560AA9" w:rsidRPr="00AD26F5" w:rsidRDefault="00560AA9" w:rsidP="00560AA9">
            <w:pPr>
              <w:rPr>
                <w:sz w:val="22"/>
              </w:rPr>
            </w:pPr>
            <w:r w:rsidRPr="00AD26F5">
              <w:rPr>
                <w:sz w:val="22"/>
              </w:rPr>
              <w:t xml:space="preserve">Kavarsko seniūnija </w:t>
            </w:r>
          </w:p>
          <w:p w14:paraId="7BED5202" w14:textId="77777777" w:rsidR="00560AA9" w:rsidRPr="00AD26F5" w:rsidRDefault="00560AA9" w:rsidP="00560AA9">
            <w:pPr>
              <w:rPr>
                <w:sz w:val="22"/>
              </w:rPr>
            </w:pPr>
            <w:r w:rsidRPr="00AD26F5">
              <w:rPr>
                <w:sz w:val="22"/>
              </w:rPr>
              <w:t xml:space="preserve">Respublikos a. 8, </w:t>
            </w:r>
          </w:p>
          <w:p w14:paraId="5A702098" w14:textId="77777777" w:rsidR="00560AA9" w:rsidRPr="00AD26F5" w:rsidRDefault="00560AA9" w:rsidP="00560AA9">
            <w:pPr>
              <w:rPr>
                <w:sz w:val="22"/>
              </w:rPr>
            </w:pPr>
            <w:r w:rsidRPr="00AD26F5">
              <w:rPr>
                <w:sz w:val="22"/>
              </w:rPr>
              <w:t xml:space="preserve">29259 Kavarskas </w:t>
            </w:r>
          </w:p>
          <w:p w14:paraId="1A9F4974" w14:textId="77777777" w:rsidR="00560AA9" w:rsidRPr="00AD26F5" w:rsidRDefault="00560AA9" w:rsidP="00560AA9">
            <w:pPr>
              <w:rPr>
                <w:sz w:val="22"/>
              </w:rPr>
            </w:pPr>
            <w:r w:rsidRPr="00AD26F5">
              <w:rPr>
                <w:sz w:val="22"/>
              </w:rPr>
              <w:t>Anykščių r.</w:t>
            </w:r>
          </w:p>
          <w:p w14:paraId="6BD19FA2" w14:textId="77777777" w:rsidR="00560AA9" w:rsidRDefault="00560AA9" w:rsidP="00560AA9">
            <w:pPr>
              <w:rPr>
                <w:strike/>
                <w:sz w:val="22"/>
              </w:rPr>
            </w:pPr>
            <w:r w:rsidRPr="00560AA9">
              <w:rPr>
                <w:strike/>
                <w:sz w:val="22"/>
              </w:rPr>
              <w:t xml:space="preserve">Seniūno pavaduotoja Inga Stasiukaitienė </w:t>
            </w:r>
          </w:p>
          <w:p w14:paraId="43D70181" w14:textId="7B110BDF" w:rsidR="0083216E" w:rsidRPr="0083216E" w:rsidRDefault="0083216E" w:rsidP="00560AA9">
            <w:pPr>
              <w:rPr>
                <w:b/>
                <w:bCs/>
                <w:sz w:val="22"/>
              </w:rPr>
            </w:pPr>
            <w:r w:rsidRPr="0083216E">
              <w:rPr>
                <w:b/>
                <w:bCs/>
                <w:sz w:val="22"/>
              </w:rPr>
              <w:t>Seniūnas</w:t>
            </w:r>
            <w:r>
              <w:rPr>
                <w:b/>
                <w:bCs/>
                <w:sz w:val="22"/>
              </w:rPr>
              <w:t xml:space="preserve"> Aurelijus Radzevičius</w:t>
            </w:r>
          </w:p>
          <w:p w14:paraId="63E60867" w14:textId="676440EC" w:rsidR="00560AA9" w:rsidRPr="00AD26F5" w:rsidRDefault="00560AA9" w:rsidP="00560AA9">
            <w:pPr>
              <w:rPr>
                <w:sz w:val="22"/>
              </w:rPr>
            </w:pPr>
            <w:r w:rsidRPr="00AD26F5">
              <w:rPr>
                <w:sz w:val="22"/>
              </w:rPr>
              <w:t>tel. (</w:t>
            </w:r>
            <w:r>
              <w:rPr>
                <w:sz w:val="22"/>
              </w:rPr>
              <w:t>0</w:t>
            </w:r>
            <w:r w:rsidRPr="00AD26F5">
              <w:rPr>
                <w:sz w:val="22"/>
              </w:rPr>
              <w:t xml:space="preserve"> 381) 55170</w:t>
            </w:r>
          </w:p>
          <w:p w14:paraId="0ADD4FAE" w14:textId="77777777" w:rsidR="00560AA9" w:rsidRPr="00AD26F5" w:rsidRDefault="00560AA9" w:rsidP="00560AA9">
            <w:pPr>
              <w:jc w:val="center"/>
              <w:rPr>
                <w:sz w:val="22"/>
              </w:rPr>
            </w:pPr>
          </w:p>
        </w:tc>
      </w:tr>
      <w:tr w:rsidR="00560AA9" w:rsidRPr="00AD26F5" w14:paraId="0CFF55C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4329695" w14:textId="3E151F05" w:rsidR="00560AA9" w:rsidRDefault="00560AA9" w:rsidP="00560AA9">
            <w:pPr>
              <w:jc w:val="center"/>
              <w:rPr>
                <w:strike/>
                <w:sz w:val="22"/>
              </w:rPr>
            </w:pPr>
            <w:r w:rsidRPr="00560AA9">
              <w:rPr>
                <w:strike/>
                <w:sz w:val="22"/>
              </w:rPr>
              <w:t>6</w:t>
            </w:r>
            <w:r>
              <w:rPr>
                <w:strike/>
                <w:sz w:val="22"/>
              </w:rPr>
              <w:t>8</w:t>
            </w:r>
            <w:r w:rsidRPr="00560AA9">
              <w:rPr>
                <w:strike/>
                <w:sz w:val="22"/>
              </w:rPr>
              <w:t>.</w:t>
            </w:r>
          </w:p>
          <w:p w14:paraId="18C7E34E" w14:textId="6C30A019" w:rsidR="00560AA9" w:rsidRPr="00AD26F5" w:rsidRDefault="00560AA9" w:rsidP="00560AA9">
            <w:pPr>
              <w:jc w:val="center"/>
              <w:rPr>
                <w:sz w:val="22"/>
              </w:rPr>
            </w:pPr>
            <w:r w:rsidRPr="00560AA9">
              <w:rPr>
                <w:b/>
                <w:bCs/>
                <w:sz w:val="22"/>
              </w:rPr>
              <w:t>6</w:t>
            </w:r>
            <w:r>
              <w:rPr>
                <w:b/>
                <w:bCs/>
                <w:sz w:val="22"/>
              </w:rPr>
              <w:t>9</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767F436" w14:textId="77777777" w:rsidR="00560AA9" w:rsidRPr="00AD26F5" w:rsidRDefault="00560AA9" w:rsidP="00560AA9">
            <w:r w:rsidRPr="00AD26F5">
              <w:t>Kavarsko senosios žydų kapinės (Lauko g., Kavarsko vs., Kavarsko sen.)</w:t>
            </w:r>
          </w:p>
        </w:tc>
        <w:tc>
          <w:tcPr>
            <w:tcW w:w="2832" w:type="dxa"/>
            <w:tcBorders>
              <w:top w:val="single" w:sz="4" w:space="0" w:color="auto"/>
              <w:left w:val="single" w:sz="4" w:space="0" w:color="auto"/>
              <w:bottom w:val="single" w:sz="4" w:space="0" w:color="auto"/>
              <w:right w:val="single" w:sz="4" w:space="0" w:color="auto"/>
            </w:tcBorders>
            <w:hideMark/>
          </w:tcPr>
          <w:p w14:paraId="7A10A364" w14:textId="77777777" w:rsidR="00560AA9" w:rsidRPr="00AD26F5" w:rsidRDefault="00560AA9" w:rsidP="00560AA9">
            <w:pPr>
              <w:rPr>
                <w:sz w:val="22"/>
              </w:rPr>
            </w:pPr>
            <w:r w:rsidRPr="00AD26F5">
              <w:rPr>
                <w:sz w:val="22"/>
              </w:rPr>
              <w:t>Neveikiančios</w:t>
            </w:r>
          </w:p>
          <w:p w14:paraId="6B59231E" w14:textId="77777777" w:rsidR="00560AA9" w:rsidRPr="00AD26F5" w:rsidRDefault="00560AA9" w:rsidP="00560AA9">
            <w:pPr>
              <w:rPr>
                <w:sz w:val="22"/>
              </w:rPr>
            </w:pPr>
            <w:r w:rsidRPr="00AD26F5">
              <w:rPr>
                <w:sz w:val="22"/>
              </w:rPr>
              <w:t xml:space="preserve">Anykščių r. sav. tarybos 2013 m. gegužės 30 d. sprendimas </w:t>
            </w:r>
            <w:bookmarkStart w:id="66" w:name="n_65"/>
            <w:r w:rsidRPr="005F63A6">
              <w:rPr>
                <w:sz w:val="22"/>
              </w:rPr>
              <w:t>Nr.1-TS-185</w:t>
            </w:r>
            <w:bookmarkEnd w:id="66"/>
          </w:p>
        </w:tc>
        <w:tc>
          <w:tcPr>
            <w:tcW w:w="1024" w:type="dxa"/>
            <w:tcBorders>
              <w:top w:val="single" w:sz="4" w:space="0" w:color="auto"/>
              <w:left w:val="single" w:sz="4" w:space="0" w:color="auto"/>
              <w:bottom w:val="single" w:sz="4" w:space="0" w:color="auto"/>
              <w:right w:val="single" w:sz="4" w:space="0" w:color="auto"/>
            </w:tcBorders>
            <w:hideMark/>
          </w:tcPr>
          <w:p w14:paraId="55A53666" w14:textId="77777777" w:rsidR="00560AA9" w:rsidRPr="00AD26F5" w:rsidRDefault="00560AA9" w:rsidP="00560AA9">
            <w:pPr>
              <w:jc w:val="center"/>
            </w:pPr>
            <w:r w:rsidRPr="00AD26F5">
              <w:t>0,0927</w:t>
            </w:r>
          </w:p>
        </w:tc>
        <w:tc>
          <w:tcPr>
            <w:tcW w:w="2520" w:type="dxa"/>
            <w:tcBorders>
              <w:top w:val="single" w:sz="4" w:space="0" w:color="auto"/>
              <w:left w:val="single" w:sz="4" w:space="0" w:color="auto"/>
              <w:bottom w:val="single" w:sz="4" w:space="0" w:color="auto"/>
              <w:right w:val="single" w:sz="4" w:space="0" w:color="auto"/>
            </w:tcBorders>
            <w:hideMark/>
          </w:tcPr>
          <w:p w14:paraId="3E24D4AD" w14:textId="77777777" w:rsidR="00560AA9" w:rsidRPr="00AD26F5" w:rsidRDefault="00560AA9" w:rsidP="00560AA9">
            <w:pPr>
              <w:jc w:val="center"/>
              <w:rPr>
                <w:sz w:val="22"/>
              </w:rPr>
            </w:pPr>
            <w:r w:rsidRPr="00AD26F5">
              <w:rPr>
                <w:sz w:val="22"/>
              </w:rPr>
              <w:t xml:space="preserve">Žemės sklypo unikalus </w:t>
            </w:r>
          </w:p>
          <w:p w14:paraId="25FFC0B9" w14:textId="77777777" w:rsidR="00560AA9" w:rsidRPr="00AD26F5" w:rsidRDefault="00560AA9" w:rsidP="00560AA9">
            <w:pPr>
              <w:jc w:val="center"/>
              <w:rPr>
                <w:sz w:val="22"/>
              </w:rPr>
            </w:pPr>
            <w:r w:rsidRPr="00AD26F5">
              <w:rPr>
                <w:sz w:val="22"/>
              </w:rPr>
              <w:t xml:space="preserve">Nr. 400-4694-4483, </w:t>
            </w:r>
          </w:p>
          <w:p w14:paraId="5F9144CF" w14:textId="77777777" w:rsidR="00560AA9" w:rsidRPr="00AD26F5" w:rsidRDefault="00560AA9" w:rsidP="00560AA9">
            <w:pPr>
              <w:jc w:val="center"/>
              <w:rPr>
                <w:sz w:val="22"/>
              </w:rPr>
            </w:pPr>
            <w:r w:rsidRPr="00AD26F5">
              <w:rPr>
                <w:sz w:val="22"/>
              </w:rPr>
              <w:t>2018-02-09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63099D9A" w14:textId="77777777" w:rsidR="00560AA9" w:rsidRPr="00AD26F5" w:rsidRDefault="00560AA9" w:rsidP="00560AA9">
            <w:pPr>
              <w:jc w:val="center"/>
            </w:pPr>
            <w:r w:rsidRPr="00AD26F5">
              <w:rPr>
                <w:sz w:val="22"/>
              </w:rPr>
              <w:t>unikalus kodas</w:t>
            </w:r>
            <w:r w:rsidRPr="00AD26F5">
              <w:t xml:space="preserve"> 11572</w:t>
            </w:r>
          </w:p>
        </w:tc>
        <w:tc>
          <w:tcPr>
            <w:tcW w:w="3973" w:type="dxa"/>
            <w:tcBorders>
              <w:top w:val="single" w:sz="4" w:space="0" w:color="auto"/>
              <w:left w:val="single" w:sz="4" w:space="0" w:color="auto"/>
              <w:bottom w:val="single" w:sz="4" w:space="0" w:color="auto"/>
              <w:right w:val="single" w:sz="4" w:space="0" w:color="auto"/>
            </w:tcBorders>
          </w:tcPr>
          <w:p w14:paraId="02F00613" w14:textId="77777777" w:rsidR="00560AA9" w:rsidRPr="00AD26F5" w:rsidRDefault="00560AA9" w:rsidP="00560AA9">
            <w:pPr>
              <w:rPr>
                <w:sz w:val="22"/>
              </w:rPr>
            </w:pPr>
            <w:r w:rsidRPr="00AD26F5">
              <w:rPr>
                <w:sz w:val="22"/>
              </w:rPr>
              <w:t xml:space="preserve">Anykščių r. sav. </w:t>
            </w:r>
          </w:p>
          <w:p w14:paraId="4D25B44F" w14:textId="77777777" w:rsidR="00560AA9" w:rsidRPr="00AD26F5" w:rsidRDefault="00560AA9" w:rsidP="00560AA9">
            <w:pPr>
              <w:rPr>
                <w:sz w:val="22"/>
              </w:rPr>
            </w:pPr>
            <w:r w:rsidRPr="00AD26F5">
              <w:rPr>
                <w:sz w:val="22"/>
              </w:rPr>
              <w:t xml:space="preserve">Kavarsko seniūnija </w:t>
            </w:r>
          </w:p>
          <w:p w14:paraId="3A831763" w14:textId="77777777" w:rsidR="00560AA9" w:rsidRPr="00AD26F5" w:rsidRDefault="00560AA9" w:rsidP="00560AA9">
            <w:pPr>
              <w:rPr>
                <w:sz w:val="22"/>
              </w:rPr>
            </w:pPr>
            <w:r w:rsidRPr="00AD26F5">
              <w:rPr>
                <w:sz w:val="22"/>
              </w:rPr>
              <w:t xml:space="preserve">Respublikos a. 8, </w:t>
            </w:r>
          </w:p>
          <w:p w14:paraId="522515E4" w14:textId="77777777" w:rsidR="00560AA9" w:rsidRPr="00AD26F5" w:rsidRDefault="00560AA9" w:rsidP="00560AA9">
            <w:pPr>
              <w:rPr>
                <w:sz w:val="22"/>
              </w:rPr>
            </w:pPr>
            <w:r w:rsidRPr="00AD26F5">
              <w:rPr>
                <w:sz w:val="22"/>
              </w:rPr>
              <w:t xml:space="preserve">29259 Kavarskas </w:t>
            </w:r>
          </w:p>
          <w:p w14:paraId="73C5BF5D" w14:textId="77777777" w:rsidR="00560AA9" w:rsidRPr="00AD26F5" w:rsidRDefault="00560AA9" w:rsidP="00560AA9">
            <w:pPr>
              <w:rPr>
                <w:sz w:val="22"/>
              </w:rPr>
            </w:pPr>
            <w:r w:rsidRPr="00AD26F5">
              <w:rPr>
                <w:sz w:val="22"/>
              </w:rPr>
              <w:t xml:space="preserve">Anykščių r. </w:t>
            </w:r>
          </w:p>
          <w:p w14:paraId="044B5670" w14:textId="77777777" w:rsidR="00560AA9" w:rsidRDefault="00560AA9" w:rsidP="00560AA9">
            <w:pPr>
              <w:rPr>
                <w:strike/>
                <w:sz w:val="22"/>
              </w:rPr>
            </w:pPr>
            <w:r w:rsidRPr="00560AA9">
              <w:rPr>
                <w:strike/>
                <w:sz w:val="22"/>
              </w:rPr>
              <w:t>Seniūno pavaduotoja Inga Stasiukaitienė</w:t>
            </w:r>
          </w:p>
          <w:p w14:paraId="4669335A" w14:textId="5D493BD8" w:rsidR="0083216E" w:rsidRPr="0083216E" w:rsidRDefault="0083216E" w:rsidP="00560AA9">
            <w:pPr>
              <w:rPr>
                <w:b/>
                <w:bCs/>
                <w:sz w:val="22"/>
              </w:rPr>
            </w:pPr>
            <w:r w:rsidRPr="0083216E">
              <w:rPr>
                <w:b/>
                <w:bCs/>
                <w:sz w:val="22"/>
              </w:rPr>
              <w:t>Seniūnas</w:t>
            </w:r>
            <w:r>
              <w:rPr>
                <w:b/>
                <w:bCs/>
                <w:sz w:val="22"/>
              </w:rPr>
              <w:t xml:space="preserve"> Aurelijus Radzevičius</w:t>
            </w:r>
          </w:p>
          <w:p w14:paraId="593FBFB5" w14:textId="201D7B96" w:rsidR="00560AA9" w:rsidRPr="00AD26F5" w:rsidRDefault="00560AA9" w:rsidP="00560AA9">
            <w:pPr>
              <w:rPr>
                <w:sz w:val="22"/>
              </w:rPr>
            </w:pPr>
            <w:r w:rsidRPr="00AD26F5">
              <w:rPr>
                <w:sz w:val="22"/>
              </w:rPr>
              <w:t>tel. (</w:t>
            </w:r>
            <w:r>
              <w:rPr>
                <w:sz w:val="22"/>
              </w:rPr>
              <w:t>0</w:t>
            </w:r>
            <w:r w:rsidRPr="00AD26F5">
              <w:rPr>
                <w:sz w:val="22"/>
              </w:rPr>
              <w:t xml:space="preserve"> 381) 55170</w:t>
            </w:r>
          </w:p>
          <w:p w14:paraId="7DAA655B" w14:textId="77777777" w:rsidR="00560AA9" w:rsidRPr="00AD26F5" w:rsidRDefault="00560AA9" w:rsidP="00560AA9">
            <w:pPr>
              <w:jc w:val="center"/>
              <w:rPr>
                <w:sz w:val="22"/>
              </w:rPr>
            </w:pPr>
          </w:p>
        </w:tc>
      </w:tr>
      <w:tr w:rsidR="00FF7C4D" w:rsidRPr="00AD26F5" w14:paraId="4D3DC92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68FFC12C" w14:textId="0101765B" w:rsidR="00FF7C4D" w:rsidRDefault="00FF7C4D" w:rsidP="00FF7C4D">
            <w:pPr>
              <w:jc w:val="center"/>
              <w:rPr>
                <w:strike/>
                <w:sz w:val="22"/>
              </w:rPr>
            </w:pPr>
            <w:r w:rsidRPr="00560AA9">
              <w:rPr>
                <w:strike/>
                <w:sz w:val="22"/>
              </w:rPr>
              <w:t>6</w:t>
            </w:r>
            <w:r>
              <w:rPr>
                <w:strike/>
                <w:sz w:val="22"/>
              </w:rPr>
              <w:t>9</w:t>
            </w:r>
            <w:r w:rsidRPr="00560AA9">
              <w:rPr>
                <w:strike/>
                <w:sz w:val="22"/>
              </w:rPr>
              <w:t>.</w:t>
            </w:r>
          </w:p>
          <w:p w14:paraId="3A89DD80" w14:textId="7DCDC176" w:rsidR="00FF7C4D" w:rsidRPr="00AD26F5" w:rsidRDefault="00FF7C4D" w:rsidP="00FF7C4D">
            <w:pPr>
              <w:jc w:val="center"/>
              <w:rPr>
                <w:sz w:val="22"/>
              </w:rPr>
            </w:pPr>
            <w:r>
              <w:rPr>
                <w:b/>
                <w:bCs/>
                <w:sz w:val="22"/>
              </w:rPr>
              <w:t>70</w:t>
            </w:r>
            <w:r w:rsidRPr="00560AA9">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603522A" w14:textId="77777777" w:rsidR="00FF7C4D" w:rsidRPr="00AD26F5" w:rsidRDefault="00FF7C4D" w:rsidP="00FF7C4D">
            <w:pPr>
              <w:spacing w:line="256" w:lineRule="auto"/>
              <w:rPr>
                <w:rFonts w:eastAsia="Calibri"/>
                <w:highlight w:val="yellow"/>
              </w:rPr>
            </w:pPr>
            <w:r w:rsidRPr="00AD26F5">
              <w:rPr>
                <w:rFonts w:eastAsia="Calibri"/>
              </w:rPr>
              <w:t xml:space="preserve">Kavarsko žydų pirmosios senosios kapinės </w:t>
            </w:r>
            <w:r w:rsidRPr="00AD26F5">
              <w:rPr>
                <w:rFonts w:eastAsia="Calibri"/>
                <w:szCs w:val="24"/>
              </w:rPr>
              <w:t>(P. Raudonikio g., Kavarsko m., Kavarsko sen.)</w:t>
            </w:r>
          </w:p>
        </w:tc>
        <w:tc>
          <w:tcPr>
            <w:tcW w:w="2832" w:type="dxa"/>
            <w:tcBorders>
              <w:top w:val="single" w:sz="4" w:space="0" w:color="auto"/>
              <w:left w:val="single" w:sz="4" w:space="0" w:color="auto"/>
              <w:bottom w:val="single" w:sz="4" w:space="0" w:color="auto"/>
              <w:right w:val="single" w:sz="4" w:space="0" w:color="auto"/>
            </w:tcBorders>
          </w:tcPr>
          <w:p w14:paraId="5873E6DB" w14:textId="77777777" w:rsidR="00FF7C4D" w:rsidRPr="00AD26F5" w:rsidRDefault="00FF7C4D" w:rsidP="00FF7C4D">
            <w:pPr>
              <w:rPr>
                <w:sz w:val="22"/>
              </w:rPr>
            </w:pPr>
            <w:r w:rsidRPr="00AD26F5">
              <w:rPr>
                <w:sz w:val="22"/>
              </w:rPr>
              <w:t>Neveikiančios</w:t>
            </w:r>
          </w:p>
          <w:p w14:paraId="716C31FA" w14:textId="77777777" w:rsidR="00FF7C4D" w:rsidRPr="00AD26F5" w:rsidRDefault="00FF7C4D" w:rsidP="00FF7C4D">
            <w:pPr>
              <w:rPr>
                <w:color w:val="FF0000"/>
                <w:sz w:val="22"/>
              </w:rPr>
            </w:pPr>
          </w:p>
        </w:tc>
        <w:tc>
          <w:tcPr>
            <w:tcW w:w="1024" w:type="dxa"/>
            <w:tcBorders>
              <w:top w:val="single" w:sz="4" w:space="0" w:color="auto"/>
              <w:left w:val="single" w:sz="4" w:space="0" w:color="auto"/>
              <w:bottom w:val="single" w:sz="4" w:space="0" w:color="auto"/>
              <w:right w:val="single" w:sz="4" w:space="0" w:color="auto"/>
            </w:tcBorders>
            <w:hideMark/>
          </w:tcPr>
          <w:p w14:paraId="5EC63C87" w14:textId="77777777" w:rsidR="00FF7C4D" w:rsidRPr="00AD26F5" w:rsidRDefault="00FF7C4D" w:rsidP="00FF7C4D">
            <w:pPr>
              <w:jc w:val="center"/>
            </w:pPr>
            <w:r w:rsidRPr="00AD26F5">
              <w:t>0,1657</w:t>
            </w:r>
          </w:p>
        </w:tc>
        <w:tc>
          <w:tcPr>
            <w:tcW w:w="2520" w:type="dxa"/>
            <w:tcBorders>
              <w:top w:val="single" w:sz="4" w:space="0" w:color="auto"/>
              <w:left w:val="single" w:sz="4" w:space="0" w:color="auto"/>
              <w:bottom w:val="single" w:sz="4" w:space="0" w:color="auto"/>
              <w:right w:val="single" w:sz="4" w:space="0" w:color="auto"/>
            </w:tcBorders>
            <w:hideMark/>
          </w:tcPr>
          <w:p w14:paraId="760CF8DB" w14:textId="77777777" w:rsidR="00FF7C4D" w:rsidRPr="00AD26F5" w:rsidRDefault="00FF7C4D" w:rsidP="00FF7C4D">
            <w:pPr>
              <w:jc w:val="center"/>
              <w:rPr>
                <w:sz w:val="22"/>
              </w:rPr>
            </w:pPr>
            <w:r w:rsidRPr="00AD26F5">
              <w:rPr>
                <w:sz w:val="22"/>
              </w:rPr>
              <w:t>Žemės sklypo unikalus</w:t>
            </w:r>
          </w:p>
          <w:p w14:paraId="6AB3E663" w14:textId="77777777" w:rsidR="00FF7C4D" w:rsidRPr="00AD26F5" w:rsidRDefault="00FF7C4D" w:rsidP="00FF7C4D">
            <w:pPr>
              <w:jc w:val="center"/>
              <w:rPr>
                <w:sz w:val="22"/>
              </w:rPr>
            </w:pPr>
            <w:r w:rsidRPr="00AD26F5">
              <w:rPr>
                <w:sz w:val="22"/>
              </w:rPr>
              <w:t>Nr. 4400-4431-8523,</w:t>
            </w:r>
          </w:p>
          <w:p w14:paraId="129A557C" w14:textId="77777777" w:rsidR="00FF7C4D" w:rsidRPr="00AD26F5" w:rsidRDefault="00FF7C4D" w:rsidP="00FF7C4D">
            <w:pPr>
              <w:jc w:val="center"/>
              <w:rPr>
                <w:sz w:val="22"/>
              </w:rPr>
            </w:pPr>
            <w:r w:rsidRPr="00AD26F5">
              <w:rPr>
                <w:sz w:val="22"/>
              </w:rPr>
              <w:t>2017-02-03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45CE30A4" w14:textId="77777777" w:rsidR="00FF7C4D" w:rsidRPr="00AD26F5" w:rsidRDefault="00FF7C4D" w:rsidP="00FF7C4D">
            <w:pPr>
              <w:jc w:val="center"/>
            </w:pPr>
            <w:r w:rsidRPr="00AD26F5">
              <w:rPr>
                <w:sz w:val="22"/>
              </w:rPr>
              <w:t>unikalus kodas</w:t>
            </w:r>
            <w:r w:rsidRPr="00AD26F5">
              <w:t xml:space="preserve"> 38013</w:t>
            </w:r>
          </w:p>
        </w:tc>
        <w:tc>
          <w:tcPr>
            <w:tcW w:w="3973" w:type="dxa"/>
            <w:tcBorders>
              <w:top w:val="single" w:sz="4" w:space="0" w:color="auto"/>
              <w:left w:val="single" w:sz="4" w:space="0" w:color="auto"/>
              <w:bottom w:val="single" w:sz="4" w:space="0" w:color="auto"/>
              <w:right w:val="single" w:sz="4" w:space="0" w:color="auto"/>
            </w:tcBorders>
          </w:tcPr>
          <w:p w14:paraId="122CDF12" w14:textId="77777777" w:rsidR="00FF7C4D" w:rsidRPr="00AD26F5" w:rsidRDefault="00FF7C4D" w:rsidP="00FF7C4D">
            <w:pPr>
              <w:rPr>
                <w:sz w:val="22"/>
              </w:rPr>
            </w:pPr>
            <w:r w:rsidRPr="00AD26F5">
              <w:rPr>
                <w:sz w:val="22"/>
              </w:rPr>
              <w:t xml:space="preserve">Anykščių r. sav. </w:t>
            </w:r>
          </w:p>
          <w:p w14:paraId="5E7660B2" w14:textId="77777777" w:rsidR="00FF7C4D" w:rsidRPr="00AD26F5" w:rsidRDefault="00FF7C4D" w:rsidP="00FF7C4D">
            <w:pPr>
              <w:rPr>
                <w:sz w:val="22"/>
              </w:rPr>
            </w:pPr>
            <w:r w:rsidRPr="00AD26F5">
              <w:rPr>
                <w:sz w:val="22"/>
              </w:rPr>
              <w:t xml:space="preserve">Kavarsko seniūnija </w:t>
            </w:r>
          </w:p>
          <w:p w14:paraId="7E687E7A" w14:textId="77777777" w:rsidR="00FF7C4D" w:rsidRPr="00AD26F5" w:rsidRDefault="00FF7C4D" w:rsidP="00FF7C4D">
            <w:pPr>
              <w:rPr>
                <w:sz w:val="22"/>
              </w:rPr>
            </w:pPr>
            <w:r w:rsidRPr="00AD26F5">
              <w:rPr>
                <w:sz w:val="22"/>
              </w:rPr>
              <w:t xml:space="preserve">Respublikos a. 8, </w:t>
            </w:r>
          </w:p>
          <w:p w14:paraId="09C90B28" w14:textId="77777777" w:rsidR="00FF7C4D" w:rsidRPr="00AD26F5" w:rsidRDefault="00FF7C4D" w:rsidP="00FF7C4D">
            <w:pPr>
              <w:rPr>
                <w:sz w:val="22"/>
              </w:rPr>
            </w:pPr>
            <w:r w:rsidRPr="00AD26F5">
              <w:rPr>
                <w:sz w:val="22"/>
              </w:rPr>
              <w:t xml:space="preserve">29259 Kavarskas </w:t>
            </w:r>
          </w:p>
          <w:p w14:paraId="00BDA253" w14:textId="77777777" w:rsidR="00FF7C4D" w:rsidRPr="00AD26F5" w:rsidRDefault="00FF7C4D" w:rsidP="00FF7C4D">
            <w:pPr>
              <w:rPr>
                <w:sz w:val="22"/>
              </w:rPr>
            </w:pPr>
            <w:r w:rsidRPr="00AD26F5">
              <w:rPr>
                <w:sz w:val="22"/>
              </w:rPr>
              <w:t xml:space="preserve">Anykščių r. </w:t>
            </w:r>
          </w:p>
          <w:p w14:paraId="060904C0" w14:textId="77777777" w:rsidR="00FF7C4D" w:rsidRDefault="00FF7C4D" w:rsidP="00FF7C4D">
            <w:pPr>
              <w:rPr>
                <w:strike/>
                <w:sz w:val="22"/>
              </w:rPr>
            </w:pPr>
            <w:r w:rsidRPr="00FF7C4D">
              <w:rPr>
                <w:strike/>
                <w:sz w:val="22"/>
              </w:rPr>
              <w:t>Seniūno pavaduotoja Inga Stasiukaitienė</w:t>
            </w:r>
          </w:p>
          <w:p w14:paraId="07D2919F" w14:textId="2B7DFD11" w:rsidR="0083216E" w:rsidRPr="0083216E" w:rsidRDefault="0083216E" w:rsidP="00FF7C4D">
            <w:pPr>
              <w:rPr>
                <w:b/>
                <w:bCs/>
                <w:sz w:val="22"/>
              </w:rPr>
            </w:pPr>
            <w:r w:rsidRPr="0083216E">
              <w:rPr>
                <w:b/>
                <w:bCs/>
                <w:sz w:val="22"/>
              </w:rPr>
              <w:t>Seniūnas</w:t>
            </w:r>
            <w:r>
              <w:rPr>
                <w:b/>
                <w:bCs/>
                <w:sz w:val="22"/>
              </w:rPr>
              <w:t xml:space="preserve"> Aurelijus Radzevičius</w:t>
            </w:r>
          </w:p>
          <w:p w14:paraId="2307EEE1" w14:textId="3049DF83" w:rsidR="00FF7C4D" w:rsidRPr="00AD26F5" w:rsidRDefault="00FF7C4D" w:rsidP="00FF7C4D">
            <w:pPr>
              <w:rPr>
                <w:sz w:val="22"/>
              </w:rPr>
            </w:pPr>
            <w:r w:rsidRPr="00AD26F5">
              <w:rPr>
                <w:sz w:val="22"/>
              </w:rPr>
              <w:t>tel. (</w:t>
            </w:r>
            <w:r>
              <w:rPr>
                <w:sz w:val="22"/>
              </w:rPr>
              <w:t>0</w:t>
            </w:r>
            <w:r w:rsidRPr="00AD26F5">
              <w:rPr>
                <w:sz w:val="22"/>
              </w:rPr>
              <w:t xml:space="preserve"> 381) 55170</w:t>
            </w:r>
          </w:p>
          <w:p w14:paraId="0263E466" w14:textId="77777777" w:rsidR="00FF7C4D" w:rsidRPr="00AD26F5" w:rsidRDefault="00FF7C4D" w:rsidP="00FF7C4D">
            <w:pPr>
              <w:rPr>
                <w:sz w:val="22"/>
              </w:rPr>
            </w:pPr>
          </w:p>
        </w:tc>
      </w:tr>
      <w:tr w:rsidR="00FF7C4D" w:rsidRPr="00AD26F5" w14:paraId="74E81898"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2A24A95F" w14:textId="77777777" w:rsidR="00FF7C4D" w:rsidRDefault="00FF7C4D" w:rsidP="00FF7C4D">
            <w:pPr>
              <w:jc w:val="center"/>
              <w:rPr>
                <w:strike/>
                <w:sz w:val="22"/>
              </w:rPr>
            </w:pPr>
            <w:r w:rsidRPr="00FF7C4D">
              <w:rPr>
                <w:strike/>
                <w:sz w:val="22"/>
              </w:rPr>
              <w:t>70.</w:t>
            </w:r>
          </w:p>
          <w:p w14:paraId="3A1BE0A1" w14:textId="5B826120" w:rsidR="00FF7C4D" w:rsidRPr="00560AA9" w:rsidRDefault="00FF7C4D" w:rsidP="00FF7C4D">
            <w:pPr>
              <w:jc w:val="center"/>
              <w:rPr>
                <w:strike/>
                <w:sz w:val="22"/>
              </w:rPr>
            </w:pPr>
            <w:r w:rsidRPr="00FF7C4D">
              <w:rPr>
                <w:b/>
                <w:bCs/>
                <w:sz w:val="22"/>
              </w:rPr>
              <w:t>71.</w:t>
            </w:r>
          </w:p>
        </w:tc>
        <w:tc>
          <w:tcPr>
            <w:tcW w:w="2346" w:type="dxa"/>
            <w:tcBorders>
              <w:top w:val="single" w:sz="4" w:space="0" w:color="auto"/>
              <w:left w:val="single" w:sz="4" w:space="0" w:color="auto"/>
              <w:bottom w:val="single" w:sz="4" w:space="0" w:color="auto"/>
              <w:right w:val="single" w:sz="4" w:space="0" w:color="auto"/>
            </w:tcBorders>
          </w:tcPr>
          <w:p w14:paraId="5A85596D" w14:textId="3BB2E7CB" w:rsidR="00FF7C4D" w:rsidRPr="00FF7C4D" w:rsidRDefault="00FF7C4D" w:rsidP="00FF7C4D">
            <w:pPr>
              <w:spacing w:line="256" w:lineRule="auto"/>
              <w:rPr>
                <w:rFonts w:eastAsia="Calibri"/>
                <w:b/>
                <w:bCs/>
              </w:rPr>
            </w:pPr>
            <w:r w:rsidRPr="00FF7C4D">
              <w:rPr>
                <w:b/>
                <w:bCs/>
              </w:rPr>
              <w:t xml:space="preserve">Kavarsko senosios   kapinės (Laukų g., </w:t>
            </w:r>
            <w:r w:rsidRPr="00FF7C4D">
              <w:rPr>
                <w:b/>
                <w:bCs/>
              </w:rPr>
              <w:lastRenderedPageBreak/>
              <w:t>Kavarsko vs., Kavarsko sen.)</w:t>
            </w:r>
          </w:p>
        </w:tc>
        <w:tc>
          <w:tcPr>
            <w:tcW w:w="2832" w:type="dxa"/>
            <w:tcBorders>
              <w:top w:val="single" w:sz="4" w:space="0" w:color="auto"/>
              <w:left w:val="single" w:sz="4" w:space="0" w:color="auto"/>
              <w:bottom w:val="single" w:sz="4" w:space="0" w:color="auto"/>
              <w:right w:val="single" w:sz="4" w:space="0" w:color="auto"/>
            </w:tcBorders>
          </w:tcPr>
          <w:p w14:paraId="364ED95E" w14:textId="77777777" w:rsidR="00FF7C4D" w:rsidRPr="00FF7C4D" w:rsidRDefault="00FF7C4D" w:rsidP="00FF7C4D">
            <w:pPr>
              <w:rPr>
                <w:b/>
                <w:bCs/>
                <w:sz w:val="22"/>
              </w:rPr>
            </w:pPr>
            <w:r w:rsidRPr="00FF7C4D">
              <w:rPr>
                <w:b/>
                <w:bCs/>
                <w:sz w:val="22"/>
              </w:rPr>
              <w:lastRenderedPageBreak/>
              <w:t>Neveikiančios</w:t>
            </w:r>
          </w:p>
          <w:p w14:paraId="48C49BBD" w14:textId="77777777" w:rsidR="00FF7C4D" w:rsidRPr="00FF7C4D" w:rsidRDefault="00FF7C4D" w:rsidP="00FF7C4D">
            <w:pPr>
              <w:rPr>
                <w:b/>
                <w:bCs/>
                <w:sz w:val="22"/>
              </w:rPr>
            </w:pPr>
          </w:p>
        </w:tc>
        <w:tc>
          <w:tcPr>
            <w:tcW w:w="1024" w:type="dxa"/>
            <w:tcBorders>
              <w:top w:val="single" w:sz="4" w:space="0" w:color="auto"/>
              <w:left w:val="single" w:sz="4" w:space="0" w:color="auto"/>
              <w:bottom w:val="single" w:sz="4" w:space="0" w:color="auto"/>
              <w:right w:val="single" w:sz="4" w:space="0" w:color="auto"/>
            </w:tcBorders>
          </w:tcPr>
          <w:p w14:paraId="39978624" w14:textId="4983D0B2" w:rsidR="00FF7C4D" w:rsidRPr="00FF7C4D" w:rsidRDefault="00FF7C4D" w:rsidP="00FF7C4D">
            <w:pPr>
              <w:jc w:val="center"/>
              <w:rPr>
                <w:b/>
                <w:bCs/>
              </w:rPr>
            </w:pPr>
            <w:r w:rsidRPr="00FF7C4D">
              <w:rPr>
                <w:b/>
                <w:bCs/>
              </w:rPr>
              <w:t>0,2381</w:t>
            </w:r>
          </w:p>
        </w:tc>
        <w:tc>
          <w:tcPr>
            <w:tcW w:w="2520" w:type="dxa"/>
            <w:tcBorders>
              <w:top w:val="single" w:sz="4" w:space="0" w:color="auto"/>
              <w:left w:val="single" w:sz="4" w:space="0" w:color="auto"/>
              <w:bottom w:val="single" w:sz="4" w:space="0" w:color="auto"/>
              <w:right w:val="single" w:sz="4" w:space="0" w:color="auto"/>
            </w:tcBorders>
          </w:tcPr>
          <w:p w14:paraId="0501DCD0" w14:textId="0F15088C" w:rsidR="00FF7C4D" w:rsidRPr="00FF7C4D" w:rsidRDefault="00FF7C4D" w:rsidP="00FF7C4D">
            <w:pPr>
              <w:jc w:val="center"/>
              <w:rPr>
                <w:b/>
                <w:bCs/>
                <w:sz w:val="22"/>
              </w:rPr>
            </w:pPr>
            <w:r w:rsidRPr="00FF7C4D">
              <w:rPr>
                <w:b/>
                <w:bCs/>
                <w:sz w:val="22"/>
              </w:rPr>
              <w:t>neregistruotos</w:t>
            </w:r>
          </w:p>
        </w:tc>
        <w:tc>
          <w:tcPr>
            <w:tcW w:w="1701" w:type="dxa"/>
            <w:tcBorders>
              <w:top w:val="single" w:sz="4" w:space="0" w:color="auto"/>
              <w:left w:val="single" w:sz="4" w:space="0" w:color="auto"/>
              <w:bottom w:val="single" w:sz="4" w:space="0" w:color="auto"/>
              <w:right w:val="single" w:sz="4" w:space="0" w:color="auto"/>
            </w:tcBorders>
          </w:tcPr>
          <w:p w14:paraId="3380C0D9" w14:textId="2317D650" w:rsidR="00FF7C4D" w:rsidRPr="00FF7C4D" w:rsidRDefault="00FF7C4D" w:rsidP="00FF7C4D">
            <w:pPr>
              <w:jc w:val="center"/>
              <w:rPr>
                <w:b/>
                <w:bCs/>
                <w:sz w:val="22"/>
              </w:rPr>
            </w:pPr>
            <w:r w:rsidRPr="00FF7C4D">
              <w:rPr>
                <w:b/>
                <w:bCs/>
                <w:sz w:val="22"/>
              </w:rPr>
              <w:t>unikalus kodas</w:t>
            </w:r>
            <w:r w:rsidRPr="00FF7C4D">
              <w:rPr>
                <w:b/>
                <w:bCs/>
              </w:rPr>
              <w:t xml:space="preserve"> 40616</w:t>
            </w:r>
          </w:p>
        </w:tc>
        <w:tc>
          <w:tcPr>
            <w:tcW w:w="3973" w:type="dxa"/>
            <w:tcBorders>
              <w:top w:val="single" w:sz="4" w:space="0" w:color="auto"/>
              <w:left w:val="single" w:sz="4" w:space="0" w:color="auto"/>
              <w:bottom w:val="single" w:sz="4" w:space="0" w:color="auto"/>
              <w:right w:val="single" w:sz="4" w:space="0" w:color="auto"/>
            </w:tcBorders>
          </w:tcPr>
          <w:p w14:paraId="2A5F26EC" w14:textId="77777777" w:rsidR="00FF7C4D" w:rsidRPr="00FF7C4D" w:rsidRDefault="00FF7C4D" w:rsidP="00FF7C4D">
            <w:pPr>
              <w:rPr>
                <w:b/>
                <w:bCs/>
                <w:sz w:val="22"/>
              </w:rPr>
            </w:pPr>
            <w:r w:rsidRPr="00FF7C4D">
              <w:rPr>
                <w:b/>
                <w:bCs/>
                <w:sz w:val="22"/>
              </w:rPr>
              <w:t xml:space="preserve">Anykščių r. sav. </w:t>
            </w:r>
          </w:p>
          <w:p w14:paraId="1F64F5B1" w14:textId="77777777" w:rsidR="00FF7C4D" w:rsidRPr="00FF7C4D" w:rsidRDefault="00FF7C4D" w:rsidP="00FF7C4D">
            <w:pPr>
              <w:rPr>
                <w:b/>
                <w:bCs/>
                <w:sz w:val="22"/>
              </w:rPr>
            </w:pPr>
            <w:r w:rsidRPr="00FF7C4D">
              <w:rPr>
                <w:b/>
                <w:bCs/>
                <w:sz w:val="22"/>
              </w:rPr>
              <w:t xml:space="preserve">Kavarsko seniūnija </w:t>
            </w:r>
          </w:p>
          <w:p w14:paraId="7F32457D" w14:textId="77777777" w:rsidR="00FF7C4D" w:rsidRPr="00FF7C4D" w:rsidRDefault="00FF7C4D" w:rsidP="00FF7C4D">
            <w:pPr>
              <w:rPr>
                <w:b/>
                <w:bCs/>
                <w:sz w:val="22"/>
              </w:rPr>
            </w:pPr>
            <w:r w:rsidRPr="00FF7C4D">
              <w:rPr>
                <w:b/>
                <w:bCs/>
                <w:sz w:val="22"/>
              </w:rPr>
              <w:t xml:space="preserve">Respublikos a. 8, </w:t>
            </w:r>
          </w:p>
          <w:p w14:paraId="46A0C379" w14:textId="77777777" w:rsidR="00FF7C4D" w:rsidRPr="00FF7C4D" w:rsidRDefault="00FF7C4D" w:rsidP="00FF7C4D">
            <w:pPr>
              <w:rPr>
                <w:b/>
                <w:bCs/>
                <w:sz w:val="22"/>
              </w:rPr>
            </w:pPr>
            <w:r w:rsidRPr="00FF7C4D">
              <w:rPr>
                <w:b/>
                <w:bCs/>
                <w:sz w:val="22"/>
              </w:rPr>
              <w:t xml:space="preserve">29259 Kavarskas </w:t>
            </w:r>
          </w:p>
          <w:p w14:paraId="2077C490" w14:textId="77777777" w:rsidR="00FF7C4D" w:rsidRDefault="00FF7C4D" w:rsidP="00FF7C4D">
            <w:pPr>
              <w:rPr>
                <w:b/>
                <w:bCs/>
                <w:sz w:val="22"/>
              </w:rPr>
            </w:pPr>
            <w:r w:rsidRPr="00FF7C4D">
              <w:rPr>
                <w:b/>
                <w:bCs/>
                <w:sz w:val="22"/>
              </w:rPr>
              <w:lastRenderedPageBreak/>
              <w:t xml:space="preserve">Anykščių r. </w:t>
            </w:r>
          </w:p>
          <w:p w14:paraId="239E13B9" w14:textId="565794D1" w:rsidR="0083216E" w:rsidRPr="00FF7C4D" w:rsidRDefault="0083216E" w:rsidP="00FF7C4D">
            <w:pPr>
              <w:rPr>
                <w:b/>
                <w:bCs/>
                <w:sz w:val="22"/>
              </w:rPr>
            </w:pPr>
            <w:r w:rsidRPr="0083216E">
              <w:rPr>
                <w:b/>
                <w:bCs/>
                <w:sz w:val="22"/>
              </w:rPr>
              <w:t>Seniūnas</w:t>
            </w:r>
            <w:r>
              <w:rPr>
                <w:b/>
                <w:bCs/>
                <w:sz w:val="22"/>
              </w:rPr>
              <w:t xml:space="preserve"> Aurelijus Radzevičius</w:t>
            </w:r>
          </w:p>
          <w:p w14:paraId="347B13D2" w14:textId="77777777" w:rsidR="00FF7C4D" w:rsidRPr="00FF7C4D" w:rsidRDefault="00FF7C4D" w:rsidP="00FF7C4D">
            <w:pPr>
              <w:rPr>
                <w:b/>
                <w:bCs/>
                <w:sz w:val="22"/>
              </w:rPr>
            </w:pPr>
            <w:r w:rsidRPr="00FF7C4D">
              <w:rPr>
                <w:b/>
                <w:bCs/>
                <w:sz w:val="22"/>
              </w:rPr>
              <w:t>tel. (0 381) 55170</w:t>
            </w:r>
          </w:p>
          <w:p w14:paraId="6D7321E4" w14:textId="77777777" w:rsidR="00FF7C4D" w:rsidRPr="00FF7C4D" w:rsidRDefault="00FF7C4D" w:rsidP="00FF7C4D">
            <w:pPr>
              <w:rPr>
                <w:b/>
                <w:bCs/>
                <w:sz w:val="22"/>
              </w:rPr>
            </w:pPr>
          </w:p>
        </w:tc>
      </w:tr>
      <w:tr w:rsidR="00FF7C4D" w:rsidRPr="00AD26F5" w14:paraId="63DA782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57F827B" w14:textId="4C17A323" w:rsidR="00FF7C4D" w:rsidRDefault="00FF7C4D" w:rsidP="00FF7C4D">
            <w:pPr>
              <w:jc w:val="center"/>
              <w:rPr>
                <w:strike/>
                <w:sz w:val="22"/>
              </w:rPr>
            </w:pPr>
            <w:r w:rsidRPr="00FF7C4D">
              <w:rPr>
                <w:strike/>
                <w:sz w:val="22"/>
              </w:rPr>
              <w:lastRenderedPageBreak/>
              <w:t>7</w:t>
            </w:r>
            <w:r>
              <w:rPr>
                <w:strike/>
                <w:sz w:val="22"/>
              </w:rPr>
              <w:t>1</w:t>
            </w:r>
            <w:r w:rsidRPr="00FF7C4D">
              <w:rPr>
                <w:strike/>
                <w:sz w:val="22"/>
              </w:rPr>
              <w:t>.</w:t>
            </w:r>
          </w:p>
          <w:p w14:paraId="565A9FD1" w14:textId="6D64A0B0" w:rsidR="00FF7C4D" w:rsidRPr="00FF7C4D" w:rsidRDefault="00FF7C4D" w:rsidP="00FF7C4D">
            <w:pPr>
              <w:jc w:val="center"/>
              <w:rPr>
                <w:b/>
                <w:bCs/>
                <w:sz w:val="22"/>
              </w:rPr>
            </w:pPr>
            <w:r w:rsidRPr="00FF7C4D">
              <w:rPr>
                <w:b/>
                <w:bCs/>
                <w:sz w:val="22"/>
              </w:rPr>
              <w:t>7</w:t>
            </w:r>
            <w:r>
              <w:rPr>
                <w:b/>
                <w:bCs/>
                <w:sz w:val="22"/>
              </w:rPr>
              <w:t>2</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DB20863" w14:textId="77777777" w:rsidR="00FF7C4D" w:rsidRPr="00AD26F5" w:rsidRDefault="00FF7C4D" w:rsidP="00FF7C4D">
            <w:r w:rsidRPr="00AD26F5">
              <w:t>Raščiagalio kaimo kapinės (Raščiagalio k., Kavarsko sen.)</w:t>
            </w:r>
          </w:p>
        </w:tc>
        <w:tc>
          <w:tcPr>
            <w:tcW w:w="2832" w:type="dxa"/>
            <w:tcBorders>
              <w:top w:val="single" w:sz="4" w:space="0" w:color="auto"/>
              <w:left w:val="single" w:sz="4" w:space="0" w:color="auto"/>
              <w:bottom w:val="single" w:sz="4" w:space="0" w:color="auto"/>
              <w:right w:val="single" w:sz="4" w:space="0" w:color="auto"/>
            </w:tcBorders>
            <w:hideMark/>
          </w:tcPr>
          <w:p w14:paraId="61F8BAA5" w14:textId="77777777" w:rsidR="00FF7C4D" w:rsidRPr="00AD26F5" w:rsidRDefault="00FF7C4D" w:rsidP="00FF7C4D">
            <w:pPr>
              <w:rPr>
                <w:sz w:val="22"/>
              </w:rPr>
            </w:pPr>
            <w:r w:rsidRPr="00AD26F5">
              <w:rPr>
                <w:sz w:val="22"/>
              </w:rPr>
              <w:t>Neveikiančios</w:t>
            </w:r>
          </w:p>
          <w:p w14:paraId="1E1D2F60" w14:textId="77777777" w:rsidR="00FF7C4D" w:rsidRPr="00AD26F5" w:rsidRDefault="00FF7C4D" w:rsidP="00FF7C4D">
            <w:pPr>
              <w:rPr>
                <w:sz w:val="22"/>
              </w:rPr>
            </w:pPr>
            <w:r w:rsidRPr="00AD26F5">
              <w:rPr>
                <w:sz w:val="22"/>
              </w:rPr>
              <w:t xml:space="preserve">Anykščių r. sav. tarybos 2013 m. gegužės 30 d. sprendimas </w:t>
            </w:r>
            <w:bookmarkStart w:id="67" w:name="n_66"/>
            <w:r w:rsidRPr="005F63A6">
              <w:rPr>
                <w:sz w:val="22"/>
              </w:rPr>
              <w:t>Nr.1-TS-185</w:t>
            </w:r>
            <w:bookmarkEnd w:id="67"/>
          </w:p>
        </w:tc>
        <w:tc>
          <w:tcPr>
            <w:tcW w:w="1024" w:type="dxa"/>
            <w:tcBorders>
              <w:top w:val="single" w:sz="4" w:space="0" w:color="auto"/>
              <w:left w:val="single" w:sz="4" w:space="0" w:color="auto"/>
              <w:bottom w:val="single" w:sz="4" w:space="0" w:color="auto"/>
              <w:right w:val="single" w:sz="4" w:space="0" w:color="auto"/>
            </w:tcBorders>
            <w:hideMark/>
          </w:tcPr>
          <w:p w14:paraId="4A51858F" w14:textId="77777777" w:rsidR="00FF7C4D" w:rsidRDefault="00FF7C4D" w:rsidP="00FF7C4D">
            <w:pPr>
              <w:jc w:val="center"/>
              <w:rPr>
                <w:strike/>
              </w:rPr>
            </w:pPr>
            <w:r w:rsidRPr="00FF7C4D">
              <w:rPr>
                <w:strike/>
              </w:rPr>
              <w:t>0,05</w:t>
            </w:r>
          </w:p>
          <w:p w14:paraId="60AF2AC6" w14:textId="347D93B2" w:rsidR="00FF7C4D" w:rsidRPr="00FF7C4D" w:rsidRDefault="00FF7C4D" w:rsidP="00FF7C4D">
            <w:pPr>
              <w:jc w:val="center"/>
              <w:rPr>
                <w:b/>
                <w:bCs/>
                <w:strike/>
              </w:rPr>
            </w:pPr>
            <w:r w:rsidRPr="00FF7C4D">
              <w:rPr>
                <w:b/>
                <w:bCs/>
              </w:rPr>
              <w:t>0,0526</w:t>
            </w:r>
          </w:p>
        </w:tc>
        <w:tc>
          <w:tcPr>
            <w:tcW w:w="2520" w:type="dxa"/>
            <w:tcBorders>
              <w:top w:val="single" w:sz="4" w:space="0" w:color="auto"/>
              <w:left w:val="single" w:sz="4" w:space="0" w:color="auto"/>
              <w:bottom w:val="single" w:sz="4" w:space="0" w:color="auto"/>
              <w:right w:val="single" w:sz="4" w:space="0" w:color="auto"/>
            </w:tcBorders>
            <w:hideMark/>
          </w:tcPr>
          <w:p w14:paraId="29B880A6" w14:textId="77777777" w:rsidR="00FF7C4D" w:rsidRPr="00FF7C4D" w:rsidRDefault="00FF7C4D" w:rsidP="00FF7C4D">
            <w:pPr>
              <w:jc w:val="center"/>
              <w:rPr>
                <w:b/>
                <w:bCs/>
                <w:sz w:val="22"/>
                <w:szCs w:val="22"/>
              </w:rPr>
            </w:pPr>
            <w:r w:rsidRPr="00FF7C4D">
              <w:rPr>
                <w:b/>
                <w:bCs/>
                <w:sz w:val="22"/>
                <w:szCs w:val="22"/>
              </w:rPr>
              <w:t>Žemės sklypo unikalus</w:t>
            </w:r>
          </w:p>
          <w:p w14:paraId="262C33ED" w14:textId="77777777" w:rsidR="00FF7C4D" w:rsidRPr="00FF7C4D" w:rsidRDefault="00FF7C4D" w:rsidP="00FF7C4D">
            <w:pPr>
              <w:jc w:val="center"/>
              <w:rPr>
                <w:b/>
                <w:bCs/>
                <w:sz w:val="22"/>
                <w:szCs w:val="22"/>
              </w:rPr>
            </w:pPr>
            <w:r w:rsidRPr="00FF7C4D">
              <w:rPr>
                <w:b/>
                <w:bCs/>
                <w:sz w:val="22"/>
                <w:szCs w:val="22"/>
              </w:rPr>
              <w:t>Nr. 4400-63341-0858,</w:t>
            </w:r>
          </w:p>
          <w:p w14:paraId="3B08D0E9" w14:textId="08D0D9DA" w:rsidR="00FF7C4D" w:rsidRPr="00AD26F5" w:rsidRDefault="00FF7C4D" w:rsidP="00FF7C4D">
            <w:pPr>
              <w:jc w:val="center"/>
              <w:rPr>
                <w:sz w:val="22"/>
              </w:rPr>
            </w:pPr>
            <w:r w:rsidRPr="00FF7C4D">
              <w:rPr>
                <w:b/>
                <w:bCs/>
                <w:sz w:val="22"/>
                <w:szCs w:val="22"/>
              </w:rPr>
              <w:t>2024-06-14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C435276"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DBF4E37" w14:textId="77777777" w:rsidR="00FF7C4D" w:rsidRPr="00AD26F5" w:rsidRDefault="00FF7C4D" w:rsidP="00FF7C4D">
            <w:pPr>
              <w:rPr>
                <w:sz w:val="22"/>
              </w:rPr>
            </w:pPr>
            <w:r w:rsidRPr="00AD26F5">
              <w:rPr>
                <w:sz w:val="22"/>
              </w:rPr>
              <w:t xml:space="preserve">Anykščių r. sav. </w:t>
            </w:r>
          </w:p>
          <w:p w14:paraId="4F28432F" w14:textId="77777777" w:rsidR="00FF7C4D" w:rsidRPr="00AD26F5" w:rsidRDefault="00FF7C4D" w:rsidP="00FF7C4D">
            <w:pPr>
              <w:rPr>
                <w:sz w:val="22"/>
              </w:rPr>
            </w:pPr>
            <w:r w:rsidRPr="00AD26F5">
              <w:rPr>
                <w:sz w:val="22"/>
              </w:rPr>
              <w:t xml:space="preserve">Kavarsko seniūnija </w:t>
            </w:r>
          </w:p>
          <w:p w14:paraId="56A64C8C" w14:textId="77777777" w:rsidR="00FF7C4D" w:rsidRPr="00AD26F5" w:rsidRDefault="00FF7C4D" w:rsidP="00FF7C4D">
            <w:pPr>
              <w:rPr>
                <w:sz w:val="22"/>
              </w:rPr>
            </w:pPr>
            <w:r w:rsidRPr="00AD26F5">
              <w:rPr>
                <w:sz w:val="22"/>
              </w:rPr>
              <w:t xml:space="preserve">Respublikos a. 8, </w:t>
            </w:r>
          </w:p>
          <w:p w14:paraId="44D374F8" w14:textId="77777777" w:rsidR="00FF7C4D" w:rsidRPr="00AD26F5" w:rsidRDefault="00FF7C4D" w:rsidP="00FF7C4D">
            <w:pPr>
              <w:rPr>
                <w:sz w:val="22"/>
              </w:rPr>
            </w:pPr>
            <w:r w:rsidRPr="00AD26F5">
              <w:rPr>
                <w:sz w:val="22"/>
              </w:rPr>
              <w:t xml:space="preserve">29259 Kavarskas </w:t>
            </w:r>
          </w:p>
          <w:p w14:paraId="7F3B2D53" w14:textId="77777777" w:rsidR="00FF7C4D" w:rsidRPr="00AD26F5" w:rsidRDefault="00FF7C4D" w:rsidP="00FF7C4D">
            <w:pPr>
              <w:rPr>
                <w:sz w:val="22"/>
              </w:rPr>
            </w:pPr>
            <w:r w:rsidRPr="00AD26F5">
              <w:rPr>
                <w:sz w:val="22"/>
              </w:rPr>
              <w:t xml:space="preserve">Anykščių r. </w:t>
            </w:r>
          </w:p>
          <w:p w14:paraId="1C46C430" w14:textId="77777777" w:rsidR="00FF7C4D" w:rsidRDefault="00FF7C4D" w:rsidP="00FF7C4D">
            <w:pPr>
              <w:rPr>
                <w:strike/>
                <w:sz w:val="22"/>
              </w:rPr>
            </w:pPr>
            <w:r w:rsidRPr="00FF7C4D">
              <w:rPr>
                <w:strike/>
                <w:sz w:val="22"/>
              </w:rPr>
              <w:t>Seniūno pavaduotoja Inga Stasiukaitienė</w:t>
            </w:r>
          </w:p>
          <w:p w14:paraId="67687D55" w14:textId="5C9FD2C0" w:rsidR="0083216E" w:rsidRPr="0083216E" w:rsidRDefault="0083216E" w:rsidP="00FF7C4D">
            <w:pPr>
              <w:rPr>
                <w:b/>
                <w:bCs/>
                <w:sz w:val="22"/>
              </w:rPr>
            </w:pPr>
            <w:r w:rsidRPr="0083216E">
              <w:rPr>
                <w:b/>
                <w:bCs/>
                <w:sz w:val="22"/>
              </w:rPr>
              <w:t>Seniūnas</w:t>
            </w:r>
            <w:r>
              <w:rPr>
                <w:b/>
                <w:bCs/>
                <w:sz w:val="22"/>
              </w:rPr>
              <w:t xml:space="preserve"> Aurelijus Radzevičius</w:t>
            </w:r>
          </w:p>
          <w:p w14:paraId="61E122CD" w14:textId="24833751" w:rsidR="00FF7C4D" w:rsidRPr="00AD26F5" w:rsidRDefault="00FF7C4D" w:rsidP="00FF7C4D">
            <w:pPr>
              <w:rPr>
                <w:sz w:val="22"/>
              </w:rPr>
            </w:pPr>
            <w:r w:rsidRPr="00AD26F5">
              <w:rPr>
                <w:sz w:val="22"/>
              </w:rPr>
              <w:t>tel. (</w:t>
            </w:r>
            <w:r>
              <w:rPr>
                <w:sz w:val="22"/>
              </w:rPr>
              <w:t>0</w:t>
            </w:r>
            <w:r w:rsidRPr="00AD26F5">
              <w:rPr>
                <w:sz w:val="22"/>
              </w:rPr>
              <w:t xml:space="preserve"> 381) 55170</w:t>
            </w:r>
          </w:p>
          <w:p w14:paraId="1501099D" w14:textId="77777777" w:rsidR="00FF7C4D" w:rsidRPr="00AD26F5" w:rsidRDefault="00FF7C4D" w:rsidP="00FF7C4D">
            <w:pPr>
              <w:jc w:val="center"/>
              <w:rPr>
                <w:sz w:val="22"/>
              </w:rPr>
            </w:pPr>
          </w:p>
        </w:tc>
      </w:tr>
      <w:tr w:rsidR="00FF7C4D" w:rsidRPr="00AD26F5" w14:paraId="52BDA47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CC6280B" w14:textId="71107573" w:rsidR="00FF7C4D" w:rsidRDefault="00FF7C4D" w:rsidP="00FF7C4D">
            <w:pPr>
              <w:jc w:val="center"/>
              <w:rPr>
                <w:strike/>
                <w:sz w:val="22"/>
              </w:rPr>
            </w:pPr>
            <w:r w:rsidRPr="00FF7C4D">
              <w:rPr>
                <w:strike/>
                <w:sz w:val="22"/>
              </w:rPr>
              <w:t>7</w:t>
            </w:r>
            <w:r>
              <w:rPr>
                <w:strike/>
                <w:sz w:val="22"/>
              </w:rPr>
              <w:t>2</w:t>
            </w:r>
            <w:r w:rsidRPr="00FF7C4D">
              <w:rPr>
                <w:strike/>
                <w:sz w:val="22"/>
              </w:rPr>
              <w:t>.</w:t>
            </w:r>
          </w:p>
          <w:p w14:paraId="4F40E2EF" w14:textId="24D8CD6D" w:rsidR="00FF7C4D" w:rsidRPr="00AD26F5" w:rsidRDefault="00FF7C4D" w:rsidP="00FF7C4D">
            <w:pPr>
              <w:jc w:val="center"/>
              <w:rPr>
                <w:sz w:val="22"/>
              </w:rPr>
            </w:pPr>
            <w:r w:rsidRPr="00FF7C4D">
              <w:rPr>
                <w:b/>
                <w:bCs/>
                <w:sz w:val="22"/>
              </w:rPr>
              <w:t>7</w:t>
            </w:r>
            <w:r>
              <w:rPr>
                <w:b/>
                <w:bCs/>
                <w:sz w:val="22"/>
              </w:rPr>
              <w:t>3</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74ED873" w14:textId="77777777" w:rsidR="00FF7C4D" w:rsidRPr="00AD26F5" w:rsidRDefault="00FF7C4D" w:rsidP="00FF7C4D">
            <w:r w:rsidRPr="00AD26F5">
              <w:t>Pumpučių kaimo kapinės (Pumpučių k., Kavarsko sen.)</w:t>
            </w:r>
          </w:p>
        </w:tc>
        <w:tc>
          <w:tcPr>
            <w:tcW w:w="2832" w:type="dxa"/>
            <w:tcBorders>
              <w:top w:val="single" w:sz="4" w:space="0" w:color="auto"/>
              <w:left w:val="single" w:sz="4" w:space="0" w:color="auto"/>
              <w:bottom w:val="single" w:sz="4" w:space="0" w:color="auto"/>
              <w:right w:val="single" w:sz="4" w:space="0" w:color="auto"/>
            </w:tcBorders>
            <w:hideMark/>
          </w:tcPr>
          <w:p w14:paraId="76D25D49" w14:textId="77777777" w:rsidR="00FF7C4D" w:rsidRPr="00AD26F5" w:rsidRDefault="00FF7C4D" w:rsidP="00FF7C4D">
            <w:pPr>
              <w:rPr>
                <w:sz w:val="22"/>
              </w:rPr>
            </w:pPr>
            <w:r w:rsidRPr="00AD26F5">
              <w:rPr>
                <w:sz w:val="22"/>
              </w:rPr>
              <w:t>Neveikiančios</w:t>
            </w:r>
          </w:p>
          <w:p w14:paraId="7F51AB7B" w14:textId="77777777" w:rsidR="00FF7C4D" w:rsidRPr="00AD26F5" w:rsidRDefault="00FF7C4D" w:rsidP="00FF7C4D">
            <w:pPr>
              <w:rPr>
                <w:sz w:val="22"/>
              </w:rPr>
            </w:pPr>
            <w:r w:rsidRPr="00AD26F5">
              <w:rPr>
                <w:sz w:val="22"/>
              </w:rPr>
              <w:t xml:space="preserve">Anykščių r. sav. tarybos 2013 m. gegužės 30 d. sprendimas </w:t>
            </w:r>
            <w:bookmarkStart w:id="68" w:name="n_67"/>
            <w:r w:rsidRPr="005F63A6">
              <w:rPr>
                <w:sz w:val="22"/>
              </w:rPr>
              <w:t>Nr.1-TS-185</w:t>
            </w:r>
            <w:bookmarkEnd w:id="68"/>
          </w:p>
        </w:tc>
        <w:tc>
          <w:tcPr>
            <w:tcW w:w="1024" w:type="dxa"/>
            <w:tcBorders>
              <w:top w:val="single" w:sz="4" w:space="0" w:color="auto"/>
              <w:left w:val="single" w:sz="4" w:space="0" w:color="auto"/>
              <w:bottom w:val="single" w:sz="4" w:space="0" w:color="auto"/>
              <w:right w:val="single" w:sz="4" w:space="0" w:color="auto"/>
            </w:tcBorders>
            <w:hideMark/>
          </w:tcPr>
          <w:p w14:paraId="7B2C9886" w14:textId="77777777" w:rsidR="00FF7C4D" w:rsidRPr="00AD26F5" w:rsidRDefault="00FF7C4D" w:rsidP="00FF7C4D">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78E43CD8"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6FF2786"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59C1FA9" w14:textId="77777777" w:rsidR="00FF7C4D" w:rsidRPr="00AD26F5" w:rsidRDefault="00FF7C4D" w:rsidP="00FF7C4D">
            <w:pPr>
              <w:rPr>
                <w:sz w:val="22"/>
              </w:rPr>
            </w:pPr>
            <w:r w:rsidRPr="00AD26F5">
              <w:rPr>
                <w:sz w:val="22"/>
              </w:rPr>
              <w:t xml:space="preserve">Anykščių r. sav. </w:t>
            </w:r>
          </w:p>
          <w:p w14:paraId="31778A62" w14:textId="77777777" w:rsidR="00FF7C4D" w:rsidRPr="00AD26F5" w:rsidRDefault="00FF7C4D" w:rsidP="00FF7C4D">
            <w:pPr>
              <w:rPr>
                <w:sz w:val="22"/>
              </w:rPr>
            </w:pPr>
            <w:r w:rsidRPr="00AD26F5">
              <w:rPr>
                <w:sz w:val="22"/>
              </w:rPr>
              <w:t xml:space="preserve">Kavarsko seniūnija </w:t>
            </w:r>
          </w:p>
          <w:p w14:paraId="5204B255" w14:textId="77777777" w:rsidR="00FF7C4D" w:rsidRPr="00AD26F5" w:rsidRDefault="00FF7C4D" w:rsidP="00FF7C4D">
            <w:pPr>
              <w:rPr>
                <w:sz w:val="22"/>
              </w:rPr>
            </w:pPr>
            <w:r w:rsidRPr="00AD26F5">
              <w:rPr>
                <w:sz w:val="22"/>
              </w:rPr>
              <w:t xml:space="preserve">Respublikos a. 8, </w:t>
            </w:r>
          </w:p>
          <w:p w14:paraId="193A53D4" w14:textId="77777777" w:rsidR="00FF7C4D" w:rsidRPr="00AD26F5" w:rsidRDefault="00FF7C4D" w:rsidP="00FF7C4D">
            <w:pPr>
              <w:rPr>
                <w:sz w:val="22"/>
              </w:rPr>
            </w:pPr>
            <w:r w:rsidRPr="00AD26F5">
              <w:rPr>
                <w:sz w:val="22"/>
              </w:rPr>
              <w:t xml:space="preserve">29259 Kavarskas </w:t>
            </w:r>
          </w:p>
          <w:p w14:paraId="6DAEA389" w14:textId="77777777" w:rsidR="00FF7C4D" w:rsidRPr="00AD26F5" w:rsidRDefault="00FF7C4D" w:rsidP="00FF7C4D">
            <w:pPr>
              <w:rPr>
                <w:sz w:val="22"/>
              </w:rPr>
            </w:pPr>
            <w:r w:rsidRPr="00AD26F5">
              <w:rPr>
                <w:sz w:val="22"/>
              </w:rPr>
              <w:t>Anykščių r.</w:t>
            </w:r>
          </w:p>
          <w:p w14:paraId="5FC4AF76" w14:textId="77777777" w:rsidR="00FF7C4D" w:rsidRDefault="00FF7C4D" w:rsidP="00FF7C4D">
            <w:pPr>
              <w:rPr>
                <w:strike/>
                <w:sz w:val="22"/>
              </w:rPr>
            </w:pPr>
            <w:r w:rsidRPr="00FF7C4D">
              <w:rPr>
                <w:strike/>
                <w:sz w:val="22"/>
              </w:rPr>
              <w:t xml:space="preserve">Seniūno pavaduotoja Inga Stasiukaitienė </w:t>
            </w:r>
          </w:p>
          <w:p w14:paraId="0D4DCCED" w14:textId="3A8A742D" w:rsidR="0083216E" w:rsidRPr="0083216E" w:rsidRDefault="0083216E" w:rsidP="00FF7C4D">
            <w:pPr>
              <w:rPr>
                <w:b/>
                <w:bCs/>
                <w:sz w:val="22"/>
              </w:rPr>
            </w:pPr>
            <w:r w:rsidRPr="0083216E">
              <w:rPr>
                <w:b/>
                <w:bCs/>
                <w:sz w:val="22"/>
              </w:rPr>
              <w:t>Seniūnas</w:t>
            </w:r>
            <w:r>
              <w:rPr>
                <w:b/>
                <w:bCs/>
                <w:sz w:val="22"/>
              </w:rPr>
              <w:t xml:space="preserve"> Aurelijus Radzevičius</w:t>
            </w:r>
          </w:p>
          <w:p w14:paraId="178C22E7" w14:textId="34758539" w:rsidR="00FF7C4D" w:rsidRPr="00AD26F5" w:rsidRDefault="00FF7C4D" w:rsidP="00FF7C4D">
            <w:pPr>
              <w:rPr>
                <w:sz w:val="22"/>
              </w:rPr>
            </w:pPr>
            <w:r w:rsidRPr="00AD26F5">
              <w:rPr>
                <w:sz w:val="22"/>
              </w:rPr>
              <w:t>tel. (</w:t>
            </w:r>
            <w:r>
              <w:rPr>
                <w:sz w:val="22"/>
              </w:rPr>
              <w:t>0</w:t>
            </w:r>
            <w:r w:rsidRPr="00AD26F5">
              <w:rPr>
                <w:sz w:val="22"/>
              </w:rPr>
              <w:t xml:space="preserve"> 381) 55170</w:t>
            </w:r>
          </w:p>
          <w:p w14:paraId="7623B402" w14:textId="77777777" w:rsidR="00FF7C4D" w:rsidRPr="00AD26F5" w:rsidRDefault="00FF7C4D" w:rsidP="00FF7C4D">
            <w:pPr>
              <w:jc w:val="center"/>
              <w:rPr>
                <w:sz w:val="22"/>
              </w:rPr>
            </w:pPr>
          </w:p>
        </w:tc>
      </w:tr>
      <w:tr w:rsidR="00FF7C4D" w:rsidRPr="00AD26F5" w14:paraId="09AC572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EF910F5" w14:textId="234C9EC7" w:rsidR="00FF7C4D" w:rsidRDefault="00FF7C4D" w:rsidP="00FF7C4D">
            <w:pPr>
              <w:jc w:val="center"/>
              <w:rPr>
                <w:strike/>
                <w:sz w:val="22"/>
              </w:rPr>
            </w:pPr>
            <w:r w:rsidRPr="00FF7C4D">
              <w:rPr>
                <w:strike/>
                <w:sz w:val="22"/>
              </w:rPr>
              <w:t>7</w:t>
            </w:r>
            <w:r>
              <w:rPr>
                <w:strike/>
                <w:sz w:val="22"/>
              </w:rPr>
              <w:t>3</w:t>
            </w:r>
            <w:r w:rsidRPr="00FF7C4D">
              <w:rPr>
                <w:strike/>
                <w:sz w:val="22"/>
              </w:rPr>
              <w:t>.</w:t>
            </w:r>
          </w:p>
          <w:p w14:paraId="505C41AD" w14:textId="78A656FF" w:rsidR="00FF7C4D" w:rsidRPr="00AD26F5" w:rsidRDefault="00FF7C4D" w:rsidP="00FF7C4D">
            <w:pPr>
              <w:jc w:val="center"/>
              <w:rPr>
                <w:sz w:val="22"/>
              </w:rPr>
            </w:pPr>
            <w:r w:rsidRPr="00FF7C4D">
              <w:rPr>
                <w:b/>
                <w:bCs/>
                <w:sz w:val="22"/>
              </w:rPr>
              <w:t>7</w:t>
            </w:r>
            <w:r>
              <w:rPr>
                <w:b/>
                <w:bCs/>
                <w:sz w:val="22"/>
              </w:rPr>
              <w:t>4</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E5063C2" w14:textId="77777777" w:rsidR="00FF7C4D" w:rsidRPr="00AD26F5" w:rsidRDefault="00FF7C4D" w:rsidP="00FF7C4D">
            <w:r w:rsidRPr="00AD26F5">
              <w:t>Jurgėnų kaimo kapinės (Jurgėnų k., Kavarsko sen.)</w:t>
            </w:r>
          </w:p>
        </w:tc>
        <w:tc>
          <w:tcPr>
            <w:tcW w:w="2832" w:type="dxa"/>
            <w:tcBorders>
              <w:top w:val="single" w:sz="4" w:space="0" w:color="auto"/>
              <w:left w:val="single" w:sz="4" w:space="0" w:color="auto"/>
              <w:bottom w:val="single" w:sz="4" w:space="0" w:color="auto"/>
              <w:right w:val="single" w:sz="4" w:space="0" w:color="auto"/>
            </w:tcBorders>
            <w:hideMark/>
          </w:tcPr>
          <w:p w14:paraId="6D10087A" w14:textId="77777777" w:rsidR="00FF7C4D" w:rsidRPr="00AD26F5" w:rsidRDefault="00FF7C4D" w:rsidP="00FF7C4D">
            <w:pPr>
              <w:rPr>
                <w:sz w:val="22"/>
              </w:rPr>
            </w:pPr>
            <w:r w:rsidRPr="00AD26F5">
              <w:rPr>
                <w:sz w:val="22"/>
              </w:rPr>
              <w:t>Neveikiančios</w:t>
            </w:r>
          </w:p>
          <w:p w14:paraId="1B222C08" w14:textId="77777777" w:rsidR="00FF7C4D" w:rsidRPr="00AD26F5" w:rsidRDefault="00FF7C4D" w:rsidP="00FF7C4D">
            <w:pPr>
              <w:rPr>
                <w:sz w:val="22"/>
              </w:rPr>
            </w:pPr>
            <w:r w:rsidRPr="00AD26F5">
              <w:rPr>
                <w:sz w:val="22"/>
              </w:rPr>
              <w:t xml:space="preserve">Anykščių r. sav. tarybos 2013 m. gegužės 30 d. sprendimas </w:t>
            </w:r>
            <w:bookmarkStart w:id="69" w:name="n_68"/>
            <w:r w:rsidRPr="005F63A6">
              <w:rPr>
                <w:sz w:val="22"/>
              </w:rPr>
              <w:t>Nr.1-TS-185</w:t>
            </w:r>
            <w:bookmarkEnd w:id="69"/>
          </w:p>
        </w:tc>
        <w:tc>
          <w:tcPr>
            <w:tcW w:w="1024" w:type="dxa"/>
            <w:tcBorders>
              <w:top w:val="single" w:sz="4" w:space="0" w:color="auto"/>
              <w:left w:val="single" w:sz="4" w:space="0" w:color="auto"/>
              <w:bottom w:val="single" w:sz="4" w:space="0" w:color="auto"/>
              <w:right w:val="single" w:sz="4" w:space="0" w:color="auto"/>
            </w:tcBorders>
            <w:hideMark/>
          </w:tcPr>
          <w:p w14:paraId="08FFDE31" w14:textId="77777777" w:rsidR="00FF7C4D" w:rsidRPr="00AD26F5" w:rsidRDefault="00FF7C4D" w:rsidP="00FF7C4D">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5AFBA284"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2967BF2"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21DAC28" w14:textId="77777777" w:rsidR="00FF7C4D" w:rsidRPr="00AD26F5" w:rsidRDefault="00FF7C4D" w:rsidP="00FF7C4D">
            <w:pPr>
              <w:rPr>
                <w:sz w:val="22"/>
              </w:rPr>
            </w:pPr>
            <w:r w:rsidRPr="00AD26F5">
              <w:rPr>
                <w:sz w:val="22"/>
              </w:rPr>
              <w:t xml:space="preserve">Anykščių raj. sav. </w:t>
            </w:r>
          </w:p>
          <w:p w14:paraId="2762720C" w14:textId="77777777" w:rsidR="00FF7C4D" w:rsidRPr="00AD26F5" w:rsidRDefault="00FF7C4D" w:rsidP="00FF7C4D">
            <w:pPr>
              <w:rPr>
                <w:sz w:val="22"/>
              </w:rPr>
            </w:pPr>
            <w:r w:rsidRPr="00AD26F5">
              <w:rPr>
                <w:sz w:val="22"/>
              </w:rPr>
              <w:t xml:space="preserve">Kavarsko seniūnija </w:t>
            </w:r>
          </w:p>
          <w:p w14:paraId="06BDF5FA" w14:textId="77777777" w:rsidR="00FF7C4D" w:rsidRPr="00AD26F5" w:rsidRDefault="00FF7C4D" w:rsidP="00FF7C4D">
            <w:pPr>
              <w:rPr>
                <w:sz w:val="22"/>
              </w:rPr>
            </w:pPr>
            <w:r w:rsidRPr="00AD26F5">
              <w:rPr>
                <w:sz w:val="22"/>
              </w:rPr>
              <w:t xml:space="preserve">Respublikos a. 8, </w:t>
            </w:r>
          </w:p>
          <w:p w14:paraId="40923377" w14:textId="77777777" w:rsidR="00FF7C4D" w:rsidRPr="00AD26F5" w:rsidRDefault="00FF7C4D" w:rsidP="00FF7C4D">
            <w:pPr>
              <w:rPr>
                <w:sz w:val="22"/>
              </w:rPr>
            </w:pPr>
            <w:r w:rsidRPr="00AD26F5">
              <w:rPr>
                <w:sz w:val="22"/>
              </w:rPr>
              <w:t xml:space="preserve">29259 Kavarskas </w:t>
            </w:r>
          </w:p>
          <w:p w14:paraId="43CD262F" w14:textId="77777777" w:rsidR="00FF7C4D" w:rsidRPr="00AD26F5" w:rsidRDefault="00FF7C4D" w:rsidP="00FF7C4D">
            <w:pPr>
              <w:rPr>
                <w:sz w:val="22"/>
              </w:rPr>
            </w:pPr>
            <w:r w:rsidRPr="00AD26F5">
              <w:rPr>
                <w:sz w:val="22"/>
              </w:rPr>
              <w:t xml:space="preserve">Anykščių r. </w:t>
            </w:r>
          </w:p>
          <w:p w14:paraId="303EBDA1" w14:textId="77777777" w:rsidR="00FF7C4D" w:rsidRDefault="00FF7C4D" w:rsidP="00FF7C4D">
            <w:pPr>
              <w:rPr>
                <w:strike/>
                <w:sz w:val="22"/>
              </w:rPr>
            </w:pPr>
            <w:r w:rsidRPr="00FF7C4D">
              <w:rPr>
                <w:strike/>
                <w:sz w:val="22"/>
              </w:rPr>
              <w:t>Seniūno pavaduotoja Inga Stasiukaitienė</w:t>
            </w:r>
          </w:p>
          <w:p w14:paraId="14BC47DF" w14:textId="1470B3A3" w:rsidR="0083216E" w:rsidRPr="0083216E" w:rsidRDefault="0083216E" w:rsidP="00FF7C4D">
            <w:pPr>
              <w:rPr>
                <w:b/>
                <w:bCs/>
                <w:sz w:val="22"/>
              </w:rPr>
            </w:pPr>
            <w:r w:rsidRPr="0083216E">
              <w:rPr>
                <w:b/>
                <w:bCs/>
                <w:sz w:val="22"/>
              </w:rPr>
              <w:t>Seniūnas</w:t>
            </w:r>
            <w:r>
              <w:rPr>
                <w:b/>
                <w:bCs/>
                <w:sz w:val="22"/>
              </w:rPr>
              <w:t xml:space="preserve"> Aurelijus Radzevičius</w:t>
            </w:r>
          </w:p>
          <w:p w14:paraId="71FD9A2F" w14:textId="45C6F1C0" w:rsidR="00FF7C4D" w:rsidRPr="00AD26F5" w:rsidRDefault="00FF7C4D" w:rsidP="00FF7C4D">
            <w:pPr>
              <w:rPr>
                <w:sz w:val="22"/>
              </w:rPr>
            </w:pPr>
            <w:r w:rsidRPr="00AD26F5">
              <w:rPr>
                <w:sz w:val="22"/>
              </w:rPr>
              <w:t>tel. (</w:t>
            </w:r>
            <w:r>
              <w:rPr>
                <w:sz w:val="22"/>
              </w:rPr>
              <w:t>0</w:t>
            </w:r>
            <w:r w:rsidRPr="00AD26F5">
              <w:rPr>
                <w:sz w:val="22"/>
              </w:rPr>
              <w:t xml:space="preserve"> 381) 55170</w:t>
            </w:r>
          </w:p>
          <w:p w14:paraId="2910EEF8" w14:textId="77777777" w:rsidR="00FF7C4D" w:rsidRPr="00AD26F5" w:rsidRDefault="00FF7C4D" w:rsidP="00FF7C4D">
            <w:pPr>
              <w:jc w:val="center"/>
              <w:rPr>
                <w:sz w:val="22"/>
              </w:rPr>
            </w:pPr>
          </w:p>
        </w:tc>
      </w:tr>
      <w:tr w:rsidR="00FF7C4D" w:rsidRPr="00AD26F5" w14:paraId="56FCE21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5240F19" w14:textId="5C2DDA9E" w:rsidR="00FF7C4D" w:rsidRDefault="00FF7C4D" w:rsidP="00FF7C4D">
            <w:pPr>
              <w:jc w:val="center"/>
              <w:rPr>
                <w:strike/>
                <w:sz w:val="22"/>
              </w:rPr>
            </w:pPr>
            <w:r w:rsidRPr="00FF7C4D">
              <w:rPr>
                <w:strike/>
                <w:sz w:val="22"/>
              </w:rPr>
              <w:t>7</w:t>
            </w:r>
            <w:r>
              <w:rPr>
                <w:strike/>
                <w:sz w:val="22"/>
              </w:rPr>
              <w:t>4</w:t>
            </w:r>
            <w:r w:rsidRPr="00FF7C4D">
              <w:rPr>
                <w:strike/>
                <w:sz w:val="22"/>
              </w:rPr>
              <w:t>.</w:t>
            </w:r>
          </w:p>
          <w:p w14:paraId="3398D381" w14:textId="47D7D6F9" w:rsidR="00FF7C4D" w:rsidRPr="00AD26F5" w:rsidRDefault="00FF7C4D" w:rsidP="00FF7C4D">
            <w:pPr>
              <w:jc w:val="center"/>
              <w:rPr>
                <w:sz w:val="22"/>
              </w:rPr>
            </w:pPr>
            <w:r w:rsidRPr="00FF7C4D">
              <w:rPr>
                <w:b/>
                <w:bCs/>
                <w:sz w:val="22"/>
              </w:rPr>
              <w:t>7</w:t>
            </w:r>
            <w:r>
              <w:rPr>
                <w:b/>
                <w:bCs/>
                <w:sz w:val="22"/>
              </w:rPr>
              <w:t>5</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8F6CF43" w14:textId="77777777" w:rsidR="00FF7C4D" w:rsidRPr="00AD26F5" w:rsidRDefault="00FF7C4D" w:rsidP="00FF7C4D">
            <w:r w:rsidRPr="00AD26F5">
              <w:t>Malgažatavos kaimo kapinės (Malgažatavos k., Kavarsko sen.)</w:t>
            </w:r>
          </w:p>
        </w:tc>
        <w:tc>
          <w:tcPr>
            <w:tcW w:w="2832" w:type="dxa"/>
            <w:tcBorders>
              <w:top w:val="single" w:sz="4" w:space="0" w:color="auto"/>
              <w:left w:val="single" w:sz="4" w:space="0" w:color="auto"/>
              <w:bottom w:val="single" w:sz="4" w:space="0" w:color="auto"/>
              <w:right w:val="single" w:sz="4" w:space="0" w:color="auto"/>
            </w:tcBorders>
            <w:hideMark/>
          </w:tcPr>
          <w:p w14:paraId="7F79F72E" w14:textId="77777777" w:rsidR="00FF7C4D" w:rsidRPr="00AD26F5" w:rsidRDefault="00FF7C4D" w:rsidP="00FF7C4D">
            <w:pPr>
              <w:rPr>
                <w:sz w:val="22"/>
              </w:rPr>
            </w:pPr>
            <w:r w:rsidRPr="00AD26F5">
              <w:rPr>
                <w:sz w:val="22"/>
              </w:rPr>
              <w:t>Neveikiančios</w:t>
            </w:r>
          </w:p>
          <w:p w14:paraId="050CA89C" w14:textId="77777777" w:rsidR="00FF7C4D" w:rsidRPr="00AD26F5" w:rsidRDefault="00FF7C4D" w:rsidP="00FF7C4D">
            <w:pPr>
              <w:rPr>
                <w:sz w:val="22"/>
              </w:rPr>
            </w:pPr>
            <w:r w:rsidRPr="00AD26F5">
              <w:rPr>
                <w:sz w:val="22"/>
              </w:rPr>
              <w:t xml:space="preserve">Anykščių r. sav. tarybos 2013 m. gegužės 30 d. sprendimas </w:t>
            </w:r>
            <w:bookmarkStart w:id="70" w:name="n_69"/>
            <w:r w:rsidRPr="005F63A6">
              <w:rPr>
                <w:sz w:val="22"/>
              </w:rPr>
              <w:t>Nr.1-TS-185</w:t>
            </w:r>
            <w:bookmarkEnd w:id="70"/>
          </w:p>
        </w:tc>
        <w:tc>
          <w:tcPr>
            <w:tcW w:w="1024" w:type="dxa"/>
            <w:tcBorders>
              <w:top w:val="single" w:sz="4" w:space="0" w:color="auto"/>
              <w:left w:val="single" w:sz="4" w:space="0" w:color="auto"/>
              <w:bottom w:val="single" w:sz="4" w:space="0" w:color="auto"/>
              <w:right w:val="single" w:sz="4" w:space="0" w:color="auto"/>
            </w:tcBorders>
            <w:hideMark/>
          </w:tcPr>
          <w:p w14:paraId="51AD16C1" w14:textId="77777777" w:rsidR="00FF7C4D" w:rsidRPr="00AD26F5" w:rsidRDefault="00FF7C4D" w:rsidP="00FF7C4D">
            <w:pPr>
              <w:jc w:val="center"/>
            </w:pPr>
            <w:r w:rsidRPr="00AD26F5">
              <w:t>0,01</w:t>
            </w:r>
          </w:p>
        </w:tc>
        <w:tc>
          <w:tcPr>
            <w:tcW w:w="2520" w:type="dxa"/>
            <w:tcBorders>
              <w:top w:val="single" w:sz="4" w:space="0" w:color="auto"/>
              <w:left w:val="single" w:sz="4" w:space="0" w:color="auto"/>
              <w:bottom w:val="single" w:sz="4" w:space="0" w:color="auto"/>
              <w:right w:val="single" w:sz="4" w:space="0" w:color="auto"/>
            </w:tcBorders>
            <w:hideMark/>
          </w:tcPr>
          <w:p w14:paraId="784EB8C9"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F13EC94"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A67E9D2" w14:textId="77777777" w:rsidR="00FF7C4D" w:rsidRPr="00AD26F5" w:rsidRDefault="00FF7C4D" w:rsidP="00FF7C4D">
            <w:pPr>
              <w:rPr>
                <w:sz w:val="22"/>
              </w:rPr>
            </w:pPr>
            <w:r w:rsidRPr="00AD26F5">
              <w:rPr>
                <w:sz w:val="22"/>
              </w:rPr>
              <w:t xml:space="preserve">Anykščių r. sav. </w:t>
            </w:r>
          </w:p>
          <w:p w14:paraId="3F81E119" w14:textId="77777777" w:rsidR="00FF7C4D" w:rsidRPr="00AD26F5" w:rsidRDefault="00FF7C4D" w:rsidP="00FF7C4D">
            <w:pPr>
              <w:rPr>
                <w:sz w:val="22"/>
              </w:rPr>
            </w:pPr>
            <w:r w:rsidRPr="00AD26F5">
              <w:rPr>
                <w:sz w:val="22"/>
              </w:rPr>
              <w:t xml:space="preserve">Kavarsko seniūnija </w:t>
            </w:r>
          </w:p>
          <w:p w14:paraId="74A564AE" w14:textId="77777777" w:rsidR="00FF7C4D" w:rsidRPr="00AD26F5" w:rsidRDefault="00FF7C4D" w:rsidP="00FF7C4D">
            <w:pPr>
              <w:rPr>
                <w:sz w:val="22"/>
              </w:rPr>
            </w:pPr>
            <w:r w:rsidRPr="00AD26F5">
              <w:rPr>
                <w:sz w:val="22"/>
              </w:rPr>
              <w:t xml:space="preserve">Respublikos a. 8, </w:t>
            </w:r>
          </w:p>
          <w:p w14:paraId="081456EF" w14:textId="77777777" w:rsidR="00FF7C4D" w:rsidRPr="00AD26F5" w:rsidRDefault="00FF7C4D" w:rsidP="00FF7C4D">
            <w:pPr>
              <w:rPr>
                <w:sz w:val="22"/>
              </w:rPr>
            </w:pPr>
            <w:r w:rsidRPr="00AD26F5">
              <w:rPr>
                <w:sz w:val="22"/>
              </w:rPr>
              <w:t xml:space="preserve">29259 Kavarskas </w:t>
            </w:r>
          </w:p>
          <w:p w14:paraId="0F57BBB6" w14:textId="77777777" w:rsidR="00FF7C4D" w:rsidRPr="00AD26F5" w:rsidRDefault="00FF7C4D" w:rsidP="00FF7C4D">
            <w:pPr>
              <w:rPr>
                <w:sz w:val="22"/>
              </w:rPr>
            </w:pPr>
            <w:r w:rsidRPr="00AD26F5">
              <w:rPr>
                <w:sz w:val="22"/>
              </w:rPr>
              <w:t>Anykščių r.</w:t>
            </w:r>
          </w:p>
          <w:p w14:paraId="33C8E107" w14:textId="77777777" w:rsidR="00FF7C4D" w:rsidRDefault="00FF7C4D" w:rsidP="00FF7C4D">
            <w:pPr>
              <w:rPr>
                <w:strike/>
                <w:sz w:val="22"/>
              </w:rPr>
            </w:pPr>
            <w:r w:rsidRPr="00FF7C4D">
              <w:rPr>
                <w:strike/>
                <w:sz w:val="22"/>
              </w:rPr>
              <w:lastRenderedPageBreak/>
              <w:t xml:space="preserve">Seniūno pavaduotoja Inga Stasiukaitienė </w:t>
            </w:r>
          </w:p>
          <w:p w14:paraId="499FB09C" w14:textId="59AFC6D9" w:rsidR="0083216E" w:rsidRPr="0083216E" w:rsidRDefault="0083216E" w:rsidP="00FF7C4D">
            <w:pPr>
              <w:rPr>
                <w:b/>
                <w:bCs/>
                <w:sz w:val="22"/>
              </w:rPr>
            </w:pPr>
            <w:r w:rsidRPr="0083216E">
              <w:rPr>
                <w:b/>
                <w:bCs/>
                <w:sz w:val="22"/>
              </w:rPr>
              <w:t>Seniūnas</w:t>
            </w:r>
            <w:r>
              <w:rPr>
                <w:b/>
                <w:bCs/>
                <w:sz w:val="22"/>
              </w:rPr>
              <w:t xml:space="preserve"> Aurelijus Radzevičius</w:t>
            </w:r>
          </w:p>
          <w:p w14:paraId="3C6D8DF4" w14:textId="5981231A" w:rsidR="00FF7C4D" w:rsidRPr="00AD26F5" w:rsidRDefault="00FF7C4D" w:rsidP="00FF7C4D">
            <w:pPr>
              <w:rPr>
                <w:sz w:val="22"/>
              </w:rPr>
            </w:pPr>
            <w:r w:rsidRPr="00AD26F5">
              <w:rPr>
                <w:sz w:val="22"/>
              </w:rPr>
              <w:t>tel. (</w:t>
            </w:r>
            <w:r>
              <w:rPr>
                <w:sz w:val="22"/>
              </w:rPr>
              <w:t>0</w:t>
            </w:r>
            <w:r w:rsidRPr="00AD26F5">
              <w:rPr>
                <w:sz w:val="22"/>
              </w:rPr>
              <w:t xml:space="preserve"> 381) 55170</w:t>
            </w:r>
          </w:p>
          <w:p w14:paraId="51EB9D43" w14:textId="77777777" w:rsidR="00FF7C4D" w:rsidRPr="00AD26F5" w:rsidRDefault="00FF7C4D" w:rsidP="00FF7C4D">
            <w:pPr>
              <w:jc w:val="center"/>
              <w:rPr>
                <w:sz w:val="22"/>
              </w:rPr>
            </w:pPr>
          </w:p>
        </w:tc>
      </w:tr>
      <w:tr w:rsidR="00FF7C4D" w:rsidRPr="00AD26F5" w14:paraId="7C4AA04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7B061EF" w14:textId="699F21CD" w:rsidR="00FF7C4D" w:rsidRDefault="00FF7C4D" w:rsidP="00FF7C4D">
            <w:pPr>
              <w:jc w:val="center"/>
              <w:rPr>
                <w:strike/>
                <w:sz w:val="22"/>
              </w:rPr>
            </w:pPr>
            <w:r w:rsidRPr="00FF7C4D">
              <w:rPr>
                <w:strike/>
                <w:sz w:val="22"/>
              </w:rPr>
              <w:lastRenderedPageBreak/>
              <w:t>7</w:t>
            </w:r>
            <w:r>
              <w:rPr>
                <w:strike/>
                <w:sz w:val="22"/>
              </w:rPr>
              <w:t>5</w:t>
            </w:r>
            <w:r w:rsidRPr="00FF7C4D">
              <w:rPr>
                <w:strike/>
                <w:sz w:val="22"/>
              </w:rPr>
              <w:t>.</w:t>
            </w:r>
          </w:p>
          <w:p w14:paraId="3E7A6286" w14:textId="7C3F86B4" w:rsidR="00FF7C4D" w:rsidRPr="00AD26F5" w:rsidRDefault="00FF7C4D" w:rsidP="00FF7C4D">
            <w:pPr>
              <w:jc w:val="center"/>
              <w:rPr>
                <w:sz w:val="22"/>
              </w:rPr>
            </w:pPr>
            <w:r w:rsidRPr="00FF7C4D">
              <w:rPr>
                <w:b/>
                <w:bCs/>
                <w:sz w:val="22"/>
              </w:rPr>
              <w:t>7</w:t>
            </w:r>
            <w:r>
              <w:rPr>
                <w:b/>
                <w:bCs/>
                <w:sz w:val="22"/>
              </w:rPr>
              <w:t>6</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822842B" w14:textId="77777777" w:rsidR="00FF7C4D" w:rsidRPr="00AD26F5" w:rsidRDefault="00FF7C4D" w:rsidP="00FF7C4D">
            <w:r w:rsidRPr="00AD26F5">
              <w:t>Degionių kaimo kapinės (Degionių k., Kavarsko sen.)</w:t>
            </w:r>
          </w:p>
        </w:tc>
        <w:tc>
          <w:tcPr>
            <w:tcW w:w="2832" w:type="dxa"/>
            <w:tcBorders>
              <w:top w:val="single" w:sz="4" w:space="0" w:color="auto"/>
              <w:left w:val="single" w:sz="4" w:space="0" w:color="auto"/>
              <w:bottom w:val="single" w:sz="4" w:space="0" w:color="auto"/>
              <w:right w:val="single" w:sz="4" w:space="0" w:color="auto"/>
            </w:tcBorders>
            <w:hideMark/>
          </w:tcPr>
          <w:p w14:paraId="5F356F7D" w14:textId="77777777" w:rsidR="00FF7C4D" w:rsidRPr="00AD26F5" w:rsidRDefault="00FF7C4D" w:rsidP="00FF7C4D">
            <w:pPr>
              <w:rPr>
                <w:sz w:val="22"/>
              </w:rPr>
            </w:pPr>
            <w:r w:rsidRPr="00AD26F5">
              <w:rPr>
                <w:sz w:val="22"/>
              </w:rPr>
              <w:t>Neveikiančios</w:t>
            </w:r>
          </w:p>
          <w:p w14:paraId="2002F0A5" w14:textId="77777777" w:rsidR="00FF7C4D" w:rsidRPr="00AD26F5" w:rsidRDefault="00FF7C4D" w:rsidP="00FF7C4D">
            <w:pPr>
              <w:rPr>
                <w:sz w:val="22"/>
              </w:rPr>
            </w:pPr>
            <w:r w:rsidRPr="00AD26F5">
              <w:rPr>
                <w:sz w:val="22"/>
              </w:rPr>
              <w:t xml:space="preserve">Anykščių r. sav. tarybos 2013 m. gegužės 30 d. sprendimas </w:t>
            </w:r>
            <w:bookmarkStart w:id="71" w:name="n_70"/>
            <w:r w:rsidRPr="005F63A6">
              <w:rPr>
                <w:sz w:val="22"/>
              </w:rPr>
              <w:t>Nr.1-TS-185</w:t>
            </w:r>
            <w:bookmarkEnd w:id="71"/>
          </w:p>
        </w:tc>
        <w:tc>
          <w:tcPr>
            <w:tcW w:w="1024" w:type="dxa"/>
            <w:tcBorders>
              <w:top w:val="single" w:sz="4" w:space="0" w:color="auto"/>
              <w:left w:val="single" w:sz="4" w:space="0" w:color="auto"/>
              <w:bottom w:val="single" w:sz="4" w:space="0" w:color="auto"/>
              <w:right w:val="single" w:sz="4" w:space="0" w:color="auto"/>
            </w:tcBorders>
            <w:hideMark/>
          </w:tcPr>
          <w:p w14:paraId="2BD6A270" w14:textId="77777777" w:rsidR="00FF7C4D" w:rsidRPr="00AD26F5" w:rsidRDefault="00FF7C4D" w:rsidP="00FF7C4D">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64227AE0"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9D0DB90"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C83E446" w14:textId="77777777" w:rsidR="00FF7C4D" w:rsidRPr="00AD26F5" w:rsidRDefault="00FF7C4D" w:rsidP="00FF7C4D">
            <w:pPr>
              <w:rPr>
                <w:sz w:val="22"/>
              </w:rPr>
            </w:pPr>
            <w:r w:rsidRPr="00AD26F5">
              <w:rPr>
                <w:sz w:val="22"/>
              </w:rPr>
              <w:t xml:space="preserve">Anykščių r. sav. </w:t>
            </w:r>
          </w:p>
          <w:p w14:paraId="6AD93DC6" w14:textId="77777777" w:rsidR="00FF7C4D" w:rsidRPr="00AD26F5" w:rsidRDefault="00FF7C4D" w:rsidP="00FF7C4D">
            <w:pPr>
              <w:rPr>
                <w:sz w:val="22"/>
              </w:rPr>
            </w:pPr>
            <w:r w:rsidRPr="00AD26F5">
              <w:rPr>
                <w:sz w:val="22"/>
              </w:rPr>
              <w:t xml:space="preserve">Kavarsko seniūnija </w:t>
            </w:r>
          </w:p>
          <w:p w14:paraId="2B23C7F2" w14:textId="77777777" w:rsidR="00FF7C4D" w:rsidRPr="00AD26F5" w:rsidRDefault="00FF7C4D" w:rsidP="00FF7C4D">
            <w:pPr>
              <w:rPr>
                <w:sz w:val="22"/>
              </w:rPr>
            </w:pPr>
            <w:r w:rsidRPr="00AD26F5">
              <w:rPr>
                <w:sz w:val="22"/>
              </w:rPr>
              <w:t xml:space="preserve">Respublikos a. 8, </w:t>
            </w:r>
          </w:p>
          <w:p w14:paraId="16BA61DD" w14:textId="77777777" w:rsidR="00FF7C4D" w:rsidRPr="00AD26F5" w:rsidRDefault="00FF7C4D" w:rsidP="00FF7C4D">
            <w:pPr>
              <w:rPr>
                <w:sz w:val="22"/>
              </w:rPr>
            </w:pPr>
            <w:r w:rsidRPr="00AD26F5">
              <w:rPr>
                <w:sz w:val="22"/>
              </w:rPr>
              <w:t xml:space="preserve">29259 Kavarskas </w:t>
            </w:r>
          </w:p>
          <w:p w14:paraId="074911B0" w14:textId="77777777" w:rsidR="00FF7C4D" w:rsidRPr="00AD26F5" w:rsidRDefault="00FF7C4D" w:rsidP="00FF7C4D">
            <w:pPr>
              <w:rPr>
                <w:sz w:val="22"/>
              </w:rPr>
            </w:pPr>
            <w:r w:rsidRPr="00AD26F5">
              <w:rPr>
                <w:sz w:val="22"/>
              </w:rPr>
              <w:t xml:space="preserve">Anykščių r. </w:t>
            </w:r>
          </w:p>
          <w:p w14:paraId="19383B78" w14:textId="77777777" w:rsidR="00FF7C4D" w:rsidRDefault="00FF7C4D" w:rsidP="00FF7C4D">
            <w:pPr>
              <w:rPr>
                <w:strike/>
                <w:sz w:val="22"/>
              </w:rPr>
            </w:pPr>
            <w:r w:rsidRPr="00FF7C4D">
              <w:rPr>
                <w:strike/>
                <w:sz w:val="22"/>
              </w:rPr>
              <w:t>Seniūno pavaduotoja Inga Stasiukaitienė</w:t>
            </w:r>
          </w:p>
          <w:p w14:paraId="2435CC96" w14:textId="0A2CF902" w:rsidR="0083216E" w:rsidRPr="0083216E" w:rsidRDefault="0083216E" w:rsidP="00FF7C4D">
            <w:pPr>
              <w:rPr>
                <w:b/>
                <w:bCs/>
                <w:sz w:val="22"/>
              </w:rPr>
            </w:pPr>
            <w:r w:rsidRPr="0083216E">
              <w:rPr>
                <w:b/>
                <w:bCs/>
                <w:sz w:val="22"/>
              </w:rPr>
              <w:t>Seniūnas</w:t>
            </w:r>
            <w:r>
              <w:rPr>
                <w:b/>
                <w:bCs/>
                <w:sz w:val="22"/>
              </w:rPr>
              <w:t xml:space="preserve"> Aurelijus Radzevičius</w:t>
            </w:r>
          </w:p>
          <w:p w14:paraId="1D4E3CB8" w14:textId="52C402B1" w:rsidR="00FF7C4D" w:rsidRPr="00AD26F5" w:rsidRDefault="00FF7C4D" w:rsidP="00FF7C4D">
            <w:pPr>
              <w:rPr>
                <w:sz w:val="22"/>
              </w:rPr>
            </w:pPr>
            <w:r w:rsidRPr="00AD26F5">
              <w:rPr>
                <w:sz w:val="22"/>
              </w:rPr>
              <w:t>tel. (</w:t>
            </w:r>
            <w:r>
              <w:rPr>
                <w:sz w:val="22"/>
              </w:rPr>
              <w:t>0</w:t>
            </w:r>
            <w:r w:rsidRPr="00AD26F5">
              <w:rPr>
                <w:sz w:val="22"/>
              </w:rPr>
              <w:t xml:space="preserve"> 381) 55170</w:t>
            </w:r>
          </w:p>
          <w:p w14:paraId="5D7C1551" w14:textId="77777777" w:rsidR="00FF7C4D" w:rsidRPr="00AD26F5" w:rsidRDefault="00FF7C4D" w:rsidP="00FF7C4D">
            <w:pPr>
              <w:jc w:val="center"/>
              <w:rPr>
                <w:sz w:val="22"/>
              </w:rPr>
            </w:pPr>
          </w:p>
        </w:tc>
      </w:tr>
      <w:tr w:rsidR="00FF7C4D" w:rsidRPr="00AD26F5" w14:paraId="1AD4556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F527717" w14:textId="77EC8E12" w:rsidR="00FF7C4D" w:rsidRDefault="00FF7C4D" w:rsidP="00FF7C4D">
            <w:pPr>
              <w:jc w:val="center"/>
              <w:rPr>
                <w:strike/>
                <w:sz w:val="22"/>
              </w:rPr>
            </w:pPr>
            <w:r w:rsidRPr="00FF7C4D">
              <w:rPr>
                <w:strike/>
                <w:sz w:val="22"/>
              </w:rPr>
              <w:t>7</w:t>
            </w:r>
            <w:r>
              <w:rPr>
                <w:strike/>
                <w:sz w:val="22"/>
              </w:rPr>
              <w:t>6</w:t>
            </w:r>
            <w:r w:rsidRPr="00FF7C4D">
              <w:rPr>
                <w:strike/>
                <w:sz w:val="22"/>
              </w:rPr>
              <w:t>.</w:t>
            </w:r>
          </w:p>
          <w:p w14:paraId="55F404E2" w14:textId="0378B72C" w:rsidR="00FF7C4D" w:rsidRPr="00AD26F5" w:rsidRDefault="00FF7C4D" w:rsidP="00FF7C4D">
            <w:pPr>
              <w:jc w:val="center"/>
              <w:rPr>
                <w:sz w:val="22"/>
              </w:rPr>
            </w:pPr>
            <w:r w:rsidRPr="00FF7C4D">
              <w:rPr>
                <w:b/>
                <w:bCs/>
                <w:sz w:val="22"/>
              </w:rPr>
              <w:t>7</w:t>
            </w:r>
            <w:r>
              <w:rPr>
                <w:b/>
                <w:bCs/>
                <w:sz w:val="22"/>
              </w:rPr>
              <w:t>7</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D6C2F64" w14:textId="77777777" w:rsidR="00FF7C4D" w:rsidRPr="00AD26F5" w:rsidRDefault="00FF7C4D" w:rsidP="00FF7C4D">
            <w:r w:rsidRPr="00AD26F5">
              <w:t>Janušavos kaimo kapinės (Janušavos k., Kavarsko sen.)</w:t>
            </w:r>
          </w:p>
        </w:tc>
        <w:tc>
          <w:tcPr>
            <w:tcW w:w="2832" w:type="dxa"/>
            <w:tcBorders>
              <w:top w:val="single" w:sz="4" w:space="0" w:color="auto"/>
              <w:left w:val="single" w:sz="4" w:space="0" w:color="auto"/>
              <w:bottom w:val="single" w:sz="4" w:space="0" w:color="auto"/>
              <w:right w:val="single" w:sz="4" w:space="0" w:color="auto"/>
            </w:tcBorders>
            <w:hideMark/>
          </w:tcPr>
          <w:p w14:paraId="0A62C847" w14:textId="77777777" w:rsidR="00FF7C4D" w:rsidRPr="00AD26F5" w:rsidRDefault="00FF7C4D" w:rsidP="00FF7C4D">
            <w:pPr>
              <w:rPr>
                <w:sz w:val="22"/>
              </w:rPr>
            </w:pPr>
            <w:r w:rsidRPr="00AD26F5">
              <w:rPr>
                <w:sz w:val="22"/>
              </w:rPr>
              <w:t>Neveikiančios</w:t>
            </w:r>
          </w:p>
          <w:p w14:paraId="0AAA0112" w14:textId="77777777" w:rsidR="00FF7C4D" w:rsidRPr="00AD26F5" w:rsidRDefault="00FF7C4D" w:rsidP="00FF7C4D">
            <w:pPr>
              <w:rPr>
                <w:sz w:val="22"/>
              </w:rPr>
            </w:pPr>
            <w:r w:rsidRPr="00AD26F5">
              <w:rPr>
                <w:sz w:val="22"/>
              </w:rPr>
              <w:t xml:space="preserve">Anykščių r. sav. tarybos 2013 m. gegužės 30 d. sprendimas </w:t>
            </w:r>
            <w:bookmarkStart w:id="72" w:name="n_71"/>
            <w:r w:rsidRPr="005F63A6">
              <w:rPr>
                <w:sz w:val="22"/>
              </w:rPr>
              <w:t>Nr.1-TS-185</w:t>
            </w:r>
            <w:bookmarkEnd w:id="72"/>
          </w:p>
        </w:tc>
        <w:tc>
          <w:tcPr>
            <w:tcW w:w="1024" w:type="dxa"/>
            <w:tcBorders>
              <w:top w:val="single" w:sz="4" w:space="0" w:color="auto"/>
              <w:left w:val="single" w:sz="4" w:space="0" w:color="auto"/>
              <w:bottom w:val="single" w:sz="4" w:space="0" w:color="auto"/>
              <w:right w:val="single" w:sz="4" w:space="0" w:color="auto"/>
            </w:tcBorders>
            <w:hideMark/>
          </w:tcPr>
          <w:p w14:paraId="36F7C8A3" w14:textId="77777777" w:rsidR="00FF7C4D" w:rsidRPr="00AD26F5" w:rsidRDefault="00FF7C4D" w:rsidP="00FF7C4D">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5AD8D86D"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BF3A4D0"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D06A9E2" w14:textId="77777777" w:rsidR="00FF7C4D" w:rsidRPr="00AD26F5" w:rsidRDefault="00FF7C4D" w:rsidP="00FF7C4D">
            <w:pPr>
              <w:rPr>
                <w:sz w:val="22"/>
              </w:rPr>
            </w:pPr>
            <w:r w:rsidRPr="00AD26F5">
              <w:rPr>
                <w:sz w:val="22"/>
              </w:rPr>
              <w:t xml:space="preserve">Anykščių r. sav. </w:t>
            </w:r>
          </w:p>
          <w:p w14:paraId="63B039A3" w14:textId="77777777" w:rsidR="00FF7C4D" w:rsidRPr="00AD26F5" w:rsidRDefault="00FF7C4D" w:rsidP="00FF7C4D">
            <w:pPr>
              <w:rPr>
                <w:sz w:val="22"/>
              </w:rPr>
            </w:pPr>
            <w:r w:rsidRPr="00AD26F5">
              <w:rPr>
                <w:sz w:val="22"/>
              </w:rPr>
              <w:t xml:space="preserve">Kavarsko seniūnija </w:t>
            </w:r>
          </w:p>
          <w:p w14:paraId="7AA009B0" w14:textId="77777777" w:rsidR="00FF7C4D" w:rsidRPr="00AD26F5" w:rsidRDefault="00FF7C4D" w:rsidP="00FF7C4D">
            <w:pPr>
              <w:rPr>
                <w:sz w:val="22"/>
              </w:rPr>
            </w:pPr>
            <w:r w:rsidRPr="00AD26F5">
              <w:rPr>
                <w:sz w:val="22"/>
              </w:rPr>
              <w:t xml:space="preserve">Respublikos a. 8, </w:t>
            </w:r>
          </w:p>
          <w:p w14:paraId="68A09F38" w14:textId="77777777" w:rsidR="00FF7C4D" w:rsidRPr="00AD26F5" w:rsidRDefault="00FF7C4D" w:rsidP="00FF7C4D">
            <w:pPr>
              <w:rPr>
                <w:sz w:val="22"/>
              </w:rPr>
            </w:pPr>
            <w:r w:rsidRPr="00AD26F5">
              <w:rPr>
                <w:sz w:val="22"/>
              </w:rPr>
              <w:t xml:space="preserve">29259 Kavarskas </w:t>
            </w:r>
          </w:p>
          <w:p w14:paraId="750911F7" w14:textId="77777777" w:rsidR="00FF7C4D" w:rsidRPr="00AD26F5" w:rsidRDefault="00FF7C4D" w:rsidP="00FF7C4D">
            <w:pPr>
              <w:rPr>
                <w:sz w:val="22"/>
              </w:rPr>
            </w:pPr>
            <w:r w:rsidRPr="00AD26F5">
              <w:rPr>
                <w:sz w:val="22"/>
              </w:rPr>
              <w:t>Anykščių r.</w:t>
            </w:r>
          </w:p>
          <w:p w14:paraId="78031CC6" w14:textId="77777777" w:rsidR="00FF7C4D" w:rsidRDefault="00FF7C4D" w:rsidP="00FF7C4D">
            <w:pPr>
              <w:rPr>
                <w:strike/>
                <w:sz w:val="22"/>
              </w:rPr>
            </w:pPr>
            <w:r w:rsidRPr="00FF7C4D">
              <w:rPr>
                <w:strike/>
                <w:sz w:val="22"/>
              </w:rPr>
              <w:t xml:space="preserve">Seniūno pavaduotoja Inga Stasiukaitienė </w:t>
            </w:r>
          </w:p>
          <w:p w14:paraId="5811399C" w14:textId="3C383DFC" w:rsidR="0083216E" w:rsidRPr="0083216E" w:rsidRDefault="0083216E" w:rsidP="00FF7C4D">
            <w:pPr>
              <w:rPr>
                <w:b/>
                <w:bCs/>
                <w:sz w:val="22"/>
              </w:rPr>
            </w:pPr>
            <w:r w:rsidRPr="0083216E">
              <w:rPr>
                <w:b/>
                <w:bCs/>
                <w:sz w:val="22"/>
              </w:rPr>
              <w:t>Seniūnas</w:t>
            </w:r>
            <w:r>
              <w:rPr>
                <w:b/>
                <w:bCs/>
                <w:sz w:val="22"/>
              </w:rPr>
              <w:t xml:space="preserve"> Aurelijus Radzevičius</w:t>
            </w:r>
          </w:p>
          <w:p w14:paraId="2A73D570" w14:textId="2F1FDA4F" w:rsidR="00FF7C4D" w:rsidRPr="00AD26F5" w:rsidRDefault="00FF7C4D" w:rsidP="00FF7C4D">
            <w:pPr>
              <w:rPr>
                <w:sz w:val="22"/>
              </w:rPr>
            </w:pPr>
            <w:r w:rsidRPr="00AD26F5">
              <w:rPr>
                <w:sz w:val="22"/>
              </w:rPr>
              <w:t>tel. (</w:t>
            </w:r>
            <w:r>
              <w:rPr>
                <w:sz w:val="22"/>
              </w:rPr>
              <w:t>0</w:t>
            </w:r>
            <w:r w:rsidRPr="00AD26F5">
              <w:rPr>
                <w:sz w:val="22"/>
              </w:rPr>
              <w:t xml:space="preserve"> 381) 55170</w:t>
            </w:r>
          </w:p>
          <w:p w14:paraId="38CFE6C1" w14:textId="77777777" w:rsidR="00FF7C4D" w:rsidRPr="00AD26F5" w:rsidRDefault="00FF7C4D" w:rsidP="00FF7C4D">
            <w:pPr>
              <w:jc w:val="center"/>
              <w:rPr>
                <w:sz w:val="22"/>
              </w:rPr>
            </w:pPr>
          </w:p>
        </w:tc>
      </w:tr>
      <w:tr w:rsidR="00FF7C4D" w:rsidRPr="00AD26F5" w14:paraId="62EF25F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903DDB3" w14:textId="3FA0120E" w:rsidR="00FF7C4D" w:rsidRDefault="00FF7C4D" w:rsidP="00FF7C4D">
            <w:pPr>
              <w:jc w:val="center"/>
              <w:rPr>
                <w:strike/>
                <w:sz w:val="22"/>
              </w:rPr>
            </w:pPr>
            <w:r w:rsidRPr="00FF7C4D">
              <w:rPr>
                <w:strike/>
                <w:sz w:val="22"/>
              </w:rPr>
              <w:t>7</w:t>
            </w:r>
            <w:r>
              <w:rPr>
                <w:strike/>
                <w:sz w:val="22"/>
              </w:rPr>
              <w:t>7</w:t>
            </w:r>
            <w:r w:rsidRPr="00FF7C4D">
              <w:rPr>
                <w:strike/>
                <w:sz w:val="22"/>
              </w:rPr>
              <w:t>.</w:t>
            </w:r>
          </w:p>
          <w:p w14:paraId="5EDC26DB" w14:textId="3743249E" w:rsidR="00FF7C4D" w:rsidRPr="00AD26F5" w:rsidRDefault="00FF7C4D" w:rsidP="00FF7C4D">
            <w:pPr>
              <w:jc w:val="center"/>
              <w:rPr>
                <w:sz w:val="22"/>
              </w:rPr>
            </w:pPr>
            <w:r w:rsidRPr="00FF7C4D">
              <w:rPr>
                <w:b/>
                <w:bCs/>
                <w:sz w:val="22"/>
              </w:rPr>
              <w:t>7</w:t>
            </w:r>
            <w:r>
              <w:rPr>
                <w:b/>
                <w:bCs/>
                <w:sz w:val="22"/>
              </w:rPr>
              <w:t>8</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ECB7760" w14:textId="77777777" w:rsidR="00FF7C4D" w:rsidRPr="00AD26F5" w:rsidRDefault="00FF7C4D" w:rsidP="00FF7C4D">
            <w:r w:rsidRPr="00AD26F5">
              <w:t>Vetygalos kaimo kapinės (Vetygalos k., Kavarsko sen.)</w:t>
            </w:r>
          </w:p>
        </w:tc>
        <w:tc>
          <w:tcPr>
            <w:tcW w:w="2832" w:type="dxa"/>
            <w:tcBorders>
              <w:top w:val="single" w:sz="4" w:space="0" w:color="auto"/>
              <w:left w:val="single" w:sz="4" w:space="0" w:color="auto"/>
              <w:bottom w:val="single" w:sz="4" w:space="0" w:color="auto"/>
              <w:right w:val="single" w:sz="4" w:space="0" w:color="auto"/>
            </w:tcBorders>
            <w:hideMark/>
          </w:tcPr>
          <w:p w14:paraId="1EAF7338" w14:textId="77777777" w:rsidR="00FF7C4D" w:rsidRPr="00AD26F5" w:rsidRDefault="00FF7C4D" w:rsidP="00FF7C4D">
            <w:pPr>
              <w:rPr>
                <w:sz w:val="22"/>
              </w:rPr>
            </w:pPr>
            <w:r w:rsidRPr="00AD26F5">
              <w:rPr>
                <w:sz w:val="22"/>
              </w:rPr>
              <w:t>Neveikiančios</w:t>
            </w:r>
          </w:p>
          <w:p w14:paraId="4BE400E9" w14:textId="77777777" w:rsidR="00FF7C4D" w:rsidRPr="00AD26F5" w:rsidRDefault="00FF7C4D" w:rsidP="00FF7C4D">
            <w:pPr>
              <w:rPr>
                <w:sz w:val="22"/>
              </w:rPr>
            </w:pPr>
            <w:r w:rsidRPr="00AD26F5">
              <w:rPr>
                <w:sz w:val="22"/>
              </w:rPr>
              <w:t xml:space="preserve">Anykščių r. sav. tarybos 2013 m. gegužės 30 d. sprendimas </w:t>
            </w:r>
            <w:bookmarkStart w:id="73" w:name="n_72"/>
            <w:r w:rsidRPr="005F63A6">
              <w:rPr>
                <w:sz w:val="22"/>
              </w:rPr>
              <w:t>Nr.1-TS-185</w:t>
            </w:r>
            <w:bookmarkEnd w:id="73"/>
          </w:p>
        </w:tc>
        <w:tc>
          <w:tcPr>
            <w:tcW w:w="1024" w:type="dxa"/>
            <w:tcBorders>
              <w:top w:val="single" w:sz="4" w:space="0" w:color="auto"/>
              <w:left w:val="single" w:sz="4" w:space="0" w:color="auto"/>
              <w:bottom w:val="single" w:sz="4" w:space="0" w:color="auto"/>
              <w:right w:val="single" w:sz="4" w:space="0" w:color="auto"/>
            </w:tcBorders>
            <w:hideMark/>
          </w:tcPr>
          <w:p w14:paraId="0503D51F" w14:textId="77777777" w:rsidR="00FF7C4D" w:rsidRPr="00AD26F5" w:rsidRDefault="00FF7C4D" w:rsidP="00FF7C4D">
            <w:pPr>
              <w:jc w:val="center"/>
            </w:pPr>
            <w:r w:rsidRPr="00AD26F5">
              <w:t>0,25</w:t>
            </w:r>
          </w:p>
        </w:tc>
        <w:tc>
          <w:tcPr>
            <w:tcW w:w="2520" w:type="dxa"/>
            <w:tcBorders>
              <w:top w:val="single" w:sz="4" w:space="0" w:color="auto"/>
              <w:left w:val="single" w:sz="4" w:space="0" w:color="auto"/>
              <w:bottom w:val="single" w:sz="4" w:space="0" w:color="auto"/>
              <w:right w:val="single" w:sz="4" w:space="0" w:color="auto"/>
            </w:tcBorders>
            <w:hideMark/>
          </w:tcPr>
          <w:p w14:paraId="7F13BE01"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36D31F6"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F227F1C" w14:textId="77777777" w:rsidR="00FF7C4D" w:rsidRPr="00AD26F5" w:rsidRDefault="00FF7C4D" w:rsidP="00FF7C4D">
            <w:pPr>
              <w:rPr>
                <w:sz w:val="22"/>
              </w:rPr>
            </w:pPr>
            <w:r w:rsidRPr="00AD26F5">
              <w:rPr>
                <w:sz w:val="22"/>
              </w:rPr>
              <w:t xml:space="preserve">Anykščių r. sav. </w:t>
            </w:r>
          </w:p>
          <w:p w14:paraId="69733FB8" w14:textId="77777777" w:rsidR="00FF7C4D" w:rsidRPr="00AD26F5" w:rsidRDefault="00FF7C4D" w:rsidP="00FF7C4D">
            <w:pPr>
              <w:rPr>
                <w:sz w:val="22"/>
              </w:rPr>
            </w:pPr>
            <w:r w:rsidRPr="00AD26F5">
              <w:rPr>
                <w:sz w:val="22"/>
              </w:rPr>
              <w:t xml:space="preserve">Kavarsko seniūnija </w:t>
            </w:r>
          </w:p>
          <w:p w14:paraId="05605B13" w14:textId="77777777" w:rsidR="00FF7C4D" w:rsidRPr="00AD26F5" w:rsidRDefault="00FF7C4D" w:rsidP="00FF7C4D">
            <w:pPr>
              <w:rPr>
                <w:sz w:val="22"/>
              </w:rPr>
            </w:pPr>
            <w:r w:rsidRPr="00AD26F5">
              <w:rPr>
                <w:sz w:val="22"/>
              </w:rPr>
              <w:t xml:space="preserve">Respublikos a. 8, </w:t>
            </w:r>
          </w:p>
          <w:p w14:paraId="5C92AA96" w14:textId="77777777" w:rsidR="00FF7C4D" w:rsidRPr="00AD26F5" w:rsidRDefault="00FF7C4D" w:rsidP="00FF7C4D">
            <w:pPr>
              <w:rPr>
                <w:sz w:val="22"/>
              </w:rPr>
            </w:pPr>
            <w:r w:rsidRPr="00AD26F5">
              <w:rPr>
                <w:sz w:val="22"/>
              </w:rPr>
              <w:t xml:space="preserve">29259 Kavarskas </w:t>
            </w:r>
          </w:p>
          <w:p w14:paraId="01A72FA9" w14:textId="77777777" w:rsidR="00FF7C4D" w:rsidRPr="00AD26F5" w:rsidRDefault="00FF7C4D" w:rsidP="00FF7C4D">
            <w:pPr>
              <w:rPr>
                <w:sz w:val="22"/>
              </w:rPr>
            </w:pPr>
            <w:r w:rsidRPr="00AD26F5">
              <w:rPr>
                <w:sz w:val="22"/>
              </w:rPr>
              <w:t>Anykščių r.</w:t>
            </w:r>
          </w:p>
          <w:p w14:paraId="05DC20D8" w14:textId="77777777" w:rsidR="00FF7C4D" w:rsidRDefault="00FF7C4D" w:rsidP="00FF7C4D">
            <w:pPr>
              <w:rPr>
                <w:strike/>
                <w:sz w:val="22"/>
              </w:rPr>
            </w:pPr>
            <w:r w:rsidRPr="00FF7C4D">
              <w:rPr>
                <w:strike/>
                <w:sz w:val="22"/>
              </w:rPr>
              <w:t xml:space="preserve">Seniūno pavaduotoja Inga Stasiukaitienė </w:t>
            </w:r>
          </w:p>
          <w:p w14:paraId="50A44E23" w14:textId="6F779F4B" w:rsidR="0083216E" w:rsidRPr="0083216E" w:rsidRDefault="0083216E" w:rsidP="00FF7C4D">
            <w:pPr>
              <w:rPr>
                <w:b/>
                <w:bCs/>
                <w:sz w:val="22"/>
              </w:rPr>
            </w:pPr>
            <w:r w:rsidRPr="0083216E">
              <w:rPr>
                <w:b/>
                <w:bCs/>
                <w:sz w:val="22"/>
              </w:rPr>
              <w:t>Seniūnas</w:t>
            </w:r>
            <w:r>
              <w:rPr>
                <w:b/>
                <w:bCs/>
                <w:sz w:val="22"/>
              </w:rPr>
              <w:t xml:space="preserve"> Aurelijus Radzevičius</w:t>
            </w:r>
          </w:p>
          <w:p w14:paraId="68E4A5A8" w14:textId="30F5EFC5" w:rsidR="00FF7C4D" w:rsidRPr="00AD26F5" w:rsidRDefault="00FF7C4D" w:rsidP="00FF7C4D">
            <w:pPr>
              <w:rPr>
                <w:sz w:val="22"/>
              </w:rPr>
            </w:pPr>
            <w:r w:rsidRPr="00AD26F5">
              <w:rPr>
                <w:sz w:val="22"/>
              </w:rPr>
              <w:t>tel. (</w:t>
            </w:r>
            <w:r>
              <w:rPr>
                <w:sz w:val="22"/>
              </w:rPr>
              <w:t>0</w:t>
            </w:r>
            <w:r w:rsidRPr="00AD26F5">
              <w:rPr>
                <w:sz w:val="22"/>
              </w:rPr>
              <w:t xml:space="preserve"> 381) 55170</w:t>
            </w:r>
          </w:p>
          <w:p w14:paraId="26B4034B" w14:textId="77777777" w:rsidR="00FF7C4D" w:rsidRPr="00AD26F5" w:rsidRDefault="00FF7C4D" w:rsidP="00FF7C4D">
            <w:pPr>
              <w:jc w:val="center"/>
              <w:rPr>
                <w:sz w:val="22"/>
              </w:rPr>
            </w:pPr>
          </w:p>
        </w:tc>
      </w:tr>
      <w:tr w:rsidR="00FF7C4D" w:rsidRPr="00AD26F5" w14:paraId="00DF67D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CFBC186" w14:textId="39FA9197" w:rsidR="00FF7C4D" w:rsidRDefault="00FF7C4D" w:rsidP="00FF7C4D">
            <w:pPr>
              <w:jc w:val="center"/>
              <w:rPr>
                <w:strike/>
                <w:sz w:val="22"/>
              </w:rPr>
            </w:pPr>
            <w:r w:rsidRPr="00FF7C4D">
              <w:rPr>
                <w:strike/>
                <w:sz w:val="22"/>
              </w:rPr>
              <w:t>7</w:t>
            </w:r>
            <w:r>
              <w:rPr>
                <w:strike/>
                <w:sz w:val="22"/>
              </w:rPr>
              <w:t>8</w:t>
            </w:r>
            <w:r w:rsidRPr="00FF7C4D">
              <w:rPr>
                <w:strike/>
                <w:sz w:val="22"/>
              </w:rPr>
              <w:t>.</w:t>
            </w:r>
          </w:p>
          <w:p w14:paraId="0B9161A2" w14:textId="6CAD8C4F" w:rsidR="00FF7C4D" w:rsidRPr="00AD26F5" w:rsidRDefault="00FF7C4D" w:rsidP="00FF7C4D">
            <w:pPr>
              <w:jc w:val="center"/>
              <w:rPr>
                <w:sz w:val="22"/>
              </w:rPr>
            </w:pPr>
            <w:r w:rsidRPr="00FF7C4D">
              <w:rPr>
                <w:b/>
                <w:bCs/>
                <w:sz w:val="22"/>
              </w:rPr>
              <w:t>7</w:t>
            </w:r>
            <w:r>
              <w:rPr>
                <w:b/>
                <w:bCs/>
                <w:sz w:val="22"/>
              </w:rPr>
              <w:t>9</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35B4DF4" w14:textId="77777777" w:rsidR="00FF7C4D" w:rsidRPr="00AD26F5" w:rsidRDefault="00FF7C4D" w:rsidP="00FF7C4D">
            <w:r w:rsidRPr="00AD26F5">
              <w:t>Šerių kaimo kapinės (Šerių k., Kavarsko sen.)</w:t>
            </w:r>
          </w:p>
        </w:tc>
        <w:tc>
          <w:tcPr>
            <w:tcW w:w="2832" w:type="dxa"/>
            <w:tcBorders>
              <w:top w:val="single" w:sz="4" w:space="0" w:color="auto"/>
              <w:left w:val="single" w:sz="4" w:space="0" w:color="auto"/>
              <w:bottom w:val="single" w:sz="4" w:space="0" w:color="auto"/>
              <w:right w:val="single" w:sz="4" w:space="0" w:color="auto"/>
            </w:tcBorders>
            <w:hideMark/>
          </w:tcPr>
          <w:p w14:paraId="40CA7C22" w14:textId="77777777" w:rsidR="00FF7C4D" w:rsidRPr="00AD26F5" w:rsidRDefault="00FF7C4D" w:rsidP="00FF7C4D">
            <w:pPr>
              <w:rPr>
                <w:sz w:val="22"/>
              </w:rPr>
            </w:pPr>
            <w:r w:rsidRPr="00AD26F5">
              <w:rPr>
                <w:sz w:val="22"/>
              </w:rPr>
              <w:t>Neveikiančios</w:t>
            </w:r>
          </w:p>
          <w:p w14:paraId="3308ECCF" w14:textId="77777777" w:rsidR="00FF7C4D" w:rsidRPr="00AD26F5" w:rsidRDefault="00FF7C4D" w:rsidP="00FF7C4D">
            <w:pPr>
              <w:rPr>
                <w:sz w:val="22"/>
              </w:rPr>
            </w:pPr>
            <w:r w:rsidRPr="00AD26F5">
              <w:rPr>
                <w:sz w:val="22"/>
              </w:rPr>
              <w:t xml:space="preserve">Anykščių r. sav. tarybos 2013 m. gegužės 30 d. sprendimas </w:t>
            </w:r>
            <w:bookmarkStart w:id="74" w:name="n_73"/>
            <w:r w:rsidRPr="005F63A6">
              <w:rPr>
                <w:sz w:val="22"/>
              </w:rPr>
              <w:t>Nr.1-TS-185</w:t>
            </w:r>
            <w:bookmarkEnd w:id="74"/>
          </w:p>
        </w:tc>
        <w:tc>
          <w:tcPr>
            <w:tcW w:w="1024" w:type="dxa"/>
            <w:tcBorders>
              <w:top w:val="single" w:sz="4" w:space="0" w:color="auto"/>
              <w:left w:val="single" w:sz="4" w:space="0" w:color="auto"/>
              <w:bottom w:val="single" w:sz="4" w:space="0" w:color="auto"/>
              <w:right w:val="single" w:sz="4" w:space="0" w:color="auto"/>
            </w:tcBorders>
            <w:hideMark/>
          </w:tcPr>
          <w:p w14:paraId="78718D79" w14:textId="77777777" w:rsidR="00FF7C4D" w:rsidRPr="00AD26F5" w:rsidRDefault="00FF7C4D" w:rsidP="00FF7C4D">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374D57B7"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D2ACB97"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DD13DF7" w14:textId="77777777" w:rsidR="00FF7C4D" w:rsidRPr="00AD26F5" w:rsidRDefault="00FF7C4D" w:rsidP="00FF7C4D">
            <w:pPr>
              <w:rPr>
                <w:sz w:val="22"/>
              </w:rPr>
            </w:pPr>
            <w:r w:rsidRPr="00AD26F5">
              <w:rPr>
                <w:sz w:val="22"/>
              </w:rPr>
              <w:t xml:space="preserve">Anykščių r. sav. </w:t>
            </w:r>
          </w:p>
          <w:p w14:paraId="3F430BF7" w14:textId="77777777" w:rsidR="00FF7C4D" w:rsidRPr="00AD26F5" w:rsidRDefault="00FF7C4D" w:rsidP="00FF7C4D">
            <w:pPr>
              <w:rPr>
                <w:sz w:val="22"/>
              </w:rPr>
            </w:pPr>
            <w:r w:rsidRPr="00AD26F5">
              <w:rPr>
                <w:sz w:val="22"/>
              </w:rPr>
              <w:t xml:space="preserve">Kavarsko seniūnija </w:t>
            </w:r>
          </w:p>
          <w:p w14:paraId="0A2ED767" w14:textId="77777777" w:rsidR="00FF7C4D" w:rsidRPr="00AD26F5" w:rsidRDefault="00FF7C4D" w:rsidP="00FF7C4D">
            <w:pPr>
              <w:rPr>
                <w:sz w:val="22"/>
              </w:rPr>
            </w:pPr>
            <w:r w:rsidRPr="00AD26F5">
              <w:rPr>
                <w:sz w:val="22"/>
              </w:rPr>
              <w:t xml:space="preserve">Respublikos a. 8, </w:t>
            </w:r>
          </w:p>
          <w:p w14:paraId="420A47A2" w14:textId="77777777" w:rsidR="00FF7C4D" w:rsidRPr="00AD26F5" w:rsidRDefault="00FF7C4D" w:rsidP="00FF7C4D">
            <w:pPr>
              <w:rPr>
                <w:sz w:val="22"/>
              </w:rPr>
            </w:pPr>
            <w:r w:rsidRPr="00AD26F5">
              <w:rPr>
                <w:sz w:val="22"/>
              </w:rPr>
              <w:t xml:space="preserve">29259 Kavarskas </w:t>
            </w:r>
          </w:p>
          <w:p w14:paraId="1F6AFB0E" w14:textId="77777777" w:rsidR="00FF7C4D" w:rsidRPr="00AD26F5" w:rsidRDefault="00FF7C4D" w:rsidP="00FF7C4D">
            <w:pPr>
              <w:rPr>
                <w:sz w:val="22"/>
              </w:rPr>
            </w:pPr>
            <w:r w:rsidRPr="00AD26F5">
              <w:rPr>
                <w:sz w:val="22"/>
              </w:rPr>
              <w:t>Anykščių r.</w:t>
            </w:r>
          </w:p>
          <w:p w14:paraId="662DFC75" w14:textId="77777777" w:rsidR="00FF7C4D" w:rsidRDefault="00FF7C4D" w:rsidP="00FF7C4D">
            <w:pPr>
              <w:rPr>
                <w:strike/>
                <w:sz w:val="22"/>
              </w:rPr>
            </w:pPr>
            <w:r w:rsidRPr="00FF7C4D">
              <w:rPr>
                <w:strike/>
                <w:sz w:val="22"/>
              </w:rPr>
              <w:lastRenderedPageBreak/>
              <w:t xml:space="preserve">Seniūno pavaduotoja Inga Stasiukaitienė </w:t>
            </w:r>
          </w:p>
          <w:p w14:paraId="7E4F7B4D" w14:textId="37D297F5" w:rsidR="0083216E" w:rsidRPr="0083216E" w:rsidRDefault="0083216E" w:rsidP="00FF7C4D">
            <w:pPr>
              <w:rPr>
                <w:b/>
                <w:bCs/>
                <w:sz w:val="22"/>
              </w:rPr>
            </w:pPr>
            <w:r w:rsidRPr="0083216E">
              <w:rPr>
                <w:b/>
                <w:bCs/>
                <w:sz w:val="22"/>
              </w:rPr>
              <w:t>Seniūnas</w:t>
            </w:r>
            <w:r>
              <w:rPr>
                <w:b/>
                <w:bCs/>
                <w:sz w:val="22"/>
              </w:rPr>
              <w:t xml:space="preserve"> Aurelijus Radzevičius</w:t>
            </w:r>
          </w:p>
          <w:p w14:paraId="0D3B1370" w14:textId="087BDD91" w:rsidR="00FF7C4D" w:rsidRPr="00AD26F5" w:rsidRDefault="00FF7C4D" w:rsidP="00FF7C4D">
            <w:pPr>
              <w:rPr>
                <w:sz w:val="22"/>
              </w:rPr>
            </w:pPr>
            <w:r w:rsidRPr="00AD26F5">
              <w:rPr>
                <w:sz w:val="22"/>
              </w:rPr>
              <w:t>tel. (</w:t>
            </w:r>
            <w:r>
              <w:rPr>
                <w:sz w:val="22"/>
              </w:rPr>
              <w:t>0</w:t>
            </w:r>
            <w:r w:rsidRPr="00AD26F5">
              <w:rPr>
                <w:sz w:val="22"/>
              </w:rPr>
              <w:t xml:space="preserve"> 381) 55170</w:t>
            </w:r>
          </w:p>
          <w:p w14:paraId="2E6557A0" w14:textId="77777777" w:rsidR="00FF7C4D" w:rsidRPr="00AD26F5" w:rsidRDefault="00FF7C4D" w:rsidP="00FF7C4D">
            <w:pPr>
              <w:jc w:val="center"/>
              <w:rPr>
                <w:sz w:val="22"/>
              </w:rPr>
            </w:pPr>
          </w:p>
        </w:tc>
      </w:tr>
      <w:tr w:rsidR="00FF7C4D" w:rsidRPr="00AD26F5" w14:paraId="7B2105C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B73CA06" w14:textId="5A05BD19" w:rsidR="00FF7C4D" w:rsidRDefault="00FF7C4D" w:rsidP="00FF7C4D">
            <w:pPr>
              <w:jc w:val="center"/>
              <w:rPr>
                <w:strike/>
                <w:sz w:val="22"/>
              </w:rPr>
            </w:pPr>
            <w:r w:rsidRPr="00FF7C4D">
              <w:rPr>
                <w:strike/>
                <w:sz w:val="22"/>
              </w:rPr>
              <w:lastRenderedPageBreak/>
              <w:t>7</w:t>
            </w:r>
            <w:r>
              <w:rPr>
                <w:strike/>
                <w:sz w:val="22"/>
              </w:rPr>
              <w:t>9</w:t>
            </w:r>
            <w:r w:rsidRPr="00FF7C4D">
              <w:rPr>
                <w:strike/>
                <w:sz w:val="22"/>
              </w:rPr>
              <w:t>.</w:t>
            </w:r>
          </w:p>
          <w:p w14:paraId="159FB7B1" w14:textId="2319B161" w:rsidR="00FF7C4D" w:rsidRPr="00AD26F5" w:rsidRDefault="00FF7C4D" w:rsidP="00FF7C4D">
            <w:pPr>
              <w:jc w:val="center"/>
              <w:rPr>
                <w:sz w:val="22"/>
              </w:rPr>
            </w:pPr>
            <w:r>
              <w:rPr>
                <w:b/>
                <w:bCs/>
                <w:sz w:val="22"/>
              </w:rPr>
              <w:t>80</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B56BC32" w14:textId="77777777" w:rsidR="00FF7C4D" w:rsidRPr="00AD26F5" w:rsidRDefault="00FF7C4D" w:rsidP="00FF7C4D">
            <w:r w:rsidRPr="00AD26F5">
              <w:t>Grikienių kaimo kapinės (Grikienių k., Kavarsko sen.)</w:t>
            </w:r>
          </w:p>
        </w:tc>
        <w:tc>
          <w:tcPr>
            <w:tcW w:w="2832" w:type="dxa"/>
            <w:tcBorders>
              <w:top w:val="single" w:sz="4" w:space="0" w:color="auto"/>
              <w:left w:val="single" w:sz="4" w:space="0" w:color="auto"/>
              <w:bottom w:val="single" w:sz="4" w:space="0" w:color="auto"/>
              <w:right w:val="single" w:sz="4" w:space="0" w:color="auto"/>
            </w:tcBorders>
            <w:hideMark/>
          </w:tcPr>
          <w:p w14:paraId="397EA6AA" w14:textId="77777777" w:rsidR="00FF7C4D" w:rsidRPr="00AD26F5" w:rsidRDefault="00FF7C4D" w:rsidP="00FF7C4D">
            <w:pPr>
              <w:rPr>
                <w:sz w:val="22"/>
              </w:rPr>
            </w:pPr>
            <w:r w:rsidRPr="00AD26F5">
              <w:rPr>
                <w:sz w:val="22"/>
              </w:rPr>
              <w:t>Neveikiančios</w:t>
            </w:r>
          </w:p>
          <w:p w14:paraId="4ACC9772" w14:textId="77777777" w:rsidR="00FF7C4D" w:rsidRPr="00AD26F5" w:rsidRDefault="00FF7C4D" w:rsidP="00FF7C4D">
            <w:pPr>
              <w:rPr>
                <w:sz w:val="22"/>
              </w:rPr>
            </w:pPr>
            <w:r w:rsidRPr="00AD26F5">
              <w:rPr>
                <w:sz w:val="22"/>
              </w:rPr>
              <w:t xml:space="preserve">Anykščių r. sav. tarybos 2013 m. gegužės 30 d. sprendimas </w:t>
            </w:r>
            <w:bookmarkStart w:id="75" w:name="n_74"/>
            <w:r w:rsidRPr="005F63A6">
              <w:rPr>
                <w:sz w:val="22"/>
              </w:rPr>
              <w:t>Nr.1-TS-185</w:t>
            </w:r>
            <w:bookmarkEnd w:id="75"/>
          </w:p>
        </w:tc>
        <w:tc>
          <w:tcPr>
            <w:tcW w:w="1024" w:type="dxa"/>
            <w:tcBorders>
              <w:top w:val="single" w:sz="4" w:space="0" w:color="auto"/>
              <w:left w:val="single" w:sz="4" w:space="0" w:color="auto"/>
              <w:bottom w:val="single" w:sz="4" w:space="0" w:color="auto"/>
              <w:right w:val="single" w:sz="4" w:space="0" w:color="auto"/>
            </w:tcBorders>
            <w:hideMark/>
          </w:tcPr>
          <w:p w14:paraId="25DABDBE" w14:textId="77777777" w:rsidR="00FF7C4D" w:rsidRPr="00AD26F5" w:rsidRDefault="00FF7C4D" w:rsidP="00FF7C4D">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53ADE6E2"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17F432B"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A40A503" w14:textId="77777777" w:rsidR="00FF7C4D" w:rsidRPr="00AD26F5" w:rsidRDefault="00FF7C4D" w:rsidP="00FF7C4D">
            <w:pPr>
              <w:rPr>
                <w:sz w:val="22"/>
              </w:rPr>
            </w:pPr>
            <w:r w:rsidRPr="00AD26F5">
              <w:rPr>
                <w:sz w:val="22"/>
              </w:rPr>
              <w:t xml:space="preserve">Anykščių r. sav. </w:t>
            </w:r>
          </w:p>
          <w:p w14:paraId="3D071624" w14:textId="77777777" w:rsidR="00FF7C4D" w:rsidRPr="00AD26F5" w:rsidRDefault="00FF7C4D" w:rsidP="00FF7C4D">
            <w:pPr>
              <w:rPr>
                <w:sz w:val="22"/>
              </w:rPr>
            </w:pPr>
            <w:r w:rsidRPr="00AD26F5">
              <w:rPr>
                <w:sz w:val="22"/>
              </w:rPr>
              <w:t xml:space="preserve">Kavarsko seniūnija </w:t>
            </w:r>
          </w:p>
          <w:p w14:paraId="53E949CE" w14:textId="77777777" w:rsidR="00FF7C4D" w:rsidRPr="00AD26F5" w:rsidRDefault="00FF7C4D" w:rsidP="00FF7C4D">
            <w:pPr>
              <w:rPr>
                <w:sz w:val="22"/>
              </w:rPr>
            </w:pPr>
            <w:r w:rsidRPr="00AD26F5">
              <w:rPr>
                <w:sz w:val="22"/>
              </w:rPr>
              <w:t xml:space="preserve">Respublikos a. 8, </w:t>
            </w:r>
          </w:p>
          <w:p w14:paraId="37C13ECD" w14:textId="77777777" w:rsidR="00FF7C4D" w:rsidRPr="00AD26F5" w:rsidRDefault="00FF7C4D" w:rsidP="00FF7C4D">
            <w:pPr>
              <w:rPr>
                <w:sz w:val="22"/>
              </w:rPr>
            </w:pPr>
            <w:r w:rsidRPr="00AD26F5">
              <w:rPr>
                <w:sz w:val="22"/>
              </w:rPr>
              <w:t xml:space="preserve">29259 Kavarskas </w:t>
            </w:r>
          </w:p>
          <w:p w14:paraId="0B930595" w14:textId="77777777" w:rsidR="00FF7C4D" w:rsidRPr="00AD26F5" w:rsidRDefault="00FF7C4D" w:rsidP="00FF7C4D">
            <w:pPr>
              <w:rPr>
                <w:sz w:val="22"/>
              </w:rPr>
            </w:pPr>
            <w:r w:rsidRPr="00AD26F5">
              <w:rPr>
                <w:sz w:val="22"/>
              </w:rPr>
              <w:t xml:space="preserve">Anykščių r. </w:t>
            </w:r>
          </w:p>
          <w:p w14:paraId="2249E711" w14:textId="77777777" w:rsidR="00FF7C4D" w:rsidRDefault="00FF7C4D" w:rsidP="00FF7C4D">
            <w:pPr>
              <w:rPr>
                <w:strike/>
                <w:sz w:val="22"/>
              </w:rPr>
            </w:pPr>
            <w:r w:rsidRPr="00FF7C4D">
              <w:rPr>
                <w:strike/>
                <w:sz w:val="22"/>
              </w:rPr>
              <w:t>Seniūno pavaduotoja Inga Stasiukaitienė</w:t>
            </w:r>
          </w:p>
          <w:p w14:paraId="4F2E25F5" w14:textId="312E5537" w:rsidR="0083216E" w:rsidRPr="0083216E" w:rsidRDefault="0083216E" w:rsidP="00FF7C4D">
            <w:pPr>
              <w:rPr>
                <w:b/>
                <w:bCs/>
                <w:sz w:val="22"/>
              </w:rPr>
            </w:pPr>
            <w:r w:rsidRPr="0083216E">
              <w:rPr>
                <w:b/>
                <w:bCs/>
                <w:sz w:val="22"/>
              </w:rPr>
              <w:t>Seniūnas</w:t>
            </w:r>
            <w:r>
              <w:rPr>
                <w:b/>
                <w:bCs/>
                <w:sz w:val="22"/>
              </w:rPr>
              <w:t xml:space="preserve"> Aurelijus Radzevičius</w:t>
            </w:r>
          </w:p>
          <w:p w14:paraId="08324B06" w14:textId="1585FAE1" w:rsidR="00FF7C4D" w:rsidRPr="00AD26F5" w:rsidRDefault="00FF7C4D" w:rsidP="00FF7C4D">
            <w:pPr>
              <w:rPr>
                <w:sz w:val="22"/>
              </w:rPr>
            </w:pPr>
            <w:r w:rsidRPr="00AD26F5">
              <w:rPr>
                <w:sz w:val="22"/>
              </w:rPr>
              <w:t>tel. (</w:t>
            </w:r>
            <w:r>
              <w:rPr>
                <w:sz w:val="22"/>
              </w:rPr>
              <w:t>0</w:t>
            </w:r>
            <w:r w:rsidRPr="00AD26F5">
              <w:rPr>
                <w:sz w:val="22"/>
              </w:rPr>
              <w:t xml:space="preserve"> 381) 55170</w:t>
            </w:r>
          </w:p>
          <w:p w14:paraId="0C74E279" w14:textId="77777777" w:rsidR="00FF7C4D" w:rsidRPr="00AD26F5" w:rsidRDefault="00FF7C4D" w:rsidP="00FF7C4D">
            <w:pPr>
              <w:jc w:val="center"/>
              <w:rPr>
                <w:sz w:val="22"/>
              </w:rPr>
            </w:pPr>
          </w:p>
        </w:tc>
      </w:tr>
      <w:tr w:rsidR="00FF7C4D" w:rsidRPr="00AD26F5" w14:paraId="5859CAE8"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475ADAF" w14:textId="34189AC0" w:rsidR="00FF7C4D" w:rsidRDefault="00FF7C4D" w:rsidP="00FF7C4D">
            <w:pPr>
              <w:jc w:val="center"/>
              <w:rPr>
                <w:strike/>
                <w:sz w:val="22"/>
              </w:rPr>
            </w:pPr>
            <w:r>
              <w:rPr>
                <w:strike/>
                <w:sz w:val="22"/>
              </w:rPr>
              <w:t>80</w:t>
            </w:r>
            <w:r w:rsidRPr="00FF7C4D">
              <w:rPr>
                <w:strike/>
                <w:sz w:val="22"/>
              </w:rPr>
              <w:t>.</w:t>
            </w:r>
          </w:p>
          <w:p w14:paraId="3CE6E075" w14:textId="7851D126" w:rsidR="00FF7C4D" w:rsidRPr="00AD26F5" w:rsidRDefault="00FF7C4D" w:rsidP="00FF7C4D">
            <w:pPr>
              <w:jc w:val="center"/>
              <w:rPr>
                <w:sz w:val="22"/>
              </w:rPr>
            </w:pPr>
            <w:r>
              <w:rPr>
                <w:b/>
                <w:bCs/>
                <w:sz w:val="22"/>
              </w:rPr>
              <w:t>81</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03DC173" w14:textId="77777777" w:rsidR="00FF7C4D" w:rsidRPr="00AD26F5" w:rsidRDefault="00FF7C4D" w:rsidP="00FF7C4D">
            <w:r w:rsidRPr="00AD26F5">
              <w:t>Vaičiuliškių kaimo kapinės (Vaičiuliškių k., Kavarsko sen.)</w:t>
            </w:r>
          </w:p>
        </w:tc>
        <w:tc>
          <w:tcPr>
            <w:tcW w:w="2832" w:type="dxa"/>
            <w:tcBorders>
              <w:top w:val="single" w:sz="4" w:space="0" w:color="auto"/>
              <w:left w:val="single" w:sz="4" w:space="0" w:color="auto"/>
              <w:bottom w:val="single" w:sz="4" w:space="0" w:color="auto"/>
              <w:right w:val="single" w:sz="4" w:space="0" w:color="auto"/>
            </w:tcBorders>
            <w:hideMark/>
          </w:tcPr>
          <w:p w14:paraId="5C32FD31" w14:textId="77777777" w:rsidR="00FF7C4D" w:rsidRPr="00AD26F5" w:rsidRDefault="00FF7C4D" w:rsidP="00FF7C4D">
            <w:pPr>
              <w:rPr>
                <w:sz w:val="22"/>
              </w:rPr>
            </w:pPr>
            <w:r w:rsidRPr="00AD26F5">
              <w:rPr>
                <w:sz w:val="22"/>
              </w:rPr>
              <w:t>Neveikiančios</w:t>
            </w:r>
          </w:p>
          <w:p w14:paraId="2B282548" w14:textId="77777777" w:rsidR="00FF7C4D" w:rsidRPr="00AD26F5" w:rsidRDefault="00FF7C4D" w:rsidP="00FF7C4D">
            <w:pPr>
              <w:rPr>
                <w:sz w:val="22"/>
              </w:rPr>
            </w:pPr>
            <w:r w:rsidRPr="00AD26F5">
              <w:rPr>
                <w:sz w:val="22"/>
              </w:rPr>
              <w:t xml:space="preserve">Anykščių r. sav. tarybos 2013 m. gegužės 30 d. sprendimas </w:t>
            </w:r>
            <w:bookmarkStart w:id="76" w:name="n_75"/>
            <w:r w:rsidRPr="005F63A6">
              <w:rPr>
                <w:sz w:val="22"/>
              </w:rPr>
              <w:t>Nr.1-TS-185</w:t>
            </w:r>
            <w:bookmarkEnd w:id="76"/>
          </w:p>
        </w:tc>
        <w:tc>
          <w:tcPr>
            <w:tcW w:w="1024" w:type="dxa"/>
            <w:tcBorders>
              <w:top w:val="single" w:sz="4" w:space="0" w:color="auto"/>
              <w:left w:val="single" w:sz="4" w:space="0" w:color="auto"/>
              <w:bottom w:val="single" w:sz="4" w:space="0" w:color="auto"/>
              <w:right w:val="single" w:sz="4" w:space="0" w:color="auto"/>
            </w:tcBorders>
            <w:hideMark/>
          </w:tcPr>
          <w:p w14:paraId="3E2B1346" w14:textId="77777777" w:rsidR="00FF7C4D" w:rsidRPr="00AD26F5" w:rsidRDefault="00FF7C4D" w:rsidP="00FF7C4D">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158F2F49"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115C89B"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BBDA7EB" w14:textId="77777777" w:rsidR="00FF7C4D" w:rsidRPr="00AD26F5" w:rsidRDefault="00FF7C4D" w:rsidP="00FF7C4D">
            <w:pPr>
              <w:rPr>
                <w:sz w:val="22"/>
              </w:rPr>
            </w:pPr>
            <w:r w:rsidRPr="00AD26F5">
              <w:rPr>
                <w:sz w:val="22"/>
              </w:rPr>
              <w:t xml:space="preserve">Anykščių r. sav. </w:t>
            </w:r>
          </w:p>
          <w:p w14:paraId="25DFB265" w14:textId="77777777" w:rsidR="00FF7C4D" w:rsidRPr="00AD26F5" w:rsidRDefault="00FF7C4D" w:rsidP="00FF7C4D">
            <w:pPr>
              <w:rPr>
                <w:sz w:val="22"/>
              </w:rPr>
            </w:pPr>
            <w:r w:rsidRPr="00AD26F5">
              <w:rPr>
                <w:sz w:val="22"/>
              </w:rPr>
              <w:t xml:space="preserve">Kavarsko seniūnija </w:t>
            </w:r>
          </w:p>
          <w:p w14:paraId="11CBA63C" w14:textId="77777777" w:rsidR="00FF7C4D" w:rsidRPr="00AD26F5" w:rsidRDefault="00FF7C4D" w:rsidP="00FF7C4D">
            <w:pPr>
              <w:rPr>
                <w:sz w:val="22"/>
              </w:rPr>
            </w:pPr>
            <w:r w:rsidRPr="00AD26F5">
              <w:rPr>
                <w:sz w:val="22"/>
              </w:rPr>
              <w:t xml:space="preserve">Respublikos a. 8, </w:t>
            </w:r>
          </w:p>
          <w:p w14:paraId="4CB50198" w14:textId="77777777" w:rsidR="00FF7C4D" w:rsidRPr="00AD26F5" w:rsidRDefault="00FF7C4D" w:rsidP="00FF7C4D">
            <w:pPr>
              <w:rPr>
                <w:sz w:val="22"/>
              </w:rPr>
            </w:pPr>
            <w:r w:rsidRPr="00AD26F5">
              <w:rPr>
                <w:sz w:val="22"/>
              </w:rPr>
              <w:t xml:space="preserve">29259 Kavarskas </w:t>
            </w:r>
          </w:p>
          <w:p w14:paraId="570B0E17" w14:textId="77777777" w:rsidR="00FF7C4D" w:rsidRPr="00AD26F5" w:rsidRDefault="00FF7C4D" w:rsidP="00FF7C4D">
            <w:pPr>
              <w:rPr>
                <w:sz w:val="22"/>
              </w:rPr>
            </w:pPr>
            <w:r w:rsidRPr="00AD26F5">
              <w:rPr>
                <w:sz w:val="22"/>
              </w:rPr>
              <w:t xml:space="preserve">Anykščių r. </w:t>
            </w:r>
          </w:p>
          <w:p w14:paraId="5E287B72" w14:textId="77777777" w:rsidR="00FF7C4D" w:rsidRDefault="00FF7C4D" w:rsidP="00FF7C4D">
            <w:pPr>
              <w:rPr>
                <w:strike/>
                <w:sz w:val="22"/>
              </w:rPr>
            </w:pPr>
            <w:r w:rsidRPr="00FF7C4D">
              <w:rPr>
                <w:strike/>
                <w:sz w:val="22"/>
              </w:rPr>
              <w:t>Seniūno pavaduotoja Inga Stasiukaitienė</w:t>
            </w:r>
          </w:p>
          <w:p w14:paraId="510AFA54" w14:textId="7FE5A3A9" w:rsidR="0083216E" w:rsidRPr="0083216E" w:rsidRDefault="0083216E" w:rsidP="00FF7C4D">
            <w:pPr>
              <w:rPr>
                <w:b/>
                <w:bCs/>
                <w:sz w:val="22"/>
              </w:rPr>
            </w:pPr>
            <w:r w:rsidRPr="0083216E">
              <w:rPr>
                <w:b/>
                <w:bCs/>
                <w:sz w:val="22"/>
              </w:rPr>
              <w:t>Seniūnas</w:t>
            </w:r>
            <w:r>
              <w:rPr>
                <w:b/>
                <w:bCs/>
                <w:sz w:val="22"/>
              </w:rPr>
              <w:t xml:space="preserve"> Aurelijus Radzevičius</w:t>
            </w:r>
          </w:p>
          <w:p w14:paraId="52149E41" w14:textId="2EDC3223" w:rsidR="00FF7C4D" w:rsidRPr="00AD26F5" w:rsidRDefault="00FF7C4D" w:rsidP="00FF7C4D">
            <w:pPr>
              <w:rPr>
                <w:sz w:val="22"/>
              </w:rPr>
            </w:pPr>
            <w:r w:rsidRPr="00AD26F5">
              <w:rPr>
                <w:sz w:val="22"/>
              </w:rPr>
              <w:t>tel. (</w:t>
            </w:r>
            <w:r>
              <w:rPr>
                <w:sz w:val="22"/>
              </w:rPr>
              <w:t>0</w:t>
            </w:r>
            <w:r w:rsidRPr="00AD26F5">
              <w:rPr>
                <w:sz w:val="22"/>
              </w:rPr>
              <w:t xml:space="preserve"> 381) 55170</w:t>
            </w:r>
          </w:p>
          <w:p w14:paraId="7C07F548" w14:textId="77777777" w:rsidR="00FF7C4D" w:rsidRPr="00AD26F5" w:rsidRDefault="00FF7C4D" w:rsidP="00FF7C4D">
            <w:pPr>
              <w:jc w:val="center"/>
              <w:rPr>
                <w:sz w:val="22"/>
              </w:rPr>
            </w:pPr>
          </w:p>
        </w:tc>
      </w:tr>
      <w:tr w:rsidR="00FF7C4D" w:rsidRPr="00AD26F5" w14:paraId="7AA9E67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tcPr>
          <w:p w14:paraId="7CCA16B3" w14:textId="09771309" w:rsidR="00FF7C4D" w:rsidRDefault="00FF7C4D" w:rsidP="00FF7C4D">
            <w:pPr>
              <w:jc w:val="center"/>
              <w:rPr>
                <w:strike/>
                <w:sz w:val="22"/>
              </w:rPr>
            </w:pPr>
            <w:r>
              <w:rPr>
                <w:strike/>
                <w:sz w:val="22"/>
              </w:rPr>
              <w:t>81</w:t>
            </w:r>
            <w:r w:rsidRPr="00FF7C4D">
              <w:rPr>
                <w:strike/>
                <w:sz w:val="22"/>
              </w:rPr>
              <w:t>.</w:t>
            </w:r>
          </w:p>
          <w:p w14:paraId="6F7888A2" w14:textId="0934BC33" w:rsidR="00FF7C4D" w:rsidRPr="00AD26F5" w:rsidRDefault="00FF7C4D" w:rsidP="00FF7C4D">
            <w:pPr>
              <w:jc w:val="center"/>
              <w:rPr>
                <w:sz w:val="22"/>
              </w:rPr>
            </w:pPr>
            <w:r>
              <w:rPr>
                <w:b/>
                <w:bCs/>
                <w:sz w:val="22"/>
              </w:rPr>
              <w:t>82</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E1E9D11" w14:textId="77777777" w:rsidR="00FF7C4D" w:rsidRPr="00AD26F5" w:rsidRDefault="00FF7C4D" w:rsidP="00FF7C4D">
            <w:r w:rsidRPr="00AD26F5">
              <w:t xml:space="preserve">Ferdinantavos </w:t>
            </w:r>
          </w:p>
          <w:p w14:paraId="777C9CDE" w14:textId="77777777" w:rsidR="00FF7C4D" w:rsidRPr="00AD26F5" w:rsidRDefault="00FF7C4D" w:rsidP="00FF7C4D">
            <w:r w:rsidRPr="00AD26F5">
              <w:t>(Svirnų II) kaimo kapinės (Svirnų II  k., Kavarsko sen.)</w:t>
            </w:r>
          </w:p>
        </w:tc>
        <w:tc>
          <w:tcPr>
            <w:tcW w:w="2832" w:type="dxa"/>
            <w:tcBorders>
              <w:top w:val="single" w:sz="4" w:space="0" w:color="auto"/>
              <w:left w:val="single" w:sz="4" w:space="0" w:color="auto"/>
              <w:bottom w:val="single" w:sz="4" w:space="0" w:color="auto"/>
              <w:right w:val="single" w:sz="4" w:space="0" w:color="auto"/>
            </w:tcBorders>
            <w:hideMark/>
          </w:tcPr>
          <w:p w14:paraId="029AEF0E" w14:textId="77777777" w:rsidR="00FF7C4D" w:rsidRPr="00AD26F5" w:rsidRDefault="00FF7C4D" w:rsidP="00FF7C4D">
            <w:pPr>
              <w:rPr>
                <w:sz w:val="22"/>
              </w:rPr>
            </w:pPr>
            <w:r w:rsidRPr="00AD26F5">
              <w:rPr>
                <w:sz w:val="22"/>
              </w:rPr>
              <w:t>Neveikiančios</w:t>
            </w:r>
          </w:p>
          <w:p w14:paraId="0CD1B00D" w14:textId="77777777" w:rsidR="00FF7C4D" w:rsidRPr="00AD26F5" w:rsidRDefault="00FF7C4D" w:rsidP="00FF7C4D">
            <w:pPr>
              <w:rPr>
                <w:sz w:val="22"/>
              </w:rPr>
            </w:pPr>
            <w:r w:rsidRPr="00AD26F5">
              <w:rPr>
                <w:sz w:val="22"/>
              </w:rPr>
              <w:t xml:space="preserve">Anykščių r. sav. tarybos 2013 m. gegužės 30 d. sprendimas </w:t>
            </w:r>
            <w:bookmarkStart w:id="77" w:name="n_76"/>
            <w:r w:rsidRPr="005F63A6">
              <w:rPr>
                <w:sz w:val="22"/>
              </w:rPr>
              <w:t>Nr.1-TS-185</w:t>
            </w:r>
            <w:bookmarkEnd w:id="77"/>
          </w:p>
        </w:tc>
        <w:tc>
          <w:tcPr>
            <w:tcW w:w="1024" w:type="dxa"/>
            <w:tcBorders>
              <w:top w:val="single" w:sz="4" w:space="0" w:color="auto"/>
              <w:left w:val="single" w:sz="4" w:space="0" w:color="auto"/>
              <w:bottom w:val="single" w:sz="4" w:space="0" w:color="auto"/>
              <w:right w:val="single" w:sz="4" w:space="0" w:color="auto"/>
            </w:tcBorders>
            <w:hideMark/>
          </w:tcPr>
          <w:p w14:paraId="635B8C88" w14:textId="77777777" w:rsidR="00FF7C4D" w:rsidRPr="00AD26F5" w:rsidRDefault="00FF7C4D" w:rsidP="00FF7C4D">
            <w:pPr>
              <w:jc w:val="center"/>
            </w:pPr>
            <w:r w:rsidRPr="00AD26F5">
              <w:t>0,11</w:t>
            </w:r>
          </w:p>
        </w:tc>
        <w:tc>
          <w:tcPr>
            <w:tcW w:w="2520" w:type="dxa"/>
            <w:tcBorders>
              <w:top w:val="single" w:sz="4" w:space="0" w:color="auto"/>
              <w:left w:val="single" w:sz="4" w:space="0" w:color="auto"/>
              <w:bottom w:val="single" w:sz="4" w:space="0" w:color="auto"/>
              <w:right w:val="single" w:sz="4" w:space="0" w:color="auto"/>
            </w:tcBorders>
            <w:hideMark/>
          </w:tcPr>
          <w:p w14:paraId="4A2B3BE0" w14:textId="77777777" w:rsidR="00FF7C4D" w:rsidRPr="00AD26F5" w:rsidRDefault="00FF7C4D" w:rsidP="00FF7C4D">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7A4E24E" w14:textId="77777777" w:rsidR="00FF7C4D" w:rsidRPr="00AD26F5" w:rsidRDefault="00FF7C4D" w:rsidP="00FF7C4D">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B8AB3B0" w14:textId="77777777" w:rsidR="00FF7C4D" w:rsidRPr="00AD26F5" w:rsidRDefault="00FF7C4D" w:rsidP="00FF7C4D">
            <w:pPr>
              <w:rPr>
                <w:sz w:val="22"/>
              </w:rPr>
            </w:pPr>
            <w:r w:rsidRPr="00AD26F5">
              <w:rPr>
                <w:sz w:val="22"/>
              </w:rPr>
              <w:t xml:space="preserve">Anykščių r. sav. </w:t>
            </w:r>
          </w:p>
          <w:p w14:paraId="631C2966" w14:textId="77777777" w:rsidR="00FF7C4D" w:rsidRPr="00AD26F5" w:rsidRDefault="00FF7C4D" w:rsidP="00FF7C4D">
            <w:pPr>
              <w:rPr>
                <w:sz w:val="22"/>
              </w:rPr>
            </w:pPr>
            <w:r w:rsidRPr="00AD26F5">
              <w:rPr>
                <w:sz w:val="22"/>
              </w:rPr>
              <w:t xml:space="preserve">Kavarsko seniūnija </w:t>
            </w:r>
          </w:p>
          <w:p w14:paraId="4A6D0C50" w14:textId="77777777" w:rsidR="00FF7C4D" w:rsidRPr="00AD26F5" w:rsidRDefault="00FF7C4D" w:rsidP="00FF7C4D">
            <w:pPr>
              <w:rPr>
                <w:sz w:val="22"/>
              </w:rPr>
            </w:pPr>
            <w:r w:rsidRPr="00AD26F5">
              <w:rPr>
                <w:sz w:val="22"/>
              </w:rPr>
              <w:t xml:space="preserve">Respublikos a. 8, </w:t>
            </w:r>
          </w:p>
          <w:p w14:paraId="547E463B" w14:textId="77777777" w:rsidR="00FF7C4D" w:rsidRPr="00AD26F5" w:rsidRDefault="00FF7C4D" w:rsidP="00FF7C4D">
            <w:pPr>
              <w:rPr>
                <w:sz w:val="22"/>
              </w:rPr>
            </w:pPr>
            <w:r w:rsidRPr="00AD26F5">
              <w:rPr>
                <w:sz w:val="22"/>
              </w:rPr>
              <w:t xml:space="preserve">29259 Kavarskas </w:t>
            </w:r>
          </w:p>
          <w:p w14:paraId="0B59383A" w14:textId="77777777" w:rsidR="00FF7C4D" w:rsidRPr="00AD26F5" w:rsidRDefault="00FF7C4D" w:rsidP="00FF7C4D">
            <w:pPr>
              <w:rPr>
                <w:sz w:val="22"/>
              </w:rPr>
            </w:pPr>
            <w:r w:rsidRPr="00AD26F5">
              <w:rPr>
                <w:sz w:val="22"/>
              </w:rPr>
              <w:t xml:space="preserve">Anykščių r. </w:t>
            </w:r>
          </w:p>
          <w:p w14:paraId="78CEC708" w14:textId="77777777" w:rsidR="00FF7C4D" w:rsidRDefault="00FF7C4D" w:rsidP="00FF7C4D">
            <w:pPr>
              <w:rPr>
                <w:strike/>
                <w:sz w:val="22"/>
              </w:rPr>
            </w:pPr>
            <w:r w:rsidRPr="00FF7C4D">
              <w:rPr>
                <w:strike/>
                <w:sz w:val="22"/>
              </w:rPr>
              <w:t>Seniūno pavaduotoja Inga Stasiukaitienė</w:t>
            </w:r>
          </w:p>
          <w:p w14:paraId="3B44F30D" w14:textId="5C0A12E0" w:rsidR="0083216E" w:rsidRPr="0083216E" w:rsidRDefault="0083216E" w:rsidP="00FF7C4D">
            <w:pPr>
              <w:rPr>
                <w:b/>
                <w:bCs/>
                <w:sz w:val="22"/>
              </w:rPr>
            </w:pPr>
            <w:r w:rsidRPr="0083216E">
              <w:rPr>
                <w:b/>
                <w:bCs/>
                <w:sz w:val="22"/>
              </w:rPr>
              <w:t>Seniūnas</w:t>
            </w:r>
            <w:r>
              <w:rPr>
                <w:b/>
                <w:bCs/>
                <w:sz w:val="22"/>
              </w:rPr>
              <w:t xml:space="preserve"> Aurelijus Radzevičius</w:t>
            </w:r>
          </w:p>
          <w:p w14:paraId="2FB6866D" w14:textId="66272FD7" w:rsidR="00FF7C4D" w:rsidRPr="00AD26F5" w:rsidRDefault="00FF7C4D" w:rsidP="00FF7C4D">
            <w:pPr>
              <w:rPr>
                <w:sz w:val="22"/>
              </w:rPr>
            </w:pPr>
            <w:r w:rsidRPr="00AD26F5">
              <w:rPr>
                <w:sz w:val="22"/>
              </w:rPr>
              <w:t>tel. (</w:t>
            </w:r>
            <w:r>
              <w:rPr>
                <w:sz w:val="22"/>
              </w:rPr>
              <w:t>0</w:t>
            </w:r>
            <w:r w:rsidRPr="00AD26F5">
              <w:rPr>
                <w:sz w:val="22"/>
              </w:rPr>
              <w:t xml:space="preserve"> 381) 55170</w:t>
            </w:r>
          </w:p>
          <w:p w14:paraId="084FDBA4" w14:textId="77777777" w:rsidR="00FF7C4D" w:rsidRPr="00AD26F5" w:rsidRDefault="00FF7C4D" w:rsidP="00FF7C4D">
            <w:pPr>
              <w:jc w:val="center"/>
              <w:rPr>
                <w:sz w:val="22"/>
              </w:rPr>
            </w:pPr>
          </w:p>
        </w:tc>
      </w:tr>
      <w:tr w:rsidR="00756E43" w:rsidRPr="00AD26F5" w14:paraId="44E21D9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DE10B0F" w14:textId="5410B693" w:rsidR="00756E43" w:rsidRDefault="00756E43" w:rsidP="00756E43">
            <w:pPr>
              <w:jc w:val="center"/>
              <w:rPr>
                <w:strike/>
                <w:sz w:val="22"/>
              </w:rPr>
            </w:pPr>
            <w:r>
              <w:rPr>
                <w:strike/>
                <w:sz w:val="22"/>
              </w:rPr>
              <w:t>82</w:t>
            </w:r>
            <w:r w:rsidRPr="00FF7C4D">
              <w:rPr>
                <w:strike/>
                <w:sz w:val="22"/>
              </w:rPr>
              <w:t>.</w:t>
            </w:r>
          </w:p>
          <w:p w14:paraId="62FB2C6F" w14:textId="44ECC779" w:rsidR="00756E43" w:rsidRPr="00AD26F5" w:rsidRDefault="00756E43" w:rsidP="00756E43">
            <w:pPr>
              <w:jc w:val="center"/>
              <w:rPr>
                <w:sz w:val="22"/>
              </w:rPr>
            </w:pPr>
            <w:r>
              <w:rPr>
                <w:b/>
                <w:bCs/>
                <w:sz w:val="22"/>
              </w:rPr>
              <w:t>83</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8E489FF" w14:textId="77777777" w:rsidR="00756E43" w:rsidRPr="00AD26F5" w:rsidRDefault="00756E43" w:rsidP="00756E43">
            <w:r w:rsidRPr="00AD26F5">
              <w:t>Gelučių kaimo kapinės (Gelučių k., Kavarsko sen.)</w:t>
            </w:r>
          </w:p>
        </w:tc>
        <w:tc>
          <w:tcPr>
            <w:tcW w:w="2832" w:type="dxa"/>
            <w:tcBorders>
              <w:top w:val="single" w:sz="4" w:space="0" w:color="auto"/>
              <w:left w:val="single" w:sz="4" w:space="0" w:color="auto"/>
              <w:bottom w:val="single" w:sz="4" w:space="0" w:color="auto"/>
              <w:right w:val="single" w:sz="4" w:space="0" w:color="auto"/>
            </w:tcBorders>
            <w:hideMark/>
          </w:tcPr>
          <w:p w14:paraId="528ED626" w14:textId="77777777" w:rsidR="00756E43" w:rsidRPr="00AD26F5" w:rsidRDefault="00756E43" w:rsidP="00756E43">
            <w:pPr>
              <w:rPr>
                <w:sz w:val="22"/>
              </w:rPr>
            </w:pPr>
            <w:r w:rsidRPr="00AD26F5">
              <w:rPr>
                <w:sz w:val="22"/>
              </w:rPr>
              <w:t>Neveikiančios</w:t>
            </w:r>
          </w:p>
          <w:p w14:paraId="4CBA59D4" w14:textId="77777777" w:rsidR="00756E43" w:rsidRPr="00AD26F5" w:rsidRDefault="00756E43" w:rsidP="00756E43">
            <w:pPr>
              <w:rPr>
                <w:sz w:val="22"/>
              </w:rPr>
            </w:pPr>
            <w:r w:rsidRPr="00AD26F5">
              <w:rPr>
                <w:sz w:val="22"/>
              </w:rPr>
              <w:t xml:space="preserve">Anykščių r. sav. tarybos 2013 m. gegužės 30 d. sprendimas </w:t>
            </w:r>
            <w:bookmarkStart w:id="78" w:name="n_77"/>
            <w:r w:rsidRPr="005F63A6">
              <w:rPr>
                <w:sz w:val="22"/>
              </w:rPr>
              <w:t>Nr.1-TS-185</w:t>
            </w:r>
            <w:bookmarkEnd w:id="78"/>
          </w:p>
        </w:tc>
        <w:tc>
          <w:tcPr>
            <w:tcW w:w="1024" w:type="dxa"/>
            <w:tcBorders>
              <w:top w:val="single" w:sz="4" w:space="0" w:color="auto"/>
              <w:left w:val="single" w:sz="4" w:space="0" w:color="auto"/>
              <w:bottom w:val="single" w:sz="4" w:space="0" w:color="auto"/>
              <w:right w:val="single" w:sz="4" w:space="0" w:color="auto"/>
            </w:tcBorders>
            <w:hideMark/>
          </w:tcPr>
          <w:p w14:paraId="2414F4AE" w14:textId="77777777" w:rsidR="00756E43" w:rsidRPr="00AD26F5" w:rsidRDefault="00756E43" w:rsidP="00756E43">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52FB88CF" w14:textId="77777777" w:rsidR="00756E43" w:rsidRPr="00AD26F5" w:rsidRDefault="00756E43" w:rsidP="00756E4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6BC3FA0"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EE1891B" w14:textId="77777777" w:rsidR="00756E43" w:rsidRPr="00AD26F5" w:rsidRDefault="00756E43" w:rsidP="00756E43">
            <w:pPr>
              <w:rPr>
                <w:sz w:val="22"/>
              </w:rPr>
            </w:pPr>
            <w:r w:rsidRPr="00AD26F5">
              <w:rPr>
                <w:sz w:val="22"/>
              </w:rPr>
              <w:t xml:space="preserve">Anykščių r. sav. </w:t>
            </w:r>
          </w:p>
          <w:p w14:paraId="3D55C28D" w14:textId="77777777" w:rsidR="00756E43" w:rsidRPr="00AD26F5" w:rsidRDefault="00756E43" w:rsidP="00756E43">
            <w:pPr>
              <w:rPr>
                <w:sz w:val="22"/>
              </w:rPr>
            </w:pPr>
            <w:r w:rsidRPr="00AD26F5">
              <w:rPr>
                <w:sz w:val="22"/>
              </w:rPr>
              <w:t xml:space="preserve">Kavarsko seniūnija </w:t>
            </w:r>
          </w:p>
          <w:p w14:paraId="1E156AB9" w14:textId="77777777" w:rsidR="00756E43" w:rsidRPr="00AD26F5" w:rsidRDefault="00756E43" w:rsidP="00756E43">
            <w:pPr>
              <w:rPr>
                <w:sz w:val="22"/>
              </w:rPr>
            </w:pPr>
            <w:r w:rsidRPr="00AD26F5">
              <w:rPr>
                <w:sz w:val="22"/>
              </w:rPr>
              <w:t xml:space="preserve">Respublikos a. 8, </w:t>
            </w:r>
          </w:p>
          <w:p w14:paraId="36AC0A55" w14:textId="77777777" w:rsidR="00756E43" w:rsidRPr="00AD26F5" w:rsidRDefault="00756E43" w:rsidP="00756E43">
            <w:pPr>
              <w:rPr>
                <w:sz w:val="22"/>
              </w:rPr>
            </w:pPr>
            <w:r w:rsidRPr="00AD26F5">
              <w:rPr>
                <w:sz w:val="22"/>
              </w:rPr>
              <w:t xml:space="preserve">29259 Kavarskas </w:t>
            </w:r>
          </w:p>
          <w:p w14:paraId="01153187" w14:textId="77777777" w:rsidR="00756E43" w:rsidRPr="00AD26F5" w:rsidRDefault="00756E43" w:rsidP="00756E43">
            <w:pPr>
              <w:rPr>
                <w:sz w:val="22"/>
              </w:rPr>
            </w:pPr>
            <w:r w:rsidRPr="00AD26F5">
              <w:rPr>
                <w:sz w:val="22"/>
              </w:rPr>
              <w:t xml:space="preserve">Anykščių r. </w:t>
            </w:r>
          </w:p>
          <w:p w14:paraId="2519C8EF" w14:textId="77777777" w:rsidR="00756E43" w:rsidRDefault="00756E43" w:rsidP="00756E43">
            <w:pPr>
              <w:rPr>
                <w:strike/>
                <w:sz w:val="22"/>
              </w:rPr>
            </w:pPr>
            <w:r w:rsidRPr="00756E43">
              <w:rPr>
                <w:strike/>
                <w:sz w:val="22"/>
              </w:rPr>
              <w:lastRenderedPageBreak/>
              <w:t>Seniūno pavaduotoja Inga Stasiukaitienė</w:t>
            </w:r>
          </w:p>
          <w:p w14:paraId="02AF5202" w14:textId="134A3DBC" w:rsidR="0083216E" w:rsidRPr="0083216E" w:rsidRDefault="0083216E" w:rsidP="00756E43">
            <w:pPr>
              <w:rPr>
                <w:b/>
                <w:bCs/>
                <w:sz w:val="22"/>
              </w:rPr>
            </w:pPr>
            <w:r w:rsidRPr="0083216E">
              <w:rPr>
                <w:b/>
                <w:bCs/>
                <w:sz w:val="22"/>
              </w:rPr>
              <w:t>Seniūnas</w:t>
            </w:r>
            <w:r>
              <w:rPr>
                <w:b/>
                <w:bCs/>
                <w:sz w:val="22"/>
              </w:rPr>
              <w:t xml:space="preserve"> Aurelijus Radzevičius</w:t>
            </w:r>
          </w:p>
          <w:p w14:paraId="693E37D7" w14:textId="73B89AD5" w:rsidR="00756E43" w:rsidRPr="00AD26F5" w:rsidRDefault="00756E43" w:rsidP="00756E43">
            <w:pPr>
              <w:rPr>
                <w:sz w:val="22"/>
              </w:rPr>
            </w:pPr>
            <w:r w:rsidRPr="00AD26F5">
              <w:rPr>
                <w:sz w:val="22"/>
              </w:rPr>
              <w:t>tel. (</w:t>
            </w:r>
            <w:r>
              <w:rPr>
                <w:sz w:val="22"/>
              </w:rPr>
              <w:t>0</w:t>
            </w:r>
            <w:r w:rsidRPr="00AD26F5">
              <w:rPr>
                <w:sz w:val="22"/>
              </w:rPr>
              <w:t xml:space="preserve"> 381) 55170</w:t>
            </w:r>
          </w:p>
          <w:p w14:paraId="12F10F3C" w14:textId="77777777" w:rsidR="00756E43" w:rsidRPr="00AD26F5" w:rsidRDefault="00756E43" w:rsidP="00756E43">
            <w:pPr>
              <w:jc w:val="center"/>
              <w:rPr>
                <w:sz w:val="22"/>
              </w:rPr>
            </w:pPr>
          </w:p>
        </w:tc>
      </w:tr>
      <w:tr w:rsidR="00756E43" w:rsidRPr="00AD26F5" w14:paraId="5D1F3BF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EC428D8" w14:textId="3F695E42" w:rsidR="00756E43" w:rsidRDefault="00756E43" w:rsidP="00756E43">
            <w:pPr>
              <w:jc w:val="center"/>
              <w:rPr>
                <w:strike/>
                <w:sz w:val="22"/>
              </w:rPr>
            </w:pPr>
            <w:r>
              <w:rPr>
                <w:strike/>
                <w:sz w:val="22"/>
              </w:rPr>
              <w:lastRenderedPageBreak/>
              <w:t>83</w:t>
            </w:r>
            <w:r w:rsidRPr="00FF7C4D">
              <w:rPr>
                <w:strike/>
                <w:sz w:val="22"/>
              </w:rPr>
              <w:t>.</w:t>
            </w:r>
          </w:p>
          <w:p w14:paraId="31968E9D" w14:textId="059B3D43" w:rsidR="00756E43" w:rsidRPr="00AD26F5" w:rsidRDefault="00756E43" w:rsidP="00756E43">
            <w:pPr>
              <w:jc w:val="center"/>
              <w:rPr>
                <w:sz w:val="22"/>
              </w:rPr>
            </w:pPr>
            <w:r>
              <w:rPr>
                <w:b/>
                <w:bCs/>
                <w:sz w:val="22"/>
              </w:rPr>
              <w:t>84</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7E9E590" w14:textId="77777777" w:rsidR="00756E43" w:rsidRPr="00AD26F5" w:rsidRDefault="00756E43" w:rsidP="00756E43">
            <w:r w:rsidRPr="00AD26F5">
              <w:t>Žibučių kaimo kapinės (Žibučių k., Kavarsko sen.)</w:t>
            </w:r>
          </w:p>
        </w:tc>
        <w:tc>
          <w:tcPr>
            <w:tcW w:w="2832" w:type="dxa"/>
            <w:tcBorders>
              <w:top w:val="single" w:sz="4" w:space="0" w:color="auto"/>
              <w:left w:val="single" w:sz="4" w:space="0" w:color="auto"/>
              <w:bottom w:val="single" w:sz="4" w:space="0" w:color="auto"/>
              <w:right w:val="single" w:sz="4" w:space="0" w:color="auto"/>
            </w:tcBorders>
            <w:hideMark/>
          </w:tcPr>
          <w:p w14:paraId="6318BEEB" w14:textId="77777777" w:rsidR="00756E43" w:rsidRPr="00AD26F5" w:rsidRDefault="00756E43" w:rsidP="00756E43">
            <w:pPr>
              <w:rPr>
                <w:sz w:val="22"/>
              </w:rPr>
            </w:pPr>
            <w:r w:rsidRPr="00AD26F5">
              <w:rPr>
                <w:sz w:val="22"/>
              </w:rPr>
              <w:t>Neveikiančios</w:t>
            </w:r>
          </w:p>
          <w:p w14:paraId="47613615" w14:textId="77777777" w:rsidR="00756E43" w:rsidRPr="00AD26F5" w:rsidRDefault="00756E43" w:rsidP="00756E43">
            <w:pPr>
              <w:rPr>
                <w:sz w:val="22"/>
              </w:rPr>
            </w:pPr>
            <w:r w:rsidRPr="00AD26F5">
              <w:rPr>
                <w:sz w:val="22"/>
              </w:rPr>
              <w:t xml:space="preserve">Anykščių r. sav. tarybos 2013 m. gegužės 30 d. sprendimas </w:t>
            </w:r>
            <w:bookmarkStart w:id="79" w:name="n_194"/>
            <w:r w:rsidRPr="005F63A6">
              <w:rPr>
                <w:sz w:val="22"/>
              </w:rPr>
              <w:t>Nr.1-TS-185</w:t>
            </w:r>
            <w:bookmarkEnd w:id="79"/>
          </w:p>
        </w:tc>
        <w:tc>
          <w:tcPr>
            <w:tcW w:w="1024" w:type="dxa"/>
            <w:tcBorders>
              <w:top w:val="single" w:sz="4" w:space="0" w:color="auto"/>
              <w:left w:val="single" w:sz="4" w:space="0" w:color="auto"/>
              <w:bottom w:val="single" w:sz="4" w:space="0" w:color="auto"/>
              <w:right w:val="single" w:sz="4" w:space="0" w:color="auto"/>
            </w:tcBorders>
            <w:hideMark/>
          </w:tcPr>
          <w:p w14:paraId="77648F01" w14:textId="77777777" w:rsidR="00756E43" w:rsidRPr="00AD26F5" w:rsidRDefault="00756E43" w:rsidP="00756E43">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67CF0F39" w14:textId="77777777" w:rsidR="00756E43" w:rsidRPr="00AD26F5" w:rsidRDefault="00756E43" w:rsidP="00756E4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D87F346"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38C77AF" w14:textId="77777777" w:rsidR="00756E43" w:rsidRPr="00AD26F5" w:rsidRDefault="00756E43" w:rsidP="00756E43">
            <w:pPr>
              <w:rPr>
                <w:sz w:val="22"/>
              </w:rPr>
            </w:pPr>
            <w:r w:rsidRPr="00AD26F5">
              <w:rPr>
                <w:sz w:val="22"/>
              </w:rPr>
              <w:t xml:space="preserve">Anykščių r. sav. </w:t>
            </w:r>
          </w:p>
          <w:p w14:paraId="2ED83158" w14:textId="77777777" w:rsidR="00756E43" w:rsidRPr="00AD26F5" w:rsidRDefault="00756E43" w:rsidP="00756E43">
            <w:pPr>
              <w:rPr>
                <w:sz w:val="22"/>
              </w:rPr>
            </w:pPr>
            <w:r w:rsidRPr="00AD26F5">
              <w:rPr>
                <w:sz w:val="22"/>
              </w:rPr>
              <w:t xml:space="preserve">Kavarsko seniūnija </w:t>
            </w:r>
          </w:p>
          <w:p w14:paraId="36E9BC5C" w14:textId="77777777" w:rsidR="00756E43" w:rsidRPr="00AD26F5" w:rsidRDefault="00756E43" w:rsidP="00756E43">
            <w:pPr>
              <w:rPr>
                <w:sz w:val="22"/>
              </w:rPr>
            </w:pPr>
            <w:r w:rsidRPr="00AD26F5">
              <w:rPr>
                <w:sz w:val="22"/>
              </w:rPr>
              <w:t xml:space="preserve">Respublikos a. 8, </w:t>
            </w:r>
          </w:p>
          <w:p w14:paraId="3FEBE286" w14:textId="77777777" w:rsidR="00756E43" w:rsidRPr="00AD26F5" w:rsidRDefault="00756E43" w:rsidP="00756E43">
            <w:pPr>
              <w:rPr>
                <w:sz w:val="22"/>
              </w:rPr>
            </w:pPr>
            <w:r w:rsidRPr="00AD26F5">
              <w:rPr>
                <w:sz w:val="22"/>
              </w:rPr>
              <w:t xml:space="preserve">29259 Kavarskas </w:t>
            </w:r>
          </w:p>
          <w:p w14:paraId="575E04FF" w14:textId="77777777" w:rsidR="00756E43" w:rsidRPr="00AD26F5" w:rsidRDefault="00756E43" w:rsidP="00756E43">
            <w:pPr>
              <w:rPr>
                <w:sz w:val="22"/>
              </w:rPr>
            </w:pPr>
            <w:r w:rsidRPr="00AD26F5">
              <w:rPr>
                <w:sz w:val="22"/>
              </w:rPr>
              <w:t xml:space="preserve">Anykščių r. </w:t>
            </w:r>
          </w:p>
          <w:p w14:paraId="4CF28E11" w14:textId="77777777" w:rsidR="00756E43" w:rsidRDefault="00756E43" w:rsidP="00756E43">
            <w:pPr>
              <w:rPr>
                <w:strike/>
                <w:sz w:val="22"/>
              </w:rPr>
            </w:pPr>
            <w:r w:rsidRPr="00756E43">
              <w:rPr>
                <w:strike/>
                <w:sz w:val="22"/>
              </w:rPr>
              <w:t>Seniūno pavaduotoja Inga Stasiukaitienė</w:t>
            </w:r>
          </w:p>
          <w:p w14:paraId="042DC60D" w14:textId="67E188F1" w:rsidR="0083216E" w:rsidRPr="0083216E" w:rsidRDefault="0083216E" w:rsidP="00756E43">
            <w:pPr>
              <w:rPr>
                <w:b/>
                <w:bCs/>
                <w:sz w:val="22"/>
              </w:rPr>
            </w:pPr>
            <w:r w:rsidRPr="0083216E">
              <w:rPr>
                <w:b/>
                <w:bCs/>
                <w:sz w:val="22"/>
              </w:rPr>
              <w:t>Seniūnas</w:t>
            </w:r>
            <w:r>
              <w:rPr>
                <w:b/>
                <w:bCs/>
                <w:sz w:val="22"/>
              </w:rPr>
              <w:t xml:space="preserve"> Aurelijus Radzevičius</w:t>
            </w:r>
          </w:p>
          <w:p w14:paraId="1040FD71" w14:textId="57210057" w:rsidR="00756E43" w:rsidRPr="00AD26F5" w:rsidRDefault="00756E43" w:rsidP="00756E43">
            <w:pPr>
              <w:rPr>
                <w:sz w:val="22"/>
              </w:rPr>
            </w:pPr>
            <w:r w:rsidRPr="00AD26F5">
              <w:rPr>
                <w:sz w:val="22"/>
              </w:rPr>
              <w:t>tel. (</w:t>
            </w:r>
            <w:r>
              <w:rPr>
                <w:sz w:val="22"/>
              </w:rPr>
              <w:t>0</w:t>
            </w:r>
            <w:r w:rsidRPr="00AD26F5">
              <w:rPr>
                <w:sz w:val="22"/>
              </w:rPr>
              <w:t xml:space="preserve"> 381) 55170</w:t>
            </w:r>
          </w:p>
          <w:p w14:paraId="284794AB" w14:textId="77777777" w:rsidR="00756E43" w:rsidRPr="00AD26F5" w:rsidRDefault="00756E43" w:rsidP="00756E43">
            <w:pPr>
              <w:jc w:val="center"/>
              <w:rPr>
                <w:sz w:val="22"/>
              </w:rPr>
            </w:pPr>
          </w:p>
        </w:tc>
      </w:tr>
      <w:tr w:rsidR="00756E43" w:rsidRPr="00AD26F5" w14:paraId="5F3A3E6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B766D2F" w14:textId="0B1DBD23" w:rsidR="00756E43" w:rsidRDefault="00756E43" w:rsidP="00756E43">
            <w:pPr>
              <w:jc w:val="center"/>
              <w:rPr>
                <w:strike/>
                <w:sz w:val="22"/>
              </w:rPr>
            </w:pPr>
            <w:r>
              <w:rPr>
                <w:strike/>
                <w:sz w:val="22"/>
              </w:rPr>
              <w:t>84</w:t>
            </w:r>
            <w:r w:rsidRPr="00FF7C4D">
              <w:rPr>
                <w:strike/>
                <w:sz w:val="22"/>
              </w:rPr>
              <w:t>.</w:t>
            </w:r>
          </w:p>
          <w:p w14:paraId="124B3B89" w14:textId="4F69D5D0" w:rsidR="00756E43" w:rsidRPr="00AD26F5" w:rsidRDefault="00756E43" w:rsidP="00756E43">
            <w:pPr>
              <w:jc w:val="center"/>
              <w:rPr>
                <w:sz w:val="22"/>
              </w:rPr>
            </w:pPr>
            <w:r>
              <w:rPr>
                <w:b/>
                <w:bCs/>
                <w:sz w:val="22"/>
              </w:rPr>
              <w:t>85</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B37A5F9" w14:textId="77777777" w:rsidR="00756E43" w:rsidRPr="00AD26F5" w:rsidRDefault="00756E43" w:rsidP="00756E43">
            <w:r w:rsidRPr="00AD26F5">
              <w:t>Mackeliškių kaimo senosios kapinės (Mackeliškių k., Kavarsko sen.)</w:t>
            </w:r>
          </w:p>
        </w:tc>
        <w:tc>
          <w:tcPr>
            <w:tcW w:w="2832" w:type="dxa"/>
            <w:tcBorders>
              <w:top w:val="single" w:sz="4" w:space="0" w:color="auto"/>
              <w:left w:val="single" w:sz="4" w:space="0" w:color="auto"/>
              <w:bottom w:val="single" w:sz="4" w:space="0" w:color="auto"/>
              <w:right w:val="single" w:sz="4" w:space="0" w:color="auto"/>
            </w:tcBorders>
            <w:hideMark/>
          </w:tcPr>
          <w:p w14:paraId="50E72BEE" w14:textId="77777777" w:rsidR="00756E43" w:rsidRPr="00AD26F5" w:rsidRDefault="00756E43" w:rsidP="00756E43">
            <w:pPr>
              <w:rPr>
                <w:sz w:val="22"/>
              </w:rPr>
            </w:pPr>
            <w:r w:rsidRPr="00AD26F5">
              <w:rPr>
                <w:sz w:val="22"/>
              </w:rPr>
              <w:t>Neveikiančios</w:t>
            </w:r>
          </w:p>
          <w:p w14:paraId="4F8D27A5" w14:textId="77777777" w:rsidR="00756E43" w:rsidRPr="00AD26F5" w:rsidRDefault="00756E43" w:rsidP="00756E43">
            <w:pPr>
              <w:rPr>
                <w:sz w:val="22"/>
              </w:rPr>
            </w:pPr>
            <w:r w:rsidRPr="00AD26F5">
              <w:rPr>
                <w:sz w:val="22"/>
              </w:rPr>
              <w:t xml:space="preserve">Anykščių r. sav. tarybos 2013 m. gegužės 30 d. sprendimas </w:t>
            </w:r>
            <w:bookmarkStart w:id="80" w:name="n_195"/>
            <w:r w:rsidRPr="005F63A6">
              <w:rPr>
                <w:sz w:val="22"/>
              </w:rPr>
              <w:t>Nr.1-TS-185</w:t>
            </w:r>
            <w:bookmarkEnd w:id="80"/>
          </w:p>
        </w:tc>
        <w:tc>
          <w:tcPr>
            <w:tcW w:w="1024" w:type="dxa"/>
            <w:tcBorders>
              <w:top w:val="single" w:sz="4" w:space="0" w:color="auto"/>
              <w:left w:val="single" w:sz="4" w:space="0" w:color="auto"/>
              <w:bottom w:val="single" w:sz="4" w:space="0" w:color="auto"/>
              <w:right w:val="single" w:sz="4" w:space="0" w:color="auto"/>
            </w:tcBorders>
            <w:hideMark/>
          </w:tcPr>
          <w:p w14:paraId="7536CB24" w14:textId="77777777" w:rsidR="00756E43" w:rsidRPr="00AD26F5" w:rsidRDefault="00756E43" w:rsidP="00756E43">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521C1AFD" w14:textId="77777777" w:rsidR="00756E43" w:rsidRPr="00AD26F5" w:rsidRDefault="00756E43" w:rsidP="00756E4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B443FF1" w14:textId="77777777" w:rsidR="00756E43" w:rsidRPr="00AD26F5" w:rsidRDefault="00756E43" w:rsidP="00756E43">
            <w:pPr>
              <w:jc w:val="center"/>
            </w:pPr>
            <w:r w:rsidRPr="00AD26F5">
              <w:rPr>
                <w:sz w:val="22"/>
              </w:rPr>
              <w:t>unikalus kodas</w:t>
            </w:r>
            <w:r w:rsidRPr="00AD26F5">
              <w:t xml:space="preserve"> 11584</w:t>
            </w:r>
          </w:p>
        </w:tc>
        <w:tc>
          <w:tcPr>
            <w:tcW w:w="3973" w:type="dxa"/>
            <w:tcBorders>
              <w:top w:val="single" w:sz="4" w:space="0" w:color="auto"/>
              <w:left w:val="single" w:sz="4" w:space="0" w:color="auto"/>
              <w:bottom w:val="single" w:sz="4" w:space="0" w:color="auto"/>
              <w:right w:val="single" w:sz="4" w:space="0" w:color="auto"/>
            </w:tcBorders>
          </w:tcPr>
          <w:p w14:paraId="2455C6D6" w14:textId="77777777" w:rsidR="00756E43" w:rsidRPr="00AD26F5" w:rsidRDefault="00756E43" w:rsidP="00756E43">
            <w:pPr>
              <w:rPr>
                <w:sz w:val="22"/>
              </w:rPr>
            </w:pPr>
            <w:r w:rsidRPr="00AD26F5">
              <w:rPr>
                <w:sz w:val="22"/>
              </w:rPr>
              <w:t xml:space="preserve">Anykščių r. sav. </w:t>
            </w:r>
          </w:p>
          <w:p w14:paraId="09B9C1C2" w14:textId="77777777" w:rsidR="00756E43" w:rsidRPr="00AD26F5" w:rsidRDefault="00756E43" w:rsidP="00756E43">
            <w:pPr>
              <w:rPr>
                <w:sz w:val="22"/>
              </w:rPr>
            </w:pPr>
            <w:r w:rsidRPr="00AD26F5">
              <w:rPr>
                <w:sz w:val="22"/>
              </w:rPr>
              <w:t xml:space="preserve">Kavarsko seniūnija </w:t>
            </w:r>
          </w:p>
          <w:p w14:paraId="364AE3ED" w14:textId="77777777" w:rsidR="00756E43" w:rsidRPr="00AD26F5" w:rsidRDefault="00756E43" w:rsidP="00756E43">
            <w:pPr>
              <w:rPr>
                <w:sz w:val="22"/>
              </w:rPr>
            </w:pPr>
            <w:r w:rsidRPr="00AD26F5">
              <w:rPr>
                <w:sz w:val="22"/>
              </w:rPr>
              <w:t xml:space="preserve">Respublikos a. 8, </w:t>
            </w:r>
          </w:p>
          <w:p w14:paraId="7216DAA1" w14:textId="77777777" w:rsidR="00756E43" w:rsidRPr="00AD26F5" w:rsidRDefault="00756E43" w:rsidP="00756E43">
            <w:pPr>
              <w:rPr>
                <w:sz w:val="22"/>
              </w:rPr>
            </w:pPr>
            <w:r w:rsidRPr="00AD26F5">
              <w:rPr>
                <w:sz w:val="22"/>
              </w:rPr>
              <w:t xml:space="preserve">29259 Kavarskas </w:t>
            </w:r>
          </w:p>
          <w:p w14:paraId="71CE4307" w14:textId="77777777" w:rsidR="00756E43" w:rsidRPr="00AD26F5" w:rsidRDefault="00756E43" w:rsidP="00756E43">
            <w:pPr>
              <w:rPr>
                <w:sz w:val="22"/>
              </w:rPr>
            </w:pPr>
            <w:r w:rsidRPr="00AD26F5">
              <w:rPr>
                <w:sz w:val="22"/>
              </w:rPr>
              <w:t xml:space="preserve">Anykščių r. </w:t>
            </w:r>
          </w:p>
          <w:p w14:paraId="10EE5D28" w14:textId="77777777" w:rsidR="00756E43" w:rsidRDefault="00756E43" w:rsidP="00756E43">
            <w:pPr>
              <w:rPr>
                <w:strike/>
                <w:sz w:val="22"/>
              </w:rPr>
            </w:pPr>
            <w:r w:rsidRPr="00756E43">
              <w:rPr>
                <w:strike/>
                <w:sz w:val="22"/>
              </w:rPr>
              <w:t>Seniūno pavaduotoja Inga Stasiukaitienė</w:t>
            </w:r>
          </w:p>
          <w:p w14:paraId="4B64417B" w14:textId="4F71D0E2" w:rsidR="0083216E" w:rsidRPr="0083216E" w:rsidRDefault="0083216E" w:rsidP="00756E43">
            <w:pPr>
              <w:rPr>
                <w:b/>
                <w:bCs/>
                <w:sz w:val="22"/>
              </w:rPr>
            </w:pPr>
            <w:r w:rsidRPr="0083216E">
              <w:rPr>
                <w:b/>
                <w:bCs/>
                <w:sz w:val="22"/>
              </w:rPr>
              <w:t>Seniūnas</w:t>
            </w:r>
            <w:r>
              <w:rPr>
                <w:b/>
                <w:bCs/>
                <w:sz w:val="22"/>
              </w:rPr>
              <w:t xml:space="preserve"> Aurelijus Radzevičius</w:t>
            </w:r>
          </w:p>
          <w:p w14:paraId="23787384" w14:textId="6B5681E5" w:rsidR="00756E43" w:rsidRPr="00AD26F5" w:rsidRDefault="00756E43" w:rsidP="00756E43">
            <w:pPr>
              <w:rPr>
                <w:sz w:val="22"/>
              </w:rPr>
            </w:pPr>
            <w:r w:rsidRPr="00AD26F5">
              <w:rPr>
                <w:sz w:val="22"/>
              </w:rPr>
              <w:t>tel. (</w:t>
            </w:r>
            <w:r>
              <w:rPr>
                <w:sz w:val="22"/>
              </w:rPr>
              <w:t>0</w:t>
            </w:r>
            <w:r w:rsidRPr="00AD26F5">
              <w:rPr>
                <w:sz w:val="22"/>
              </w:rPr>
              <w:t xml:space="preserve"> 381) 55170</w:t>
            </w:r>
          </w:p>
          <w:p w14:paraId="5EF45A54" w14:textId="77777777" w:rsidR="00756E43" w:rsidRPr="00AD26F5" w:rsidRDefault="00756E43" w:rsidP="00756E43">
            <w:pPr>
              <w:jc w:val="center"/>
              <w:rPr>
                <w:sz w:val="22"/>
              </w:rPr>
            </w:pPr>
          </w:p>
        </w:tc>
      </w:tr>
      <w:tr w:rsidR="00756E43" w:rsidRPr="00AD26F5" w14:paraId="653EC89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B38F195" w14:textId="198864D3" w:rsidR="00756E43" w:rsidRDefault="00756E43" w:rsidP="00756E43">
            <w:pPr>
              <w:jc w:val="center"/>
              <w:rPr>
                <w:strike/>
                <w:sz w:val="22"/>
              </w:rPr>
            </w:pPr>
            <w:r>
              <w:rPr>
                <w:strike/>
                <w:sz w:val="22"/>
              </w:rPr>
              <w:t>85</w:t>
            </w:r>
            <w:r w:rsidRPr="00FF7C4D">
              <w:rPr>
                <w:strike/>
                <w:sz w:val="22"/>
              </w:rPr>
              <w:t>.</w:t>
            </w:r>
          </w:p>
          <w:p w14:paraId="5877DE5D" w14:textId="6B38EF84" w:rsidR="00756E43" w:rsidRPr="00AD26F5" w:rsidRDefault="00756E43" w:rsidP="00756E43">
            <w:pPr>
              <w:jc w:val="center"/>
              <w:rPr>
                <w:sz w:val="22"/>
              </w:rPr>
            </w:pPr>
            <w:r>
              <w:rPr>
                <w:b/>
                <w:bCs/>
                <w:sz w:val="22"/>
              </w:rPr>
              <w:t>86</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99A686F" w14:textId="77777777" w:rsidR="00756E43" w:rsidRPr="00AD26F5" w:rsidRDefault="00756E43" w:rsidP="00756E43">
            <w:r w:rsidRPr="00AD26F5">
              <w:t>Vilkatėnų kaimo kapinės (Vilkatėnų k., Kavarsko sen.)</w:t>
            </w:r>
          </w:p>
        </w:tc>
        <w:tc>
          <w:tcPr>
            <w:tcW w:w="2832" w:type="dxa"/>
            <w:tcBorders>
              <w:top w:val="single" w:sz="4" w:space="0" w:color="auto"/>
              <w:left w:val="single" w:sz="4" w:space="0" w:color="auto"/>
              <w:bottom w:val="single" w:sz="4" w:space="0" w:color="auto"/>
              <w:right w:val="single" w:sz="4" w:space="0" w:color="auto"/>
            </w:tcBorders>
            <w:hideMark/>
          </w:tcPr>
          <w:p w14:paraId="03A52B37" w14:textId="77777777" w:rsidR="00756E43" w:rsidRPr="00AD26F5" w:rsidRDefault="00756E43" w:rsidP="00756E43">
            <w:pPr>
              <w:rPr>
                <w:sz w:val="22"/>
              </w:rPr>
            </w:pPr>
            <w:r w:rsidRPr="00AD26F5">
              <w:rPr>
                <w:sz w:val="22"/>
              </w:rPr>
              <w:t>Neveikiančios</w:t>
            </w:r>
          </w:p>
          <w:p w14:paraId="72779BFE" w14:textId="77777777" w:rsidR="00756E43" w:rsidRPr="00AD26F5" w:rsidRDefault="00756E43" w:rsidP="00756E43">
            <w:pPr>
              <w:rPr>
                <w:sz w:val="22"/>
              </w:rPr>
            </w:pPr>
            <w:r w:rsidRPr="00AD26F5">
              <w:rPr>
                <w:sz w:val="22"/>
              </w:rPr>
              <w:t xml:space="preserve">Anykščių r. sav. tarybos 2013 m. gegužės 30 d. sprendimas </w:t>
            </w:r>
            <w:bookmarkStart w:id="81" w:name="n_196"/>
            <w:r w:rsidRPr="005F63A6">
              <w:rPr>
                <w:sz w:val="22"/>
              </w:rPr>
              <w:t>Nr.1-TS-185</w:t>
            </w:r>
            <w:bookmarkEnd w:id="81"/>
          </w:p>
        </w:tc>
        <w:tc>
          <w:tcPr>
            <w:tcW w:w="1024" w:type="dxa"/>
            <w:tcBorders>
              <w:top w:val="single" w:sz="4" w:space="0" w:color="auto"/>
              <w:left w:val="single" w:sz="4" w:space="0" w:color="auto"/>
              <w:bottom w:val="single" w:sz="4" w:space="0" w:color="auto"/>
              <w:right w:val="single" w:sz="4" w:space="0" w:color="auto"/>
            </w:tcBorders>
            <w:hideMark/>
          </w:tcPr>
          <w:p w14:paraId="71A85642" w14:textId="77777777" w:rsidR="00756E43" w:rsidRPr="00AD26F5" w:rsidRDefault="00756E43" w:rsidP="00756E43">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62020CE6" w14:textId="77777777" w:rsidR="00756E43" w:rsidRPr="00AD26F5" w:rsidRDefault="00756E43" w:rsidP="00756E4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3B5B531"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CF4BFE9" w14:textId="77777777" w:rsidR="00756E43" w:rsidRPr="00AD26F5" w:rsidRDefault="00756E43" w:rsidP="00756E43">
            <w:pPr>
              <w:rPr>
                <w:sz w:val="22"/>
              </w:rPr>
            </w:pPr>
            <w:r w:rsidRPr="00AD26F5">
              <w:rPr>
                <w:sz w:val="22"/>
              </w:rPr>
              <w:t xml:space="preserve">Anykščių r. sav. </w:t>
            </w:r>
          </w:p>
          <w:p w14:paraId="047346CF" w14:textId="77777777" w:rsidR="00756E43" w:rsidRPr="00AD26F5" w:rsidRDefault="00756E43" w:rsidP="00756E43">
            <w:pPr>
              <w:rPr>
                <w:sz w:val="22"/>
              </w:rPr>
            </w:pPr>
            <w:r w:rsidRPr="00AD26F5">
              <w:rPr>
                <w:sz w:val="22"/>
              </w:rPr>
              <w:t xml:space="preserve">Kavarsko seniūnija </w:t>
            </w:r>
          </w:p>
          <w:p w14:paraId="55701BBC" w14:textId="77777777" w:rsidR="00756E43" w:rsidRPr="00AD26F5" w:rsidRDefault="00756E43" w:rsidP="00756E43">
            <w:pPr>
              <w:rPr>
                <w:sz w:val="22"/>
              </w:rPr>
            </w:pPr>
            <w:r w:rsidRPr="00AD26F5">
              <w:rPr>
                <w:sz w:val="22"/>
              </w:rPr>
              <w:t xml:space="preserve">Respublikos a. 8, </w:t>
            </w:r>
          </w:p>
          <w:p w14:paraId="48E4DF67" w14:textId="77777777" w:rsidR="00756E43" w:rsidRPr="00AD26F5" w:rsidRDefault="00756E43" w:rsidP="00756E43">
            <w:pPr>
              <w:rPr>
                <w:sz w:val="22"/>
              </w:rPr>
            </w:pPr>
            <w:r w:rsidRPr="00AD26F5">
              <w:rPr>
                <w:sz w:val="22"/>
              </w:rPr>
              <w:t xml:space="preserve">29259 Kavarskas </w:t>
            </w:r>
          </w:p>
          <w:p w14:paraId="0F5B3FAC" w14:textId="77777777" w:rsidR="00756E43" w:rsidRPr="00AD26F5" w:rsidRDefault="00756E43" w:rsidP="00756E43">
            <w:pPr>
              <w:rPr>
                <w:sz w:val="22"/>
              </w:rPr>
            </w:pPr>
            <w:r w:rsidRPr="00AD26F5">
              <w:rPr>
                <w:sz w:val="22"/>
              </w:rPr>
              <w:t xml:space="preserve">Anykščių r. </w:t>
            </w:r>
          </w:p>
          <w:p w14:paraId="3AA66760" w14:textId="77777777" w:rsidR="00756E43" w:rsidRDefault="00756E43" w:rsidP="00756E43">
            <w:pPr>
              <w:rPr>
                <w:strike/>
                <w:sz w:val="22"/>
              </w:rPr>
            </w:pPr>
            <w:r w:rsidRPr="00756E43">
              <w:rPr>
                <w:strike/>
                <w:sz w:val="22"/>
              </w:rPr>
              <w:t>Seniūno pavaduotoja Inga Stasiukaitienė</w:t>
            </w:r>
          </w:p>
          <w:p w14:paraId="04CC115C" w14:textId="7E3BEB61" w:rsidR="0083216E" w:rsidRPr="0083216E" w:rsidRDefault="0083216E" w:rsidP="00756E43">
            <w:pPr>
              <w:rPr>
                <w:b/>
                <w:bCs/>
                <w:sz w:val="22"/>
              </w:rPr>
            </w:pPr>
            <w:r w:rsidRPr="0083216E">
              <w:rPr>
                <w:b/>
                <w:bCs/>
                <w:sz w:val="22"/>
              </w:rPr>
              <w:t>Seniūnas</w:t>
            </w:r>
            <w:r>
              <w:rPr>
                <w:b/>
                <w:bCs/>
                <w:sz w:val="22"/>
              </w:rPr>
              <w:t xml:space="preserve"> Aurelijus Radzevičius</w:t>
            </w:r>
          </w:p>
          <w:p w14:paraId="1CD8A911" w14:textId="5AAFF7D9" w:rsidR="00756E43" w:rsidRPr="00AD26F5" w:rsidRDefault="00756E43" w:rsidP="00756E43">
            <w:pPr>
              <w:rPr>
                <w:sz w:val="22"/>
              </w:rPr>
            </w:pPr>
            <w:r w:rsidRPr="00AD26F5">
              <w:rPr>
                <w:sz w:val="22"/>
              </w:rPr>
              <w:t>tel. (</w:t>
            </w:r>
            <w:r>
              <w:rPr>
                <w:sz w:val="22"/>
              </w:rPr>
              <w:t>0</w:t>
            </w:r>
            <w:r w:rsidRPr="00AD26F5">
              <w:rPr>
                <w:sz w:val="22"/>
              </w:rPr>
              <w:t xml:space="preserve"> 381) 55170</w:t>
            </w:r>
          </w:p>
          <w:p w14:paraId="3EDAA6D3" w14:textId="77777777" w:rsidR="00756E43" w:rsidRPr="00AD26F5" w:rsidRDefault="00756E43" w:rsidP="00756E43">
            <w:pPr>
              <w:jc w:val="center"/>
              <w:rPr>
                <w:sz w:val="22"/>
              </w:rPr>
            </w:pPr>
          </w:p>
        </w:tc>
      </w:tr>
      <w:tr w:rsidR="00756E43" w:rsidRPr="00AD26F5" w14:paraId="4CE1331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6FC9890" w14:textId="2220BC29" w:rsidR="00756E43" w:rsidRDefault="00756E43" w:rsidP="00756E43">
            <w:pPr>
              <w:jc w:val="center"/>
              <w:rPr>
                <w:strike/>
                <w:sz w:val="22"/>
              </w:rPr>
            </w:pPr>
            <w:r>
              <w:rPr>
                <w:strike/>
                <w:sz w:val="22"/>
              </w:rPr>
              <w:t>86</w:t>
            </w:r>
            <w:r w:rsidRPr="00FF7C4D">
              <w:rPr>
                <w:strike/>
                <w:sz w:val="22"/>
              </w:rPr>
              <w:t>.</w:t>
            </w:r>
          </w:p>
          <w:p w14:paraId="34A21DD3" w14:textId="7A77202B" w:rsidR="00756E43" w:rsidRPr="00AD26F5" w:rsidRDefault="00756E43" w:rsidP="00756E43">
            <w:pPr>
              <w:jc w:val="center"/>
              <w:rPr>
                <w:sz w:val="22"/>
              </w:rPr>
            </w:pPr>
            <w:r>
              <w:rPr>
                <w:b/>
                <w:bCs/>
                <w:sz w:val="22"/>
              </w:rPr>
              <w:t>87</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A5F00BE" w14:textId="77777777" w:rsidR="00756E43" w:rsidRPr="00AD26F5" w:rsidRDefault="00756E43" w:rsidP="00756E43">
            <w:r w:rsidRPr="00AD26F5">
              <w:t>Pusbačkių kaimo kapinės (Pusbačkių k., Kavarsko sen.)</w:t>
            </w:r>
          </w:p>
        </w:tc>
        <w:tc>
          <w:tcPr>
            <w:tcW w:w="2832" w:type="dxa"/>
            <w:tcBorders>
              <w:top w:val="single" w:sz="4" w:space="0" w:color="auto"/>
              <w:left w:val="single" w:sz="4" w:space="0" w:color="auto"/>
              <w:bottom w:val="single" w:sz="4" w:space="0" w:color="auto"/>
              <w:right w:val="single" w:sz="4" w:space="0" w:color="auto"/>
            </w:tcBorders>
            <w:hideMark/>
          </w:tcPr>
          <w:p w14:paraId="39AC51BD" w14:textId="77777777" w:rsidR="00756E43" w:rsidRPr="00AD26F5" w:rsidRDefault="00756E43" w:rsidP="00756E43">
            <w:pPr>
              <w:rPr>
                <w:sz w:val="22"/>
              </w:rPr>
            </w:pPr>
            <w:r w:rsidRPr="00AD26F5">
              <w:rPr>
                <w:sz w:val="22"/>
              </w:rPr>
              <w:t>Neveikiančios</w:t>
            </w:r>
          </w:p>
          <w:p w14:paraId="22C89BE6" w14:textId="77777777" w:rsidR="00756E43" w:rsidRPr="00AD26F5" w:rsidRDefault="00756E43" w:rsidP="00756E43">
            <w:pPr>
              <w:rPr>
                <w:sz w:val="22"/>
              </w:rPr>
            </w:pPr>
            <w:r w:rsidRPr="00AD26F5">
              <w:rPr>
                <w:sz w:val="22"/>
              </w:rPr>
              <w:t xml:space="preserve">Anykščių r. sav. tarybos 2013 m. gegužės 30 d. sprendimas </w:t>
            </w:r>
            <w:bookmarkStart w:id="82" w:name="n_197"/>
            <w:r w:rsidRPr="005F63A6">
              <w:rPr>
                <w:sz w:val="22"/>
              </w:rPr>
              <w:t>Nr.1-TS-185</w:t>
            </w:r>
            <w:bookmarkEnd w:id="82"/>
          </w:p>
        </w:tc>
        <w:tc>
          <w:tcPr>
            <w:tcW w:w="1024" w:type="dxa"/>
            <w:tcBorders>
              <w:top w:val="single" w:sz="4" w:space="0" w:color="auto"/>
              <w:left w:val="single" w:sz="4" w:space="0" w:color="auto"/>
              <w:bottom w:val="single" w:sz="4" w:space="0" w:color="auto"/>
              <w:right w:val="single" w:sz="4" w:space="0" w:color="auto"/>
            </w:tcBorders>
            <w:hideMark/>
          </w:tcPr>
          <w:p w14:paraId="0511910A" w14:textId="77777777" w:rsidR="00756E43" w:rsidRPr="00AD26F5" w:rsidRDefault="00756E43" w:rsidP="00756E43">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0DF5CEE1" w14:textId="77777777" w:rsidR="00756E43" w:rsidRPr="00AD26F5" w:rsidRDefault="00756E43" w:rsidP="00756E4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A0E4197"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FF70C01" w14:textId="77777777" w:rsidR="00756E43" w:rsidRPr="00AD26F5" w:rsidRDefault="00756E43" w:rsidP="00756E43">
            <w:pPr>
              <w:rPr>
                <w:sz w:val="22"/>
              </w:rPr>
            </w:pPr>
            <w:r w:rsidRPr="00AD26F5">
              <w:rPr>
                <w:sz w:val="22"/>
              </w:rPr>
              <w:t xml:space="preserve">Anykščių r. sav. </w:t>
            </w:r>
          </w:p>
          <w:p w14:paraId="43946D83" w14:textId="77777777" w:rsidR="00756E43" w:rsidRPr="00AD26F5" w:rsidRDefault="00756E43" w:rsidP="00756E43">
            <w:pPr>
              <w:rPr>
                <w:sz w:val="22"/>
              </w:rPr>
            </w:pPr>
            <w:r w:rsidRPr="00AD26F5">
              <w:rPr>
                <w:sz w:val="22"/>
              </w:rPr>
              <w:t xml:space="preserve">Kavarsko seniūnija </w:t>
            </w:r>
          </w:p>
          <w:p w14:paraId="303A0AD7" w14:textId="77777777" w:rsidR="00756E43" w:rsidRPr="00AD26F5" w:rsidRDefault="00756E43" w:rsidP="00756E43">
            <w:pPr>
              <w:rPr>
                <w:sz w:val="22"/>
              </w:rPr>
            </w:pPr>
            <w:r w:rsidRPr="00AD26F5">
              <w:rPr>
                <w:sz w:val="22"/>
              </w:rPr>
              <w:t xml:space="preserve">Respublikos a. 8, </w:t>
            </w:r>
          </w:p>
          <w:p w14:paraId="3DBEA230" w14:textId="77777777" w:rsidR="00756E43" w:rsidRPr="00AD26F5" w:rsidRDefault="00756E43" w:rsidP="00756E43">
            <w:pPr>
              <w:rPr>
                <w:sz w:val="22"/>
              </w:rPr>
            </w:pPr>
            <w:r w:rsidRPr="00AD26F5">
              <w:rPr>
                <w:sz w:val="22"/>
              </w:rPr>
              <w:t xml:space="preserve">29259 Kavarskas </w:t>
            </w:r>
          </w:p>
          <w:p w14:paraId="5560DB3C" w14:textId="77777777" w:rsidR="00756E43" w:rsidRPr="00AD26F5" w:rsidRDefault="00756E43" w:rsidP="00756E43">
            <w:pPr>
              <w:rPr>
                <w:sz w:val="22"/>
              </w:rPr>
            </w:pPr>
            <w:r w:rsidRPr="00AD26F5">
              <w:rPr>
                <w:sz w:val="22"/>
              </w:rPr>
              <w:t xml:space="preserve">Anykščių r. </w:t>
            </w:r>
          </w:p>
          <w:p w14:paraId="7FC777CA" w14:textId="77777777" w:rsidR="00756E43" w:rsidRDefault="00756E43" w:rsidP="00756E43">
            <w:pPr>
              <w:rPr>
                <w:strike/>
                <w:sz w:val="22"/>
              </w:rPr>
            </w:pPr>
            <w:r w:rsidRPr="00756E43">
              <w:rPr>
                <w:strike/>
                <w:sz w:val="22"/>
              </w:rPr>
              <w:lastRenderedPageBreak/>
              <w:t>Seniūno pavaduotoja Inga Stasiukaitienė</w:t>
            </w:r>
          </w:p>
          <w:p w14:paraId="36D721A1" w14:textId="74BC50C4" w:rsidR="0083216E" w:rsidRPr="0083216E" w:rsidRDefault="0083216E" w:rsidP="00756E43">
            <w:pPr>
              <w:rPr>
                <w:b/>
                <w:bCs/>
                <w:sz w:val="22"/>
              </w:rPr>
            </w:pPr>
            <w:r w:rsidRPr="0083216E">
              <w:rPr>
                <w:b/>
                <w:bCs/>
                <w:sz w:val="22"/>
              </w:rPr>
              <w:t>Seniūnas</w:t>
            </w:r>
            <w:r>
              <w:rPr>
                <w:b/>
                <w:bCs/>
                <w:sz w:val="22"/>
              </w:rPr>
              <w:t xml:space="preserve"> Aurelijus Radzevičius</w:t>
            </w:r>
          </w:p>
          <w:p w14:paraId="224B8F46" w14:textId="4CA68EC8" w:rsidR="00756E43" w:rsidRPr="00AD26F5" w:rsidRDefault="00756E43" w:rsidP="00756E43">
            <w:pPr>
              <w:rPr>
                <w:sz w:val="22"/>
              </w:rPr>
            </w:pPr>
            <w:r w:rsidRPr="00AD26F5">
              <w:rPr>
                <w:sz w:val="22"/>
              </w:rPr>
              <w:t>tel. (</w:t>
            </w:r>
            <w:r>
              <w:rPr>
                <w:sz w:val="22"/>
              </w:rPr>
              <w:t>0</w:t>
            </w:r>
            <w:r w:rsidRPr="00AD26F5">
              <w:rPr>
                <w:sz w:val="22"/>
              </w:rPr>
              <w:t xml:space="preserve"> 381) 55170</w:t>
            </w:r>
          </w:p>
          <w:p w14:paraId="47C432E4" w14:textId="77777777" w:rsidR="00756E43" w:rsidRPr="00AD26F5" w:rsidRDefault="00756E43" w:rsidP="00756E43">
            <w:pPr>
              <w:jc w:val="center"/>
              <w:rPr>
                <w:sz w:val="22"/>
              </w:rPr>
            </w:pPr>
          </w:p>
        </w:tc>
      </w:tr>
      <w:tr w:rsidR="00756E43" w:rsidRPr="00AD26F5" w14:paraId="1A8CF82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80EE558" w14:textId="2A41C0DF" w:rsidR="00756E43" w:rsidRDefault="00756E43" w:rsidP="00756E43">
            <w:pPr>
              <w:jc w:val="center"/>
              <w:rPr>
                <w:strike/>
                <w:sz w:val="22"/>
              </w:rPr>
            </w:pPr>
            <w:r>
              <w:rPr>
                <w:strike/>
                <w:sz w:val="22"/>
              </w:rPr>
              <w:lastRenderedPageBreak/>
              <w:t>87</w:t>
            </w:r>
            <w:r w:rsidRPr="00FF7C4D">
              <w:rPr>
                <w:strike/>
                <w:sz w:val="22"/>
              </w:rPr>
              <w:t>.</w:t>
            </w:r>
          </w:p>
          <w:p w14:paraId="7671C029" w14:textId="4ED90EDF" w:rsidR="00756E43" w:rsidRPr="00AD26F5" w:rsidRDefault="00756E43" w:rsidP="00756E43">
            <w:pPr>
              <w:jc w:val="center"/>
              <w:rPr>
                <w:sz w:val="22"/>
              </w:rPr>
            </w:pPr>
            <w:r>
              <w:rPr>
                <w:b/>
                <w:bCs/>
                <w:sz w:val="22"/>
              </w:rPr>
              <w:t>88</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4E5D7B0" w14:textId="77777777" w:rsidR="00756E43" w:rsidRPr="00AD26F5" w:rsidRDefault="00756E43" w:rsidP="00756E43">
            <w:r w:rsidRPr="00AD26F5">
              <w:t>Kurklių miestelio senosios kapinės (Taikos g., Kurklių mstl., Kurklių sen.)</w:t>
            </w:r>
          </w:p>
        </w:tc>
        <w:tc>
          <w:tcPr>
            <w:tcW w:w="2832" w:type="dxa"/>
            <w:tcBorders>
              <w:top w:val="single" w:sz="4" w:space="0" w:color="auto"/>
              <w:left w:val="single" w:sz="4" w:space="0" w:color="auto"/>
              <w:bottom w:val="single" w:sz="4" w:space="0" w:color="auto"/>
              <w:right w:val="single" w:sz="4" w:space="0" w:color="auto"/>
            </w:tcBorders>
            <w:hideMark/>
          </w:tcPr>
          <w:p w14:paraId="009038E8" w14:textId="77777777" w:rsidR="00756E43" w:rsidRPr="00AD26F5" w:rsidRDefault="00756E43" w:rsidP="00756E43">
            <w:pPr>
              <w:rPr>
                <w:sz w:val="22"/>
              </w:rPr>
            </w:pPr>
            <w:r w:rsidRPr="00AD26F5">
              <w:rPr>
                <w:sz w:val="22"/>
              </w:rPr>
              <w:t xml:space="preserve">Veikiančios </w:t>
            </w:r>
          </w:p>
          <w:p w14:paraId="37E3D813" w14:textId="77777777" w:rsidR="00756E43" w:rsidRPr="00AD26F5" w:rsidRDefault="00756E43" w:rsidP="00756E43">
            <w:pPr>
              <w:rPr>
                <w:sz w:val="22"/>
              </w:rPr>
            </w:pPr>
            <w:r w:rsidRPr="00AD26F5">
              <w:rPr>
                <w:sz w:val="22"/>
              </w:rPr>
              <w:t xml:space="preserve">Anykščių r. sav. tarybos 2013 m. gegužės 30 d. sprendimas </w:t>
            </w:r>
            <w:bookmarkStart w:id="83" w:name="n_78"/>
            <w:r w:rsidRPr="005F63A6">
              <w:rPr>
                <w:sz w:val="22"/>
              </w:rPr>
              <w:t>Nr.1-TS-185</w:t>
            </w:r>
            <w:bookmarkEnd w:id="83"/>
          </w:p>
        </w:tc>
        <w:tc>
          <w:tcPr>
            <w:tcW w:w="1024" w:type="dxa"/>
            <w:tcBorders>
              <w:top w:val="single" w:sz="4" w:space="0" w:color="auto"/>
              <w:left w:val="single" w:sz="4" w:space="0" w:color="auto"/>
              <w:bottom w:val="single" w:sz="4" w:space="0" w:color="auto"/>
              <w:right w:val="single" w:sz="4" w:space="0" w:color="auto"/>
            </w:tcBorders>
            <w:hideMark/>
          </w:tcPr>
          <w:p w14:paraId="3AE528CC" w14:textId="77777777" w:rsidR="00756E43" w:rsidRPr="00AD26F5" w:rsidRDefault="00756E43" w:rsidP="00756E43">
            <w:pPr>
              <w:jc w:val="center"/>
            </w:pPr>
            <w:r w:rsidRPr="00AD26F5">
              <w:t>0,9286</w:t>
            </w:r>
          </w:p>
        </w:tc>
        <w:tc>
          <w:tcPr>
            <w:tcW w:w="2520" w:type="dxa"/>
            <w:tcBorders>
              <w:top w:val="single" w:sz="4" w:space="0" w:color="auto"/>
              <w:left w:val="single" w:sz="4" w:space="0" w:color="auto"/>
              <w:bottom w:val="single" w:sz="4" w:space="0" w:color="auto"/>
              <w:right w:val="single" w:sz="4" w:space="0" w:color="auto"/>
            </w:tcBorders>
            <w:hideMark/>
          </w:tcPr>
          <w:p w14:paraId="045ADB87" w14:textId="77777777" w:rsidR="00756E43" w:rsidRPr="00AD26F5" w:rsidRDefault="00756E43" w:rsidP="00756E43">
            <w:pPr>
              <w:jc w:val="center"/>
              <w:rPr>
                <w:sz w:val="22"/>
              </w:rPr>
            </w:pPr>
            <w:r w:rsidRPr="00AD26F5">
              <w:rPr>
                <w:sz w:val="22"/>
              </w:rPr>
              <w:t xml:space="preserve">Žemės sklypo unikalus </w:t>
            </w:r>
          </w:p>
          <w:p w14:paraId="2CA46D1C" w14:textId="77777777" w:rsidR="00756E43" w:rsidRPr="00AD26F5" w:rsidRDefault="00756E43" w:rsidP="00756E43">
            <w:pPr>
              <w:jc w:val="center"/>
              <w:rPr>
                <w:sz w:val="22"/>
              </w:rPr>
            </w:pPr>
            <w:r w:rsidRPr="00AD26F5">
              <w:rPr>
                <w:sz w:val="22"/>
              </w:rPr>
              <w:t>Nr. 4400-4428-6719</w:t>
            </w:r>
          </w:p>
          <w:p w14:paraId="3AFAA550" w14:textId="77777777" w:rsidR="00756E43" w:rsidRPr="00AD26F5" w:rsidRDefault="00756E43" w:rsidP="00756E43">
            <w:pPr>
              <w:jc w:val="center"/>
              <w:rPr>
                <w:sz w:val="22"/>
              </w:rPr>
            </w:pPr>
            <w:r w:rsidRPr="00AD26F5">
              <w:rPr>
                <w:sz w:val="22"/>
              </w:rPr>
              <w:t>2017-01-16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CA4B53F" w14:textId="77777777" w:rsidR="00756E43" w:rsidRPr="00AD26F5" w:rsidRDefault="00756E43" w:rsidP="00756E43">
            <w:pPr>
              <w:jc w:val="center"/>
            </w:pPr>
            <w:r w:rsidRPr="00AD26F5">
              <w:rPr>
                <w:sz w:val="22"/>
              </w:rPr>
              <w:t>unikalus kodas</w:t>
            </w:r>
            <w:r w:rsidRPr="00AD26F5">
              <w:t xml:space="preserve"> 8749</w:t>
            </w:r>
          </w:p>
        </w:tc>
        <w:tc>
          <w:tcPr>
            <w:tcW w:w="3973" w:type="dxa"/>
            <w:tcBorders>
              <w:top w:val="single" w:sz="4" w:space="0" w:color="auto"/>
              <w:left w:val="single" w:sz="4" w:space="0" w:color="auto"/>
              <w:bottom w:val="single" w:sz="4" w:space="0" w:color="auto"/>
              <w:right w:val="single" w:sz="4" w:space="0" w:color="auto"/>
            </w:tcBorders>
            <w:hideMark/>
          </w:tcPr>
          <w:p w14:paraId="15C9FACB" w14:textId="77777777" w:rsidR="00756E43" w:rsidRPr="0083216E" w:rsidRDefault="00756E43" w:rsidP="00756E43">
            <w:pPr>
              <w:rPr>
                <w:sz w:val="22"/>
              </w:rPr>
            </w:pPr>
            <w:r w:rsidRPr="0083216E">
              <w:rPr>
                <w:sz w:val="22"/>
              </w:rPr>
              <w:t xml:space="preserve">UAB Anykščių </w:t>
            </w:r>
          </w:p>
          <w:p w14:paraId="00A70D79" w14:textId="77777777" w:rsidR="00756E43" w:rsidRPr="0083216E" w:rsidRDefault="00756E43" w:rsidP="00756E43">
            <w:pPr>
              <w:rPr>
                <w:sz w:val="22"/>
              </w:rPr>
            </w:pPr>
            <w:r w:rsidRPr="0083216E">
              <w:rPr>
                <w:sz w:val="22"/>
              </w:rPr>
              <w:t>komunalinis ūkis</w:t>
            </w:r>
          </w:p>
          <w:p w14:paraId="23BC98A0" w14:textId="77777777" w:rsidR="00756E43" w:rsidRPr="0083216E" w:rsidRDefault="00756E43" w:rsidP="00756E43">
            <w:pPr>
              <w:rPr>
                <w:sz w:val="22"/>
              </w:rPr>
            </w:pPr>
            <w:r w:rsidRPr="0083216E">
              <w:rPr>
                <w:sz w:val="22"/>
              </w:rPr>
              <w:t>Gegužės g. 47</w:t>
            </w:r>
          </w:p>
          <w:p w14:paraId="1537F869" w14:textId="77777777" w:rsidR="00756E43" w:rsidRPr="0083216E" w:rsidRDefault="00756E43" w:rsidP="00756E43">
            <w:pPr>
              <w:rPr>
                <w:sz w:val="22"/>
              </w:rPr>
            </w:pPr>
            <w:r w:rsidRPr="0083216E">
              <w:rPr>
                <w:sz w:val="22"/>
              </w:rPr>
              <w:t>29107 Anykščiai</w:t>
            </w:r>
          </w:p>
          <w:p w14:paraId="1F41A1A9" w14:textId="77777777" w:rsidR="00756E43" w:rsidRPr="0083216E" w:rsidRDefault="00756E43" w:rsidP="00756E43">
            <w:pPr>
              <w:rPr>
                <w:sz w:val="22"/>
              </w:rPr>
            </w:pPr>
            <w:r w:rsidRPr="0083216E">
              <w:rPr>
                <w:sz w:val="22"/>
              </w:rPr>
              <w:t>Padalinio vadovas Kęstutis Šermukšnis</w:t>
            </w:r>
          </w:p>
          <w:p w14:paraId="33E3937E" w14:textId="7251F4D0" w:rsidR="00756E43" w:rsidRPr="0083216E" w:rsidRDefault="00756E43" w:rsidP="00756E43">
            <w:pPr>
              <w:rPr>
                <w:sz w:val="22"/>
              </w:rPr>
            </w:pPr>
            <w:r w:rsidRPr="0083216E">
              <w:rPr>
                <w:sz w:val="22"/>
              </w:rPr>
              <w:t>tel. (0 381) 42687</w:t>
            </w:r>
          </w:p>
          <w:p w14:paraId="3C9E28B8" w14:textId="77777777" w:rsidR="00756E43" w:rsidRPr="0083216E" w:rsidRDefault="00756E43" w:rsidP="00756E43">
            <w:pPr>
              <w:rPr>
                <w:sz w:val="22"/>
              </w:rPr>
            </w:pPr>
            <w:r w:rsidRPr="0083216E">
              <w:rPr>
                <w:sz w:val="22"/>
              </w:rPr>
              <w:t xml:space="preserve">el. p. </w:t>
            </w:r>
            <w:hyperlink r:id="rId55" w:history="1">
              <w:r w:rsidRPr="0083216E">
                <w:rPr>
                  <w:rStyle w:val="Hipersaitas"/>
                  <w:color w:val="auto"/>
                  <w:szCs w:val="24"/>
                </w:rPr>
                <w:t>info@anykom.lt</w:t>
              </w:r>
            </w:hyperlink>
          </w:p>
        </w:tc>
      </w:tr>
      <w:tr w:rsidR="00756E43" w:rsidRPr="00AD26F5" w14:paraId="376CFBD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A481043" w14:textId="63E0C693" w:rsidR="00756E43" w:rsidRDefault="00756E43" w:rsidP="00756E43">
            <w:pPr>
              <w:jc w:val="center"/>
              <w:rPr>
                <w:strike/>
                <w:sz w:val="22"/>
              </w:rPr>
            </w:pPr>
            <w:r>
              <w:rPr>
                <w:strike/>
                <w:sz w:val="22"/>
              </w:rPr>
              <w:t>88</w:t>
            </w:r>
            <w:r w:rsidRPr="00FF7C4D">
              <w:rPr>
                <w:strike/>
                <w:sz w:val="22"/>
              </w:rPr>
              <w:t>.</w:t>
            </w:r>
          </w:p>
          <w:p w14:paraId="2D195932" w14:textId="3FD660E6" w:rsidR="00756E43" w:rsidRPr="00AD26F5" w:rsidRDefault="00756E43" w:rsidP="00756E43">
            <w:pPr>
              <w:jc w:val="center"/>
              <w:rPr>
                <w:sz w:val="22"/>
              </w:rPr>
            </w:pPr>
            <w:r>
              <w:rPr>
                <w:b/>
                <w:bCs/>
                <w:sz w:val="22"/>
              </w:rPr>
              <w:t>89</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07FA942" w14:textId="4AF94481" w:rsidR="00756E43" w:rsidRPr="00AD26F5" w:rsidRDefault="00756E43" w:rsidP="00756E43">
            <w:r w:rsidRPr="00AD26F5">
              <w:t>Kurklių miestelio naujosios kapinės (</w:t>
            </w:r>
            <w:r>
              <w:t>Šilelio vs</w:t>
            </w:r>
            <w:r w:rsidRPr="00AD26F5">
              <w:t>., Kurklių sen.)</w:t>
            </w:r>
          </w:p>
        </w:tc>
        <w:tc>
          <w:tcPr>
            <w:tcW w:w="2832" w:type="dxa"/>
            <w:tcBorders>
              <w:top w:val="single" w:sz="4" w:space="0" w:color="auto"/>
              <w:left w:val="single" w:sz="4" w:space="0" w:color="auto"/>
              <w:bottom w:val="single" w:sz="4" w:space="0" w:color="auto"/>
              <w:right w:val="single" w:sz="4" w:space="0" w:color="auto"/>
            </w:tcBorders>
            <w:hideMark/>
          </w:tcPr>
          <w:p w14:paraId="7C8D177F" w14:textId="77777777" w:rsidR="00756E43" w:rsidRPr="00AD26F5" w:rsidRDefault="00756E43" w:rsidP="00756E43">
            <w:pPr>
              <w:rPr>
                <w:sz w:val="22"/>
              </w:rPr>
            </w:pPr>
            <w:r w:rsidRPr="00AD26F5">
              <w:rPr>
                <w:sz w:val="22"/>
              </w:rPr>
              <w:t xml:space="preserve">Veikiančios </w:t>
            </w:r>
          </w:p>
          <w:p w14:paraId="4BCB7120" w14:textId="77777777" w:rsidR="00756E43" w:rsidRPr="00AD26F5" w:rsidRDefault="00756E43" w:rsidP="00756E43">
            <w:pPr>
              <w:rPr>
                <w:sz w:val="22"/>
              </w:rPr>
            </w:pPr>
            <w:r w:rsidRPr="00AD26F5">
              <w:rPr>
                <w:sz w:val="22"/>
              </w:rPr>
              <w:t xml:space="preserve">Anykščių r. sav. tarybos 2013 m. gegužės 30 d. sprendimas </w:t>
            </w:r>
            <w:bookmarkStart w:id="84" w:name="n_79"/>
            <w:r w:rsidRPr="005F63A6">
              <w:rPr>
                <w:sz w:val="22"/>
              </w:rPr>
              <w:t>Nr.1-TS-185</w:t>
            </w:r>
            <w:bookmarkEnd w:id="84"/>
          </w:p>
        </w:tc>
        <w:tc>
          <w:tcPr>
            <w:tcW w:w="1024" w:type="dxa"/>
            <w:tcBorders>
              <w:top w:val="single" w:sz="4" w:space="0" w:color="auto"/>
              <w:left w:val="single" w:sz="4" w:space="0" w:color="auto"/>
              <w:bottom w:val="single" w:sz="4" w:space="0" w:color="auto"/>
              <w:right w:val="single" w:sz="4" w:space="0" w:color="auto"/>
            </w:tcBorders>
            <w:hideMark/>
          </w:tcPr>
          <w:p w14:paraId="33A7DA0A" w14:textId="77777777" w:rsidR="00756E43" w:rsidRDefault="00756E43" w:rsidP="00756E43">
            <w:pPr>
              <w:jc w:val="center"/>
              <w:rPr>
                <w:strike/>
              </w:rPr>
            </w:pPr>
            <w:r w:rsidRPr="00756E43">
              <w:rPr>
                <w:strike/>
              </w:rPr>
              <w:t>2,1</w:t>
            </w:r>
          </w:p>
          <w:p w14:paraId="56BFBA8E" w14:textId="3D8C9906" w:rsidR="00756E43" w:rsidRPr="00756E43" w:rsidRDefault="00756E43" w:rsidP="00756E43">
            <w:pPr>
              <w:jc w:val="center"/>
              <w:rPr>
                <w:b/>
                <w:bCs/>
                <w:strike/>
              </w:rPr>
            </w:pPr>
            <w:r w:rsidRPr="00756E43">
              <w:rPr>
                <w:b/>
                <w:bCs/>
              </w:rPr>
              <w:t>2,6090</w:t>
            </w:r>
          </w:p>
        </w:tc>
        <w:tc>
          <w:tcPr>
            <w:tcW w:w="2520" w:type="dxa"/>
            <w:tcBorders>
              <w:top w:val="single" w:sz="4" w:space="0" w:color="auto"/>
              <w:left w:val="single" w:sz="4" w:space="0" w:color="auto"/>
              <w:bottom w:val="single" w:sz="4" w:space="0" w:color="auto"/>
              <w:right w:val="single" w:sz="4" w:space="0" w:color="auto"/>
            </w:tcBorders>
            <w:hideMark/>
          </w:tcPr>
          <w:p w14:paraId="2B1123DF" w14:textId="77777777" w:rsidR="00756E43" w:rsidRPr="00756E43" w:rsidRDefault="00756E43" w:rsidP="00756E43">
            <w:pPr>
              <w:jc w:val="center"/>
              <w:rPr>
                <w:b/>
                <w:bCs/>
                <w:sz w:val="22"/>
                <w:szCs w:val="22"/>
              </w:rPr>
            </w:pPr>
            <w:r w:rsidRPr="00756E43">
              <w:rPr>
                <w:b/>
                <w:bCs/>
                <w:sz w:val="22"/>
                <w:szCs w:val="22"/>
              </w:rPr>
              <w:t xml:space="preserve">Žemės sklypo unikalus </w:t>
            </w:r>
          </w:p>
          <w:p w14:paraId="4B99F615" w14:textId="77777777" w:rsidR="00756E43" w:rsidRPr="00756E43" w:rsidRDefault="00756E43" w:rsidP="00756E43">
            <w:pPr>
              <w:jc w:val="center"/>
              <w:rPr>
                <w:b/>
                <w:bCs/>
                <w:sz w:val="22"/>
                <w:szCs w:val="22"/>
              </w:rPr>
            </w:pPr>
            <w:r w:rsidRPr="00756E43">
              <w:rPr>
                <w:b/>
                <w:bCs/>
                <w:sz w:val="22"/>
                <w:szCs w:val="22"/>
              </w:rPr>
              <w:t xml:space="preserve">Nr. 4400-6627-9701, </w:t>
            </w:r>
          </w:p>
          <w:p w14:paraId="1464C2F0" w14:textId="6C8255D3" w:rsidR="00756E43" w:rsidRPr="00AD26F5" w:rsidRDefault="00756E43" w:rsidP="00756E43">
            <w:pPr>
              <w:jc w:val="center"/>
              <w:rPr>
                <w:sz w:val="22"/>
              </w:rPr>
            </w:pPr>
            <w:r w:rsidRPr="00756E43">
              <w:rPr>
                <w:b/>
                <w:bCs/>
                <w:sz w:val="22"/>
                <w:szCs w:val="22"/>
              </w:rPr>
              <w:t>2025-08-11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897337F"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B9F85D2" w14:textId="77777777" w:rsidR="00756E43" w:rsidRPr="0083216E" w:rsidRDefault="00756E43" w:rsidP="00756E43">
            <w:pPr>
              <w:rPr>
                <w:sz w:val="22"/>
              </w:rPr>
            </w:pPr>
            <w:r w:rsidRPr="0083216E">
              <w:rPr>
                <w:sz w:val="22"/>
              </w:rPr>
              <w:t xml:space="preserve">UAB Anykščių </w:t>
            </w:r>
          </w:p>
          <w:p w14:paraId="11DDBEB4" w14:textId="77777777" w:rsidR="00756E43" w:rsidRPr="0083216E" w:rsidRDefault="00756E43" w:rsidP="00756E43">
            <w:pPr>
              <w:rPr>
                <w:sz w:val="22"/>
              </w:rPr>
            </w:pPr>
            <w:r w:rsidRPr="0083216E">
              <w:rPr>
                <w:sz w:val="22"/>
              </w:rPr>
              <w:t>komunalinis ūkis</w:t>
            </w:r>
          </w:p>
          <w:p w14:paraId="02E9CB12" w14:textId="77777777" w:rsidR="00756E43" w:rsidRPr="0083216E" w:rsidRDefault="00756E43" w:rsidP="00756E43">
            <w:pPr>
              <w:rPr>
                <w:sz w:val="22"/>
              </w:rPr>
            </w:pPr>
            <w:r w:rsidRPr="0083216E">
              <w:rPr>
                <w:sz w:val="22"/>
              </w:rPr>
              <w:t>Gegužės g. 47</w:t>
            </w:r>
          </w:p>
          <w:p w14:paraId="5E20368C" w14:textId="77777777" w:rsidR="00756E43" w:rsidRPr="0083216E" w:rsidRDefault="00756E43" w:rsidP="00756E43">
            <w:pPr>
              <w:rPr>
                <w:sz w:val="22"/>
              </w:rPr>
            </w:pPr>
            <w:r w:rsidRPr="0083216E">
              <w:rPr>
                <w:sz w:val="22"/>
              </w:rPr>
              <w:t>29107 Anykščiai</w:t>
            </w:r>
          </w:p>
          <w:p w14:paraId="14D97DDE" w14:textId="77777777" w:rsidR="00756E43" w:rsidRPr="0083216E" w:rsidRDefault="00756E43" w:rsidP="00756E43">
            <w:pPr>
              <w:rPr>
                <w:sz w:val="22"/>
              </w:rPr>
            </w:pPr>
            <w:r w:rsidRPr="0083216E">
              <w:rPr>
                <w:sz w:val="22"/>
              </w:rPr>
              <w:t>Padalinio vadovas Kęstutis Šermukšnis</w:t>
            </w:r>
          </w:p>
          <w:p w14:paraId="76BE726E" w14:textId="6CE8A2D9" w:rsidR="00756E43" w:rsidRPr="0083216E" w:rsidRDefault="00756E43" w:rsidP="00756E43">
            <w:pPr>
              <w:rPr>
                <w:sz w:val="22"/>
              </w:rPr>
            </w:pPr>
            <w:r w:rsidRPr="0083216E">
              <w:rPr>
                <w:sz w:val="22"/>
              </w:rPr>
              <w:t>tel. (0 381) 42687</w:t>
            </w:r>
          </w:p>
          <w:p w14:paraId="0338DC6D" w14:textId="77777777" w:rsidR="00756E43" w:rsidRPr="0083216E" w:rsidRDefault="00756E43" w:rsidP="00756E43">
            <w:pPr>
              <w:rPr>
                <w:sz w:val="22"/>
              </w:rPr>
            </w:pPr>
            <w:r w:rsidRPr="0083216E">
              <w:rPr>
                <w:sz w:val="22"/>
              </w:rPr>
              <w:t xml:space="preserve">el. p. </w:t>
            </w:r>
            <w:hyperlink r:id="rId56" w:history="1">
              <w:r w:rsidRPr="0083216E">
                <w:rPr>
                  <w:rStyle w:val="Hipersaitas"/>
                  <w:color w:val="auto"/>
                  <w:szCs w:val="24"/>
                </w:rPr>
                <w:t>info@anykom.lt</w:t>
              </w:r>
            </w:hyperlink>
          </w:p>
        </w:tc>
      </w:tr>
      <w:tr w:rsidR="00756E43" w:rsidRPr="00AD26F5" w14:paraId="24DDFAE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18B324D" w14:textId="42544EB7" w:rsidR="00756E43" w:rsidRDefault="00756E43" w:rsidP="00756E43">
            <w:pPr>
              <w:jc w:val="center"/>
              <w:rPr>
                <w:strike/>
                <w:sz w:val="22"/>
              </w:rPr>
            </w:pPr>
            <w:r>
              <w:rPr>
                <w:strike/>
                <w:sz w:val="22"/>
              </w:rPr>
              <w:t>89</w:t>
            </w:r>
            <w:r w:rsidRPr="00FF7C4D">
              <w:rPr>
                <w:strike/>
                <w:sz w:val="22"/>
              </w:rPr>
              <w:t>.</w:t>
            </w:r>
          </w:p>
          <w:p w14:paraId="6B055FEF" w14:textId="4D49CF82" w:rsidR="00756E43" w:rsidRPr="00AD26F5" w:rsidRDefault="00756E43" w:rsidP="00756E43">
            <w:pPr>
              <w:jc w:val="center"/>
              <w:rPr>
                <w:sz w:val="22"/>
              </w:rPr>
            </w:pPr>
            <w:r>
              <w:rPr>
                <w:b/>
                <w:bCs/>
                <w:sz w:val="22"/>
              </w:rPr>
              <w:t>90</w:t>
            </w:r>
            <w:r w:rsidRPr="00FF7C4D">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83E50F4" w14:textId="77777777" w:rsidR="00756E43" w:rsidRPr="00AD26F5" w:rsidRDefault="00756E43" w:rsidP="00756E43">
            <w:r w:rsidRPr="00AD26F5">
              <w:t>Vanagų kaimo kapinės (Vanagų k., Kurklių sen.)</w:t>
            </w:r>
          </w:p>
        </w:tc>
        <w:tc>
          <w:tcPr>
            <w:tcW w:w="2832" w:type="dxa"/>
            <w:tcBorders>
              <w:top w:val="single" w:sz="4" w:space="0" w:color="auto"/>
              <w:left w:val="single" w:sz="4" w:space="0" w:color="auto"/>
              <w:bottom w:val="single" w:sz="4" w:space="0" w:color="auto"/>
              <w:right w:val="single" w:sz="4" w:space="0" w:color="auto"/>
            </w:tcBorders>
            <w:hideMark/>
          </w:tcPr>
          <w:p w14:paraId="19B487AB" w14:textId="77777777" w:rsidR="00756E43" w:rsidRPr="00AD26F5" w:rsidRDefault="00756E43" w:rsidP="00756E43">
            <w:pPr>
              <w:rPr>
                <w:sz w:val="22"/>
              </w:rPr>
            </w:pPr>
            <w:r w:rsidRPr="00AD26F5">
              <w:rPr>
                <w:sz w:val="22"/>
              </w:rPr>
              <w:t xml:space="preserve">Veikiančios </w:t>
            </w:r>
          </w:p>
          <w:p w14:paraId="3DC57B98" w14:textId="77777777" w:rsidR="00756E43" w:rsidRPr="00AD26F5" w:rsidRDefault="00756E43" w:rsidP="00756E43">
            <w:pPr>
              <w:rPr>
                <w:sz w:val="22"/>
              </w:rPr>
            </w:pPr>
            <w:r w:rsidRPr="00AD26F5">
              <w:rPr>
                <w:sz w:val="22"/>
              </w:rPr>
              <w:t xml:space="preserve">Anykščių r. sav. tarybos 2013 m. gegužės 30 d. sprendimas </w:t>
            </w:r>
            <w:bookmarkStart w:id="85" w:name="n_80"/>
            <w:r w:rsidRPr="005F63A6">
              <w:rPr>
                <w:sz w:val="22"/>
              </w:rPr>
              <w:t>Nr.1-TS-185</w:t>
            </w:r>
            <w:bookmarkEnd w:id="85"/>
          </w:p>
        </w:tc>
        <w:tc>
          <w:tcPr>
            <w:tcW w:w="1024" w:type="dxa"/>
            <w:tcBorders>
              <w:top w:val="single" w:sz="4" w:space="0" w:color="auto"/>
              <w:left w:val="single" w:sz="4" w:space="0" w:color="auto"/>
              <w:bottom w:val="single" w:sz="4" w:space="0" w:color="auto"/>
              <w:right w:val="single" w:sz="4" w:space="0" w:color="auto"/>
            </w:tcBorders>
            <w:hideMark/>
          </w:tcPr>
          <w:p w14:paraId="50C857A4" w14:textId="77777777" w:rsidR="00756E43" w:rsidRDefault="00756E43" w:rsidP="00756E43">
            <w:pPr>
              <w:jc w:val="center"/>
              <w:rPr>
                <w:strike/>
              </w:rPr>
            </w:pPr>
            <w:r w:rsidRPr="00756E43">
              <w:rPr>
                <w:strike/>
              </w:rPr>
              <w:t>0,15</w:t>
            </w:r>
          </w:p>
          <w:p w14:paraId="5C235334" w14:textId="30D71DA0" w:rsidR="00756E43" w:rsidRPr="00756E43" w:rsidRDefault="00756E43" w:rsidP="00756E43">
            <w:pPr>
              <w:jc w:val="center"/>
              <w:rPr>
                <w:b/>
                <w:bCs/>
                <w:strike/>
              </w:rPr>
            </w:pPr>
            <w:r w:rsidRPr="00756E43">
              <w:rPr>
                <w:b/>
                <w:bCs/>
              </w:rPr>
              <w:t>0,1618</w:t>
            </w:r>
          </w:p>
        </w:tc>
        <w:tc>
          <w:tcPr>
            <w:tcW w:w="2520" w:type="dxa"/>
            <w:tcBorders>
              <w:top w:val="single" w:sz="4" w:space="0" w:color="auto"/>
              <w:left w:val="single" w:sz="4" w:space="0" w:color="auto"/>
              <w:bottom w:val="single" w:sz="4" w:space="0" w:color="auto"/>
              <w:right w:val="single" w:sz="4" w:space="0" w:color="auto"/>
            </w:tcBorders>
            <w:hideMark/>
          </w:tcPr>
          <w:p w14:paraId="142CCECD" w14:textId="77777777" w:rsidR="00756E43" w:rsidRPr="00756E43" w:rsidRDefault="00756E43" w:rsidP="00756E43">
            <w:pPr>
              <w:jc w:val="center"/>
              <w:rPr>
                <w:b/>
                <w:bCs/>
                <w:sz w:val="22"/>
                <w:szCs w:val="22"/>
              </w:rPr>
            </w:pPr>
            <w:r w:rsidRPr="00756E43">
              <w:rPr>
                <w:b/>
                <w:bCs/>
                <w:sz w:val="22"/>
                <w:szCs w:val="22"/>
              </w:rPr>
              <w:t xml:space="preserve">Žemės sklypo unikalus </w:t>
            </w:r>
          </w:p>
          <w:p w14:paraId="16063E21" w14:textId="77777777" w:rsidR="00756E43" w:rsidRPr="00756E43" w:rsidRDefault="00756E43" w:rsidP="00756E43">
            <w:pPr>
              <w:jc w:val="center"/>
              <w:rPr>
                <w:b/>
                <w:bCs/>
                <w:sz w:val="22"/>
                <w:szCs w:val="22"/>
              </w:rPr>
            </w:pPr>
            <w:r w:rsidRPr="00756E43">
              <w:rPr>
                <w:b/>
                <w:bCs/>
                <w:sz w:val="22"/>
                <w:szCs w:val="22"/>
              </w:rPr>
              <w:t>Nr. 4400-6604-3149,</w:t>
            </w:r>
          </w:p>
          <w:p w14:paraId="523BDBB0" w14:textId="088A3F8C" w:rsidR="00756E43" w:rsidRPr="00AD26F5" w:rsidRDefault="00756E43" w:rsidP="00756E43">
            <w:pPr>
              <w:jc w:val="center"/>
              <w:rPr>
                <w:sz w:val="22"/>
              </w:rPr>
            </w:pPr>
            <w:r w:rsidRPr="00756E43">
              <w:rPr>
                <w:b/>
                <w:bCs/>
                <w:sz w:val="22"/>
                <w:szCs w:val="22"/>
              </w:rPr>
              <w:t>2025-08-21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D67DB0F"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44BAC68" w14:textId="77777777" w:rsidR="00756E43" w:rsidRPr="0083216E" w:rsidRDefault="00756E43" w:rsidP="00756E43">
            <w:pPr>
              <w:rPr>
                <w:sz w:val="22"/>
              </w:rPr>
            </w:pPr>
            <w:r w:rsidRPr="0083216E">
              <w:rPr>
                <w:sz w:val="22"/>
              </w:rPr>
              <w:t xml:space="preserve">Anykščių r. sav. </w:t>
            </w:r>
          </w:p>
          <w:p w14:paraId="16220972" w14:textId="77777777" w:rsidR="00756E43" w:rsidRPr="0083216E" w:rsidRDefault="00756E43" w:rsidP="00756E43">
            <w:pPr>
              <w:rPr>
                <w:sz w:val="22"/>
              </w:rPr>
            </w:pPr>
            <w:r w:rsidRPr="0083216E">
              <w:rPr>
                <w:sz w:val="22"/>
              </w:rPr>
              <w:t xml:space="preserve">Kurklių seniūnija </w:t>
            </w:r>
          </w:p>
          <w:p w14:paraId="32D1110A" w14:textId="77777777" w:rsidR="00756E43" w:rsidRPr="0083216E" w:rsidRDefault="00756E43" w:rsidP="00756E43">
            <w:pPr>
              <w:rPr>
                <w:sz w:val="22"/>
              </w:rPr>
            </w:pPr>
            <w:r w:rsidRPr="0083216E">
              <w:rPr>
                <w:sz w:val="22"/>
              </w:rPr>
              <w:t xml:space="preserve">Šviesos g. 2, </w:t>
            </w:r>
          </w:p>
          <w:p w14:paraId="19877012" w14:textId="77777777" w:rsidR="00756E43" w:rsidRPr="0083216E" w:rsidRDefault="00756E43" w:rsidP="00756E43">
            <w:pPr>
              <w:rPr>
                <w:sz w:val="22"/>
              </w:rPr>
            </w:pPr>
            <w:r w:rsidRPr="0083216E">
              <w:rPr>
                <w:sz w:val="22"/>
              </w:rPr>
              <w:t xml:space="preserve">29234 Kurkliai </w:t>
            </w:r>
          </w:p>
          <w:p w14:paraId="7BE3284B" w14:textId="77777777" w:rsidR="00756E43" w:rsidRPr="0083216E" w:rsidRDefault="00756E43" w:rsidP="00756E43">
            <w:pPr>
              <w:rPr>
                <w:sz w:val="22"/>
              </w:rPr>
            </w:pPr>
            <w:r w:rsidRPr="0083216E">
              <w:rPr>
                <w:sz w:val="22"/>
              </w:rPr>
              <w:t>Anykščių r.</w:t>
            </w:r>
          </w:p>
          <w:p w14:paraId="548DC992" w14:textId="77777777" w:rsidR="00756E43" w:rsidRPr="0083216E" w:rsidRDefault="00756E43" w:rsidP="00756E43">
            <w:pPr>
              <w:rPr>
                <w:sz w:val="22"/>
              </w:rPr>
            </w:pPr>
            <w:r w:rsidRPr="0083216E">
              <w:rPr>
                <w:sz w:val="22"/>
              </w:rPr>
              <w:t xml:space="preserve">Seniūnas Algimantas Jurkus </w:t>
            </w:r>
          </w:p>
          <w:p w14:paraId="5E7AB77C" w14:textId="63C9FF57" w:rsidR="00756E43" w:rsidRPr="0083216E" w:rsidRDefault="00756E43" w:rsidP="00756E43">
            <w:pPr>
              <w:rPr>
                <w:sz w:val="22"/>
              </w:rPr>
            </w:pPr>
            <w:r w:rsidRPr="0083216E">
              <w:rPr>
                <w:sz w:val="22"/>
              </w:rPr>
              <w:t>tel. (0 381) 49275</w:t>
            </w:r>
          </w:p>
        </w:tc>
      </w:tr>
      <w:tr w:rsidR="00756E43" w:rsidRPr="00AD26F5" w14:paraId="602EF42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806CCB3" w14:textId="77777777" w:rsidR="00756E43" w:rsidRDefault="00756E43" w:rsidP="00756E43">
            <w:pPr>
              <w:jc w:val="center"/>
              <w:rPr>
                <w:strike/>
                <w:sz w:val="22"/>
              </w:rPr>
            </w:pPr>
            <w:r w:rsidRPr="00756E43">
              <w:rPr>
                <w:strike/>
                <w:sz w:val="22"/>
              </w:rPr>
              <w:t>90.</w:t>
            </w:r>
          </w:p>
          <w:p w14:paraId="72EEFDC7" w14:textId="7947C320" w:rsidR="00756E43" w:rsidRPr="00756E43" w:rsidRDefault="00756E43" w:rsidP="00756E43">
            <w:pPr>
              <w:jc w:val="center"/>
              <w:rPr>
                <w:b/>
                <w:bCs/>
                <w:sz w:val="22"/>
              </w:rPr>
            </w:pPr>
            <w:r w:rsidRPr="00756E43">
              <w:rPr>
                <w:b/>
                <w:bCs/>
                <w:sz w:val="22"/>
              </w:rPr>
              <w:t>91.</w:t>
            </w:r>
          </w:p>
        </w:tc>
        <w:tc>
          <w:tcPr>
            <w:tcW w:w="2346" w:type="dxa"/>
            <w:tcBorders>
              <w:top w:val="single" w:sz="4" w:space="0" w:color="auto"/>
              <w:left w:val="single" w:sz="4" w:space="0" w:color="auto"/>
              <w:bottom w:val="single" w:sz="4" w:space="0" w:color="auto"/>
              <w:right w:val="single" w:sz="4" w:space="0" w:color="auto"/>
            </w:tcBorders>
            <w:hideMark/>
          </w:tcPr>
          <w:p w14:paraId="558AAC49" w14:textId="77777777" w:rsidR="00756E43" w:rsidRPr="00AD26F5" w:rsidRDefault="00756E43" w:rsidP="00756E43">
            <w:r w:rsidRPr="00AD26F5">
              <w:t>Užunvėžių kaimo kapinės (Užunvėžių k., Kurklių sen.)</w:t>
            </w:r>
          </w:p>
        </w:tc>
        <w:tc>
          <w:tcPr>
            <w:tcW w:w="2832" w:type="dxa"/>
            <w:tcBorders>
              <w:top w:val="single" w:sz="4" w:space="0" w:color="auto"/>
              <w:left w:val="single" w:sz="4" w:space="0" w:color="auto"/>
              <w:bottom w:val="single" w:sz="4" w:space="0" w:color="auto"/>
              <w:right w:val="single" w:sz="4" w:space="0" w:color="auto"/>
            </w:tcBorders>
            <w:hideMark/>
          </w:tcPr>
          <w:p w14:paraId="44004310" w14:textId="77777777" w:rsidR="00756E43" w:rsidRPr="00AD26F5" w:rsidRDefault="00756E43" w:rsidP="00756E43">
            <w:pPr>
              <w:rPr>
                <w:sz w:val="22"/>
              </w:rPr>
            </w:pPr>
            <w:r w:rsidRPr="00AD26F5">
              <w:rPr>
                <w:sz w:val="22"/>
              </w:rPr>
              <w:t xml:space="preserve">Veikiančios </w:t>
            </w:r>
          </w:p>
          <w:p w14:paraId="59198EC8" w14:textId="77777777" w:rsidR="00756E43" w:rsidRPr="00AD26F5" w:rsidRDefault="00756E43" w:rsidP="00756E43">
            <w:pPr>
              <w:rPr>
                <w:sz w:val="22"/>
              </w:rPr>
            </w:pPr>
            <w:r w:rsidRPr="00AD26F5">
              <w:rPr>
                <w:sz w:val="22"/>
              </w:rPr>
              <w:t xml:space="preserve">Anykščių r. sav. tarybos 2013 m. gegužės 30 d. sprendimas </w:t>
            </w:r>
            <w:bookmarkStart w:id="86" w:name="n_82"/>
            <w:r w:rsidRPr="005F63A6">
              <w:rPr>
                <w:sz w:val="22"/>
              </w:rPr>
              <w:t>Nr.1-TS-185</w:t>
            </w:r>
            <w:bookmarkEnd w:id="86"/>
          </w:p>
        </w:tc>
        <w:tc>
          <w:tcPr>
            <w:tcW w:w="1024" w:type="dxa"/>
            <w:tcBorders>
              <w:top w:val="single" w:sz="4" w:space="0" w:color="auto"/>
              <w:left w:val="single" w:sz="4" w:space="0" w:color="auto"/>
              <w:bottom w:val="single" w:sz="4" w:space="0" w:color="auto"/>
              <w:right w:val="single" w:sz="4" w:space="0" w:color="auto"/>
            </w:tcBorders>
            <w:hideMark/>
          </w:tcPr>
          <w:p w14:paraId="04F7D974" w14:textId="77777777" w:rsidR="00756E43" w:rsidRDefault="00756E43" w:rsidP="00756E43">
            <w:pPr>
              <w:jc w:val="center"/>
              <w:rPr>
                <w:strike/>
              </w:rPr>
            </w:pPr>
            <w:r w:rsidRPr="00756E43">
              <w:rPr>
                <w:strike/>
              </w:rPr>
              <w:t>0,30</w:t>
            </w:r>
          </w:p>
          <w:p w14:paraId="448783EB" w14:textId="335DFB1A" w:rsidR="00756E43" w:rsidRPr="00756E43" w:rsidRDefault="00756E43" w:rsidP="00756E43">
            <w:pPr>
              <w:jc w:val="center"/>
              <w:rPr>
                <w:b/>
                <w:bCs/>
                <w:strike/>
              </w:rPr>
            </w:pPr>
            <w:r w:rsidRPr="00756E43">
              <w:rPr>
                <w:b/>
                <w:bCs/>
              </w:rPr>
              <w:t>0,4590</w:t>
            </w:r>
          </w:p>
        </w:tc>
        <w:tc>
          <w:tcPr>
            <w:tcW w:w="2520" w:type="dxa"/>
            <w:tcBorders>
              <w:top w:val="single" w:sz="4" w:space="0" w:color="auto"/>
              <w:left w:val="single" w:sz="4" w:space="0" w:color="auto"/>
              <w:bottom w:val="single" w:sz="4" w:space="0" w:color="auto"/>
              <w:right w:val="single" w:sz="4" w:space="0" w:color="auto"/>
            </w:tcBorders>
            <w:hideMark/>
          </w:tcPr>
          <w:p w14:paraId="6D17BD64" w14:textId="77777777" w:rsidR="00756E43" w:rsidRPr="00756E43" w:rsidRDefault="00756E43" w:rsidP="00756E43">
            <w:pPr>
              <w:jc w:val="center"/>
              <w:rPr>
                <w:b/>
                <w:bCs/>
                <w:sz w:val="22"/>
                <w:szCs w:val="22"/>
              </w:rPr>
            </w:pPr>
            <w:r w:rsidRPr="00756E43">
              <w:rPr>
                <w:b/>
                <w:bCs/>
                <w:sz w:val="22"/>
                <w:szCs w:val="22"/>
              </w:rPr>
              <w:t xml:space="preserve">Žemės sklypo unikalus </w:t>
            </w:r>
          </w:p>
          <w:p w14:paraId="42C9A78E" w14:textId="77777777" w:rsidR="00756E43" w:rsidRPr="00756E43" w:rsidRDefault="00756E43" w:rsidP="00756E43">
            <w:pPr>
              <w:jc w:val="center"/>
              <w:rPr>
                <w:b/>
                <w:bCs/>
                <w:sz w:val="22"/>
                <w:szCs w:val="22"/>
              </w:rPr>
            </w:pPr>
            <w:r w:rsidRPr="00756E43">
              <w:rPr>
                <w:b/>
                <w:bCs/>
                <w:sz w:val="22"/>
                <w:szCs w:val="22"/>
              </w:rPr>
              <w:t xml:space="preserve">Nr. 4400-6604-0924, </w:t>
            </w:r>
          </w:p>
          <w:p w14:paraId="1DDCB27A" w14:textId="4D2DC0BC" w:rsidR="00756E43" w:rsidRPr="00AD26F5" w:rsidRDefault="00756E43" w:rsidP="00756E43">
            <w:pPr>
              <w:jc w:val="center"/>
              <w:rPr>
                <w:sz w:val="22"/>
              </w:rPr>
            </w:pPr>
            <w:r w:rsidRPr="00756E43">
              <w:rPr>
                <w:b/>
                <w:bCs/>
                <w:sz w:val="22"/>
                <w:szCs w:val="22"/>
              </w:rPr>
              <w:t>2025-07-03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6B7BF93"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23D284B" w14:textId="77777777" w:rsidR="00756E43" w:rsidRPr="0083216E" w:rsidRDefault="00756E43" w:rsidP="00756E43">
            <w:pPr>
              <w:rPr>
                <w:sz w:val="22"/>
              </w:rPr>
            </w:pPr>
            <w:r w:rsidRPr="0083216E">
              <w:rPr>
                <w:sz w:val="22"/>
              </w:rPr>
              <w:t xml:space="preserve">Anykščių r. sav. </w:t>
            </w:r>
          </w:p>
          <w:p w14:paraId="3F3FA06F" w14:textId="77777777" w:rsidR="00756E43" w:rsidRPr="0083216E" w:rsidRDefault="00756E43" w:rsidP="00756E43">
            <w:pPr>
              <w:rPr>
                <w:sz w:val="22"/>
              </w:rPr>
            </w:pPr>
            <w:r w:rsidRPr="0083216E">
              <w:rPr>
                <w:sz w:val="22"/>
              </w:rPr>
              <w:t xml:space="preserve">Kurklių seniūnija </w:t>
            </w:r>
          </w:p>
          <w:p w14:paraId="06FA9E57" w14:textId="77777777" w:rsidR="00756E43" w:rsidRPr="0083216E" w:rsidRDefault="00756E43" w:rsidP="00756E43">
            <w:pPr>
              <w:rPr>
                <w:sz w:val="22"/>
              </w:rPr>
            </w:pPr>
            <w:r w:rsidRPr="0083216E">
              <w:rPr>
                <w:sz w:val="22"/>
              </w:rPr>
              <w:t xml:space="preserve">Šviesos g. 2, </w:t>
            </w:r>
          </w:p>
          <w:p w14:paraId="5799252E" w14:textId="77777777" w:rsidR="00756E43" w:rsidRPr="0083216E" w:rsidRDefault="00756E43" w:rsidP="00756E43">
            <w:pPr>
              <w:rPr>
                <w:sz w:val="22"/>
              </w:rPr>
            </w:pPr>
            <w:r w:rsidRPr="0083216E">
              <w:rPr>
                <w:sz w:val="22"/>
              </w:rPr>
              <w:t xml:space="preserve">29234 Kurkliai </w:t>
            </w:r>
          </w:p>
          <w:p w14:paraId="29342AAE" w14:textId="77777777" w:rsidR="00756E43" w:rsidRPr="0083216E" w:rsidRDefault="00756E43" w:rsidP="00756E43">
            <w:pPr>
              <w:rPr>
                <w:sz w:val="22"/>
              </w:rPr>
            </w:pPr>
            <w:r w:rsidRPr="0083216E">
              <w:rPr>
                <w:sz w:val="22"/>
              </w:rPr>
              <w:t xml:space="preserve">Anykščių r. </w:t>
            </w:r>
          </w:p>
          <w:p w14:paraId="51562E4D" w14:textId="77777777" w:rsidR="00756E43" w:rsidRPr="0083216E" w:rsidRDefault="00756E43" w:rsidP="00756E43">
            <w:pPr>
              <w:rPr>
                <w:sz w:val="22"/>
              </w:rPr>
            </w:pPr>
            <w:r w:rsidRPr="0083216E">
              <w:rPr>
                <w:sz w:val="22"/>
              </w:rPr>
              <w:t xml:space="preserve">Seniūnas Algimantas Jurkus </w:t>
            </w:r>
          </w:p>
          <w:p w14:paraId="723B18AF" w14:textId="444E4532" w:rsidR="00756E43" w:rsidRPr="0083216E" w:rsidRDefault="00756E43" w:rsidP="00756E43">
            <w:pPr>
              <w:rPr>
                <w:sz w:val="22"/>
              </w:rPr>
            </w:pPr>
            <w:r w:rsidRPr="0083216E">
              <w:rPr>
                <w:sz w:val="22"/>
              </w:rPr>
              <w:t>tel. (0 381) 49275</w:t>
            </w:r>
          </w:p>
        </w:tc>
      </w:tr>
      <w:tr w:rsidR="00756E43" w:rsidRPr="00AD26F5" w14:paraId="6723178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E00D187" w14:textId="17E6D82C" w:rsidR="00756E43" w:rsidRDefault="00756E43" w:rsidP="00756E43">
            <w:pPr>
              <w:jc w:val="center"/>
              <w:rPr>
                <w:strike/>
                <w:sz w:val="22"/>
              </w:rPr>
            </w:pPr>
            <w:r w:rsidRPr="00756E43">
              <w:rPr>
                <w:strike/>
                <w:sz w:val="22"/>
              </w:rPr>
              <w:t>9</w:t>
            </w:r>
            <w:r>
              <w:rPr>
                <w:strike/>
                <w:sz w:val="22"/>
              </w:rPr>
              <w:t>1</w:t>
            </w:r>
            <w:r w:rsidRPr="00756E43">
              <w:rPr>
                <w:strike/>
                <w:sz w:val="22"/>
              </w:rPr>
              <w:t>.</w:t>
            </w:r>
          </w:p>
          <w:p w14:paraId="045A2CE8" w14:textId="2A199F19" w:rsidR="00756E43" w:rsidRPr="00AD26F5" w:rsidRDefault="00756E43" w:rsidP="00756E43">
            <w:pPr>
              <w:jc w:val="center"/>
              <w:rPr>
                <w:sz w:val="22"/>
              </w:rPr>
            </w:pPr>
            <w:r w:rsidRPr="00756E43">
              <w:rPr>
                <w:b/>
                <w:bCs/>
                <w:sz w:val="22"/>
              </w:rPr>
              <w:t>9</w:t>
            </w:r>
            <w:r>
              <w:rPr>
                <w:b/>
                <w:bCs/>
                <w:sz w:val="22"/>
              </w:rPr>
              <w:t>2</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279697F" w14:textId="77777777" w:rsidR="00756E43" w:rsidRPr="00AD26F5" w:rsidRDefault="00756E43" w:rsidP="00756E43">
            <w:r w:rsidRPr="00AD26F5">
              <w:t>Karališkių kaimo kapinės (Karališkių k., Kurklių sen.)</w:t>
            </w:r>
          </w:p>
        </w:tc>
        <w:tc>
          <w:tcPr>
            <w:tcW w:w="2832" w:type="dxa"/>
            <w:tcBorders>
              <w:top w:val="single" w:sz="4" w:space="0" w:color="auto"/>
              <w:left w:val="single" w:sz="4" w:space="0" w:color="auto"/>
              <w:bottom w:val="single" w:sz="4" w:space="0" w:color="auto"/>
              <w:right w:val="single" w:sz="4" w:space="0" w:color="auto"/>
            </w:tcBorders>
            <w:hideMark/>
          </w:tcPr>
          <w:p w14:paraId="56D0DCDD" w14:textId="77777777" w:rsidR="00756E43" w:rsidRPr="00AD26F5" w:rsidRDefault="00756E43" w:rsidP="00756E43">
            <w:pPr>
              <w:rPr>
                <w:sz w:val="22"/>
              </w:rPr>
            </w:pPr>
            <w:r w:rsidRPr="00AD26F5">
              <w:rPr>
                <w:sz w:val="22"/>
              </w:rPr>
              <w:t xml:space="preserve">Veikiančios </w:t>
            </w:r>
          </w:p>
          <w:p w14:paraId="25B5FF2D" w14:textId="77777777" w:rsidR="00756E43" w:rsidRPr="00AD26F5" w:rsidRDefault="00756E43" w:rsidP="00756E43">
            <w:pPr>
              <w:rPr>
                <w:sz w:val="22"/>
              </w:rPr>
            </w:pPr>
            <w:r w:rsidRPr="00AD26F5">
              <w:rPr>
                <w:sz w:val="22"/>
              </w:rPr>
              <w:t xml:space="preserve">Anykščių r. sav. tarybos 2013 m. gegužės 30 d. sprendimas </w:t>
            </w:r>
            <w:bookmarkStart w:id="87" w:name="n_83"/>
            <w:r w:rsidRPr="005F63A6">
              <w:rPr>
                <w:sz w:val="22"/>
              </w:rPr>
              <w:t>Nr.1-TS-185</w:t>
            </w:r>
            <w:bookmarkEnd w:id="87"/>
          </w:p>
        </w:tc>
        <w:tc>
          <w:tcPr>
            <w:tcW w:w="1024" w:type="dxa"/>
            <w:tcBorders>
              <w:top w:val="single" w:sz="4" w:space="0" w:color="auto"/>
              <w:left w:val="single" w:sz="4" w:space="0" w:color="auto"/>
              <w:bottom w:val="single" w:sz="4" w:space="0" w:color="auto"/>
              <w:right w:val="single" w:sz="4" w:space="0" w:color="auto"/>
            </w:tcBorders>
            <w:hideMark/>
          </w:tcPr>
          <w:p w14:paraId="520B229C" w14:textId="77777777" w:rsidR="00756E43" w:rsidRPr="00AD26F5" w:rsidRDefault="00756E43" w:rsidP="00756E43">
            <w:pPr>
              <w:jc w:val="center"/>
            </w:pPr>
            <w:r w:rsidRPr="00AD26F5">
              <w:t>0,38</w:t>
            </w:r>
          </w:p>
        </w:tc>
        <w:tc>
          <w:tcPr>
            <w:tcW w:w="2520" w:type="dxa"/>
            <w:tcBorders>
              <w:top w:val="single" w:sz="4" w:space="0" w:color="auto"/>
              <w:left w:val="single" w:sz="4" w:space="0" w:color="auto"/>
              <w:bottom w:val="single" w:sz="4" w:space="0" w:color="auto"/>
              <w:right w:val="single" w:sz="4" w:space="0" w:color="auto"/>
            </w:tcBorders>
            <w:hideMark/>
          </w:tcPr>
          <w:p w14:paraId="103B9C88" w14:textId="77777777" w:rsidR="00756E43" w:rsidRPr="00AD26F5" w:rsidRDefault="00756E43" w:rsidP="00756E4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9F0C96C" w14:textId="77777777" w:rsidR="00756E43" w:rsidRPr="00AD26F5" w:rsidRDefault="00756E43" w:rsidP="00756E4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56C2109" w14:textId="77777777" w:rsidR="00756E43" w:rsidRPr="0083216E" w:rsidRDefault="00756E43" w:rsidP="00756E43">
            <w:pPr>
              <w:rPr>
                <w:sz w:val="22"/>
              </w:rPr>
            </w:pPr>
            <w:r w:rsidRPr="0083216E">
              <w:rPr>
                <w:sz w:val="22"/>
              </w:rPr>
              <w:t xml:space="preserve">Anykščių r. sav. </w:t>
            </w:r>
          </w:p>
          <w:p w14:paraId="203BFFDB" w14:textId="77777777" w:rsidR="00756E43" w:rsidRPr="0083216E" w:rsidRDefault="00756E43" w:rsidP="00756E43">
            <w:pPr>
              <w:rPr>
                <w:sz w:val="22"/>
              </w:rPr>
            </w:pPr>
            <w:r w:rsidRPr="0083216E">
              <w:rPr>
                <w:sz w:val="22"/>
              </w:rPr>
              <w:t xml:space="preserve">Kurklių seniūnija </w:t>
            </w:r>
          </w:p>
          <w:p w14:paraId="38D34721" w14:textId="77777777" w:rsidR="00756E43" w:rsidRPr="0083216E" w:rsidRDefault="00756E43" w:rsidP="00756E43">
            <w:pPr>
              <w:rPr>
                <w:sz w:val="22"/>
              </w:rPr>
            </w:pPr>
            <w:r w:rsidRPr="0083216E">
              <w:rPr>
                <w:sz w:val="22"/>
              </w:rPr>
              <w:t xml:space="preserve">Šviesos g. 2,  </w:t>
            </w:r>
          </w:p>
          <w:p w14:paraId="1C5C9D46" w14:textId="77777777" w:rsidR="00756E43" w:rsidRPr="0083216E" w:rsidRDefault="00756E43" w:rsidP="00756E43">
            <w:pPr>
              <w:rPr>
                <w:sz w:val="22"/>
              </w:rPr>
            </w:pPr>
            <w:r w:rsidRPr="0083216E">
              <w:rPr>
                <w:sz w:val="22"/>
              </w:rPr>
              <w:t xml:space="preserve">29234 Kurkliai </w:t>
            </w:r>
          </w:p>
          <w:p w14:paraId="280A4991" w14:textId="77777777" w:rsidR="00756E43" w:rsidRPr="0083216E" w:rsidRDefault="00756E43" w:rsidP="00756E43">
            <w:pPr>
              <w:rPr>
                <w:sz w:val="22"/>
              </w:rPr>
            </w:pPr>
            <w:r w:rsidRPr="0083216E">
              <w:rPr>
                <w:sz w:val="22"/>
              </w:rPr>
              <w:lastRenderedPageBreak/>
              <w:t xml:space="preserve">Anykščių r. </w:t>
            </w:r>
          </w:p>
          <w:p w14:paraId="2DB50FED" w14:textId="77777777" w:rsidR="00756E43" w:rsidRPr="0083216E" w:rsidRDefault="00756E43" w:rsidP="00756E43">
            <w:pPr>
              <w:rPr>
                <w:sz w:val="22"/>
              </w:rPr>
            </w:pPr>
            <w:r w:rsidRPr="0083216E">
              <w:rPr>
                <w:sz w:val="22"/>
              </w:rPr>
              <w:t xml:space="preserve">Seniūnas Algimantas Jurkus </w:t>
            </w:r>
          </w:p>
          <w:p w14:paraId="1630BF2E" w14:textId="7E797339" w:rsidR="00756E43" w:rsidRPr="0083216E" w:rsidRDefault="00756E43" w:rsidP="00756E43">
            <w:pPr>
              <w:rPr>
                <w:sz w:val="22"/>
              </w:rPr>
            </w:pPr>
            <w:r w:rsidRPr="0083216E">
              <w:rPr>
                <w:sz w:val="22"/>
              </w:rPr>
              <w:t>tel. (0 381) 49275</w:t>
            </w:r>
          </w:p>
        </w:tc>
      </w:tr>
      <w:tr w:rsidR="00C50203" w:rsidRPr="00AD26F5" w14:paraId="3C4F6A6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6431CDF" w14:textId="1C58D579" w:rsidR="00C50203" w:rsidRDefault="00C50203" w:rsidP="00C50203">
            <w:pPr>
              <w:jc w:val="center"/>
              <w:rPr>
                <w:strike/>
                <w:sz w:val="22"/>
              </w:rPr>
            </w:pPr>
            <w:r w:rsidRPr="00756E43">
              <w:rPr>
                <w:strike/>
                <w:sz w:val="22"/>
              </w:rPr>
              <w:lastRenderedPageBreak/>
              <w:t>9</w:t>
            </w:r>
            <w:r>
              <w:rPr>
                <w:strike/>
                <w:sz w:val="22"/>
              </w:rPr>
              <w:t>2</w:t>
            </w:r>
            <w:r w:rsidRPr="00756E43">
              <w:rPr>
                <w:strike/>
                <w:sz w:val="22"/>
              </w:rPr>
              <w:t>.</w:t>
            </w:r>
          </w:p>
          <w:p w14:paraId="4849C139" w14:textId="4D3C577C" w:rsidR="00C50203" w:rsidRPr="00AD26F5" w:rsidRDefault="00C50203" w:rsidP="00C50203">
            <w:pPr>
              <w:jc w:val="center"/>
              <w:rPr>
                <w:sz w:val="22"/>
              </w:rPr>
            </w:pPr>
            <w:r w:rsidRPr="00756E43">
              <w:rPr>
                <w:b/>
                <w:bCs/>
                <w:sz w:val="22"/>
              </w:rPr>
              <w:t>9</w:t>
            </w:r>
            <w:r>
              <w:rPr>
                <w:b/>
                <w:bCs/>
                <w:sz w:val="22"/>
              </w:rPr>
              <w:t>3</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086903B" w14:textId="77777777" w:rsidR="00C50203" w:rsidRPr="00AD26F5" w:rsidRDefault="00C50203" w:rsidP="00C50203">
            <w:r w:rsidRPr="00AD26F5">
              <w:t>Trakinių kaimo kapinės (Trakinių k., Kurklių sen.)</w:t>
            </w:r>
          </w:p>
        </w:tc>
        <w:tc>
          <w:tcPr>
            <w:tcW w:w="2832" w:type="dxa"/>
            <w:tcBorders>
              <w:top w:val="single" w:sz="4" w:space="0" w:color="auto"/>
              <w:left w:val="single" w:sz="4" w:space="0" w:color="auto"/>
              <w:bottom w:val="single" w:sz="4" w:space="0" w:color="auto"/>
              <w:right w:val="single" w:sz="4" w:space="0" w:color="auto"/>
            </w:tcBorders>
            <w:hideMark/>
          </w:tcPr>
          <w:p w14:paraId="5558102F" w14:textId="77777777" w:rsidR="00C50203" w:rsidRPr="00AD26F5" w:rsidRDefault="00C50203" w:rsidP="00C50203">
            <w:pPr>
              <w:rPr>
                <w:sz w:val="22"/>
              </w:rPr>
            </w:pPr>
            <w:r w:rsidRPr="00AD26F5">
              <w:rPr>
                <w:sz w:val="22"/>
              </w:rPr>
              <w:t>Riboto naudojimo</w:t>
            </w:r>
          </w:p>
          <w:p w14:paraId="2E71B25E" w14:textId="77777777" w:rsidR="00C50203" w:rsidRPr="00AD26F5" w:rsidRDefault="00C50203" w:rsidP="00C50203">
            <w:pPr>
              <w:rPr>
                <w:sz w:val="22"/>
              </w:rPr>
            </w:pPr>
            <w:r w:rsidRPr="00AD26F5">
              <w:rPr>
                <w:sz w:val="22"/>
              </w:rPr>
              <w:t xml:space="preserve">Anykščių r. sav. tarybos 2013 m. gegužės 30 d. sprendimas </w:t>
            </w:r>
            <w:bookmarkStart w:id="88" w:name="n_84"/>
            <w:r w:rsidRPr="005F63A6">
              <w:rPr>
                <w:sz w:val="22"/>
              </w:rPr>
              <w:t>Nr.1-TS-185</w:t>
            </w:r>
            <w:bookmarkEnd w:id="88"/>
          </w:p>
        </w:tc>
        <w:tc>
          <w:tcPr>
            <w:tcW w:w="1024" w:type="dxa"/>
            <w:tcBorders>
              <w:top w:val="single" w:sz="4" w:space="0" w:color="auto"/>
              <w:left w:val="single" w:sz="4" w:space="0" w:color="auto"/>
              <w:bottom w:val="single" w:sz="4" w:space="0" w:color="auto"/>
              <w:right w:val="single" w:sz="4" w:space="0" w:color="auto"/>
            </w:tcBorders>
            <w:hideMark/>
          </w:tcPr>
          <w:p w14:paraId="09E18473" w14:textId="77777777" w:rsidR="00C50203" w:rsidRDefault="00C50203" w:rsidP="00C50203">
            <w:pPr>
              <w:jc w:val="center"/>
              <w:rPr>
                <w:strike/>
              </w:rPr>
            </w:pPr>
            <w:r w:rsidRPr="00756E43">
              <w:rPr>
                <w:strike/>
              </w:rPr>
              <w:t>0,04</w:t>
            </w:r>
          </w:p>
          <w:p w14:paraId="5AD48B13" w14:textId="2BA2D7F1" w:rsidR="00C50203" w:rsidRPr="00C50203" w:rsidRDefault="00C50203" w:rsidP="00C50203">
            <w:pPr>
              <w:jc w:val="center"/>
              <w:rPr>
                <w:b/>
                <w:bCs/>
                <w:strike/>
              </w:rPr>
            </w:pPr>
            <w:r w:rsidRPr="00C50203">
              <w:rPr>
                <w:b/>
                <w:bCs/>
              </w:rPr>
              <w:t>0,1490</w:t>
            </w:r>
          </w:p>
        </w:tc>
        <w:tc>
          <w:tcPr>
            <w:tcW w:w="2520" w:type="dxa"/>
            <w:tcBorders>
              <w:top w:val="single" w:sz="4" w:space="0" w:color="auto"/>
              <w:left w:val="single" w:sz="4" w:space="0" w:color="auto"/>
              <w:bottom w:val="single" w:sz="4" w:space="0" w:color="auto"/>
              <w:right w:val="single" w:sz="4" w:space="0" w:color="auto"/>
            </w:tcBorders>
            <w:hideMark/>
          </w:tcPr>
          <w:p w14:paraId="480BF28B" w14:textId="77777777" w:rsidR="00C50203" w:rsidRPr="00C50203" w:rsidRDefault="00C50203" w:rsidP="00C50203">
            <w:pPr>
              <w:jc w:val="center"/>
              <w:rPr>
                <w:b/>
                <w:bCs/>
                <w:sz w:val="22"/>
                <w:szCs w:val="22"/>
              </w:rPr>
            </w:pPr>
            <w:r w:rsidRPr="00C50203">
              <w:rPr>
                <w:b/>
                <w:bCs/>
                <w:sz w:val="22"/>
                <w:szCs w:val="22"/>
              </w:rPr>
              <w:t xml:space="preserve">Žemės sklypo unikalus </w:t>
            </w:r>
          </w:p>
          <w:p w14:paraId="0D648947" w14:textId="77777777" w:rsidR="00C50203" w:rsidRPr="00C50203" w:rsidRDefault="00C50203" w:rsidP="00C50203">
            <w:pPr>
              <w:jc w:val="center"/>
              <w:rPr>
                <w:b/>
                <w:bCs/>
                <w:sz w:val="22"/>
                <w:szCs w:val="22"/>
              </w:rPr>
            </w:pPr>
            <w:r w:rsidRPr="00C50203">
              <w:rPr>
                <w:b/>
                <w:bCs/>
                <w:sz w:val="22"/>
                <w:szCs w:val="22"/>
              </w:rPr>
              <w:t xml:space="preserve">Nr. 4400-6627-9656, </w:t>
            </w:r>
          </w:p>
          <w:p w14:paraId="26E84A52" w14:textId="64F326E8" w:rsidR="00C50203" w:rsidRPr="00C50203" w:rsidRDefault="00C50203" w:rsidP="00C50203">
            <w:pPr>
              <w:jc w:val="center"/>
              <w:rPr>
                <w:b/>
                <w:bCs/>
                <w:sz w:val="22"/>
              </w:rPr>
            </w:pPr>
            <w:r w:rsidRPr="00C50203">
              <w:rPr>
                <w:b/>
                <w:bCs/>
                <w:sz w:val="22"/>
                <w:szCs w:val="22"/>
              </w:rPr>
              <w:t>2025-08-04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877ED47" w14:textId="5F28825F" w:rsidR="00C50203" w:rsidRPr="00C50203" w:rsidRDefault="00C50203" w:rsidP="00C50203">
            <w:pPr>
              <w:jc w:val="center"/>
              <w:rPr>
                <w:b/>
                <w:bCs/>
              </w:rPr>
            </w:pPr>
            <w:r w:rsidRPr="00C50203">
              <w:rPr>
                <w:b/>
                <w:bCs/>
              </w:rPr>
              <w:t>unikalus kodas 44338</w:t>
            </w:r>
          </w:p>
        </w:tc>
        <w:tc>
          <w:tcPr>
            <w:tcW w:w="3973" w:type="dxa"/>
            <w:tcBorders>
              <w:top w:val="single" w:sz="4" w:space="0" w:color="auto"/>
              <w:left w:val="single" w:sz="4" w:space="0" w:color="auto"/>
              <w:bottom w:val="single" w:sz="4" w:space="0" w:color="auto"/>
              <w:right w:val="single" w:sz="4" w:space="0" w:color="auto"/>
            </w:tcBorders>
            <w:hideMark/>
          </w:tcPr>
          <w:p w14:paraId="6BD68D30" w14:textId="77777777" w:rsidR="00C50203" w:rsidRPr="0083216E" w:rsidRDefault="00C50203" w:rsidP="00C50203">
            <w:pPr>
              <w:rPr>
                <w:sz w:val="22"/>
              </w:rPr>
            </w:pPr>
            <w:r w:rsidRPr="0083216E">
              <w:rPr>
                <w:sz w:val="22"/>
              </w:rPr>
              <w:t xml:space="preserve">Anykščių r. sav. </w:t>
            </w:r>
          </w:p>
          <w:p w14:paraId="20F366D2" w14:textId="77777777" w:rsidR="00C50203" w:rsidRPr="0083216E" w:rsidRDefault="00C50203" w:rsidP="00C50203">
            <w:pPr>
              <w:rPr>
                <w:sz w:val="22"/>
              </w:rPr>
            </w:pPr>
            <w:r w:rsidRPr="0083216E">
              <w:rPr>
                <w:sz w:val="22"/>
              </w:rPr>
              <w:t xml:space="preserve">Kurklių seniūnija </w:t>
            </w:r>
          </w:p>
          <w:p w14:paraId="34BC4DD9" w14:textId="77777777" w:rsidR="00C50203" w:rsidRPr="0083216E" w:rsidRDefault="00C50203" w:rsidP="00C50203">
            <w:pPr>
              <w:rPr>
                <w:sz w:val="22"/>
              </w:rPr>
            </w:pPr>
            <w:r w:rsidRPr="0083216E">
              <w:rPr>
                <w:sz w:val="22"/>
              </w:rPr>
              <w:t xml:space="preserve">Šviesos g. 2,  </w:t>
            </w:r>
          </w:p>
          <w:p w14:paraId="37034337" w14:textId="77777777" w:rsidR="00C50203" w:rsidRPr="0083216E" w:rsidRDefault="00C50203" w:rsidP="00C50203">
            <w:pPr>
              <w:rPr>
                <w:sz w:val="22"/>
              </w:rPr>
            </w:pPr>
            <w:r w:rsidRPr="0083216E">
              <w:rPr>
                <w:sz w:val="22"/>
              </w:rPr>
              <w:t xml:space="preserve">29234 Kurkliai </w:t>
            </w:r>
          </w:p>
          <w:p w14:paraId="13367677" w14:textId="77777777" w:rsidR="00C50203" w:rsidRPr="0083216E" w:rsidRDefault="00C50203" w:rsidP="00C50203">
            <w:pPr>
              <w:rPr>
                <w:sz w:val="22"/>
              </w:rPr>
            </w:pPr>
            <w:r w:rsidRPr="0083216E">
              <w:rPr>
                <w:sz w:val="22"/>
              </w:rPr>
              <w:t>Anykščių r.</w:t>
            </w:r>
          </w:p>
          <w:p w14:paraId="2B6B72C5" w14:textId="77777777" w:rsidR="00C50203" w:rsidRPr="0083216E" w:rsidRDefault="00C50203" w:rsidP="00C50203">
            <w:pPr>
              <w:rPr>
                <w:sz w:val="22"/>
              </w:rPr>
            </w:pPr>
            <w:r w:rsidRPr="0083216E">
              <w:rPr>
                <w:sz w:val="22"/>
              </w:rPr>
              <w:t xml:space="preserve">Seniūnas Algimantas Jurkus  </w:t>
            </w:r>
          </w:p>
          <w:p w14:paraId="541ECA9A" w14:textId="0935DEF7" w:rsidR="00C50203" w:rsidRPr="0083216E" w:rsidRDefault="00C50203" w:rsidP="00C50203">
            <w:pPr>
              <w:rPr>
                <w:sz w:val="22"/>
              </w:rPr>
            </w:pPr>
            <w:r w:rsidRPr="0083216E">
              <w:rPr>
                <w:sz w:val="22"/>
              </w:rPr>
              <w:t>tel. (0 381) 49275</w:t>
            </w:r>
          </w:p>
        </w:tc>
      </w:tr>
      <w:tr w:rsidR="00C50203" w:rsidRPr="00AD26F5" w14:paraId="70E0F92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6D7A4EC7" w14:textId="50241C14" w:rsidR="00C50203" w:rsidRDefault="00C50203" w:rsidP="00C50203">
            <w:pPr>
              <w:jc w:val="center"/>
              <w:rPr>
                <w:strike/>
                <w:sz w:val="22"/>
              </w:rPr>
            </w:pPr>
            <w:r w:rsidRPr="00756E43">
              <w:rPr>
                <w:strike/>
                <w:sz w:val="22"/>
              </w:rPr>
              <w:t>9</w:t>
            </w:r>
            <w:r>
              <w:rPr>
                <w:strike/>
                <w:sz w:val="22"/>
              </w:rPr>
              <w:t>3</w:t>
            </w:r>
            <w:r w:rsidRPr="00756E43">
              <w:rPr>
                <w:strike/>
                <w:sz w:val="22"/>
              </w:rPr>
              <w:t>.</w:t>
            </w:r>
          </w:p>
          <w:p w14:paraId="4DB115C8" w14:textId="43A9E77F" w:rsidR="00C50203" w:rsidRPr="00AD26F5" w:rsidRDefault="00C50203" w:rsidP="00C50203">
            <w:pPr>
              <w:jc w:val="center"/>
              <w:rPr>
                <w:sz w:val="22"/>
              </w:rPr>
            </w:pPr>
            <w:r w:rsidRPr="00756E43">
              <w:rPr>
                <w:b/>
                <w:bCs/>
                <w:sz w:val="22"/>
              </w:rPr>
              <w:t>9</w:t>
            </w:r>
            <w:r>
              <w:rPr>
                <w:b/>
                <w:bCs/>
                <w:sz w:val="22"/>
              </w:rPr>
              <w:t>4</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D9D6DE1" w14:textId="77777777" w:rsidR="00C50203" w:rsidRPr="00AD26F5" w:rsidRDefault="00C50203" w:rsidP="00C50203">
            <w:r w:rsidRPr="00AD26F5">
              <w:t>Desiukiškių kaimo kapinės (Desiukiškių k., Kurklių sen.)</w:t>
            </w:r>
          </w:p>
        </w:tc>
        <w:tc>
          <w:tcPr>
            <w:tcW w:w="2832" w:type="dxa"/>
            <w:tcBorders>
              <w:top w:val="single" w:sz="4" w:space="0" w:color="auto"/>
              <w:left w:val="single" w:sz="4" w:space="0" w:color="auto"/>
              <w:bottom w:val="single" w:sz="4" w:space="0" w:color="auto"/>
              <w:right w:val="single" w:sz="4" w:space="0" w:color="auto"/>
            </w:tcBorders>
            <w:hideMark/>
          </w:tcPr>
          <w:p w14:paraId="3B8D0A82" w14:textId="77777777" w:rsidR="00C50203" w:rsidRPr="00AD26F5" w:rsidRDefault="00C50203" w:rsidP="00C50203">
            <w:pPr>
              <w:rPr>
                <w:sz w:val="22"/>
              </w:rPr>
            </w:pPr>
            <w:r w:rsidRPr="00AD26F5">
              <w:rPr>
                <w:sz w:val="22"/>
              </w:rPr>
              <w:t>Riboto naudojimo</w:t>
            </w:r>
          </w:p>
          <w:p w14:paraId="2CD8F8CA" w14:textId="77777777" w:rsidR="00C50203" w:rsidRPr="00AD26F5" w:rsidRDefault="00C50203" w:rsidP="00C50203">
            <w:pPr>
              <w:rPr>
                <w:sz w:val="22"/>
              </w:rPr>
            </w:pPr>
            <w:r w:rsidRPr="00AD26F5">
              <w:rPr>
                <w:sz w:val="22"/>
              </w:rPr>
              <w:t xml:space="preserve">Anykščių r. sav. tarybos 2013 m. gegužės 30 d. sprendimas </w:t>
            </w:r>
            <w:bookmarkStart w:id="89" w:name="n_85"/>
            <w:r w:rsidRPr="005F63A6">
              <w:rPr>
                <w:sz w:val="22"/>
              </w:rPr>
              <w:t>Nr.1-TS-185</w:t>
            </w:r>
            <w:bookmarkEnd w:id="89"/>
          </w:p>
        </w:tc>
        <w:tc>
          <w:tcPr>
            <w:tcW w:w="1024" w:type="dxa"/>
            <w:tcBorders>
              <w:top w:val="single" w:sz="4" w:space="0" w:color="auto"/>
              <w:left w:val="single" w:sz="4" w:space="0" w:color="auto"/>
              <w:bottom w:val="single" w:sz="4" w:space="0" w:color="auto"/>
              <w:right w:val="single" w:sz="4" w:space="0" w:color="auto"/>
            </w:tcBorders>
            <w:hideMark/>
          </w:tcPr>
          <w:p w14:paraId="3D33666C" w14:textId="77777777" w:rsidR="00C50203" w:rsidRDefault="00C50203" w:rsidP="00C50203">
            <w:pPr>
              <w:jc w:val="center"/>
              <w:rPr>
                <w:strike/>
              </w:rPr>
            </w:pPr>
            <w:r w:rsidRPr="00C50203">
              <w:rPr>
                <w:strike/>
              </w:rPr>
              <w:t>0,20</w:t>
            </w:r>
          </w:p>
          <w:p w14:paraId="1ACD35E0" w14:textId="62DA298E" w:rsidR="00C50203" w:rsidRPr="00C50203" w:rsidRDefault="00C50203" w:rsidP="00C50203">
            <w:pPr>
              <w:jc w:val="center"/>
              <w:rPr>
                <w:b/>
                <w:bCs/>
              </w:rPr>
            </w:pPr>
            <w:r w:rsidRPr="00C50203">
              <w:rPr>
                <w:b/>
                <w:bCs/>
              </w:rPr>
              <w:t>0,4690</w:t>
            </w:r>
          </w:p>
        </w:tc>
        <w:tc>
          <w:tcPr>
            <w:tcW w:w="2520" w:type="dxa"/>
            <w:tcBorders>
              <w:top w:val="single" w:sz="4" w:space="0" w:color="auto"/>
              <w:left w:val="single" w:sz="4" w:space="0" w:color="auto"/>
              <w:bottom w:val="single" w:sz="4" w:space="0" w:color="auto"/>
              <w:right w:val="single" w:sz="4" w:space="0" w:color="auto"/>
            </w:tcBorders>
            <w:hideMark/>
          </w:tcPr>
          <w:p w14:paraId="695F1C22" w14:textId="77777777" w:rsidR="00C50203" w:rsidRPr="00C50203" w:rsidRDefault="00C50203" w:rsidP="00C50203">
            <w:pPr>
              <w:jc w:val="center"/>
              <w:rPr>
                <w:b/>
                <w:bCs/>
                <w:sz w:val="22"/>
                <w:szCs w:val="22"/>
              </w:rPr>
            </w:pPr>
            <w:r w:rsidRPr="00C50203">
              <w:rPr>
                <w:b/>
                <w:bCs/>
                <w:sz w:val="22"/>
                <w:szCs w:val="22"/>
              </w:rPr>
              <w:t xml:space="preserve">Žemės sklypo unikalus </w:t>
            </w:r>
          </w:p>
          <w:p w14:paraId="00C73593" w14:textId="77777777" w:rsidR="00C50203" w:rsidRPr="00C50203" w:rsidRDefault="00C50203" w:rsidP="00C50203">
            <w:pPr>
              <w:jc w:val="center"/>
              <w:rPr>
                <w:b/>
                <w:bCs/>
                <w:sz w:val="22"/>
                <w:szCs w:val="22"/>
              </w:rPr>
            </w:pPr>
            <w:r w:rsidRPr="00C50203">
              <w:rPr>
                <w:b/>
                <w:bCs/>
                <w:sz w:val="22"/>
                <w:szCs w:val="22"/>
              </w:rPr>
              <w:t xml:space="preserve">Nr. 4400-6604-3349, </w:t>
            </w:r>
          </w:p>
          <w:p w14:paraId="4D9899B5" w14:textId="755EE71F" w:rsidR="00C50203" w:rsidRPr="00AD26F5" w:rsidRDefault="00C50203" w:rsidP="00C50203">
            <w:pPr>
              <w:jc w:val="center"/>
              <w:rPr>
                <w:sz w:val="22"/>
              </w:rPr>
            </w:pPr>
            <w:r w:rsidRPr="00C50203">
              <w:rPr>
                <w:b/>
                <w:bCs/>
                <w:sz w:val="22"/>
                <w:szCs w:val="22"/>
              </w:rPr>
              <w:t>2025-07-10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724D8B98"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3F13411" w14:textId="77777777" w:rsidR="00C50203" w:rsidRPr="0083216E" w:rsidRDefault="00C50203" w:rsidP="00C50203">
            <w:pPr>
              <w:rPr>
                <w:sz w:val="22"/>
              </w:rPr>
            </w:pPr>
            <w:r w:rsidRPr="0083216E">
              <w:rPr>
                <w:sz w:val="22"/>
              </w:rPr>
              <w:t xml:space="preserve">Anykščių raj. sav. </w:t>
            </w:r>
          </w:p>
          <w:p w14:paraId="77672EBD" w14:textId="77777777" w:rsidR="00C50203" w:rsidRPr="0083216E" w:rsidRDefault="00C50203" w:rsidP="00C50203">
            <w:pPr>
              <w:rPr>
                <w:sz w:val="22"/>
              </w:rPr>
            </w:pPr>
            <w:r w:rsidRPr="0083216E">
              <w:rPr>
                <w:sz w:val="22"/>
              </w:rPr>
              <w:t xml:space="preserve">Kurklių seniūnija </w:t>
            </w:r>
          </w:p>
          <w:p w14:paraId="4C78FC33" w14:textId="77777777" w:rsidR="00C50203" w:rsidRPr="0083216E" w:rsidRDefault="00C50203" w:rsidP="00C50203">
            <w:pPr>
              <w:rPr>
                <w:sz w:val="22"/>
              </w:rPr>
            </w:pPr>
            <w:r w:rsidRPr="0083216E">
              <w:rPr>
                <w:sz w:val="22"/>
              </w:rPr>
              <w:t xml:space="preserve">Šviesos g. 2, </w:t>
            </w:r>
          </w:p>
          <w:p w14:paraId="58700DF6" w14:textId="77777777" w:rsidR="00C50203" w:rsidRPr="0083216E" w:rsidRDefault="00C50203" w:rsidP="00C50203">
            <w:pPr>
              <w:rPr>
                <w:sz w:val="22"/>
              </w:rPr>
            </w:pPr>
            <w:r w:rsidRPr="0083216E">
              <w:rPr>
                <w:sz w:val="22"/>
              </w:rPr>
              <w:t xml:space="preserve">29234 Kurkliai </w:t>
            </w:r>
          </w:p>
          <w:p w14:paraId="5DD4839C" w14:textId="77777777" w:rsidR="00C50203" w:rsidRPr="0083216E" w:rsidRDefault="00C50203" w:rsidP="00C50203">
            <w:pPr>
              <w:rPr>
                <w:sz w:val="22"/>
              </w:rPr>
            </w:pPr>
            <w:r w:rsidRPr="0083216E">
              <w:rPr>
                <w:sz w:val="22"/>
              </w:rPr>
              <w:t xml:space="preserve">Anykščių r. </w:t>
            </w:r>
          </w:p>
          <w:p w14:paraId="3CC9F16E" w14:textId="77777777" w:rsidR="00C50203" w:rsidRPr="0083216E" w:rsidRDefault="00C50203" w:rsidP="00C50203">
            <w:pPr>
              <w:rPr>
                <w:sz w:val="22"/>
              </w:rPr>
            </w:pPr>
            <w:r w:rsidRPr="0083216E">
              <w:rPr>
                <w:sz w:val="22"/>
              </w:rPr>
              <w:t xml:space="preserve">Seniūnas Algimantas Jurkus </w:t>
            </w:r>
          </w:p>
          <w:p w14:paraId="2A3FE92C" w14:textId="7569C4AA" w:rsidR="00C50203" w:rsidRPr="0083216E" w:rsidRDefault="00C50203" w:rsidP="00C50203">
            <w:pPr>
              <w:rPr>
                <w:sz w:val="22"/>
              </w:rPr>
            </w:pPr>
            <w:r w:rsidRPr="0083216E">
              <w:rPr>
                <w:sz w:val="22"/>
              </w:rPr>
              <w:t>tel. (0 381) 49275</w:t>
            </w:r>
          </w:p>
        </w:tc>
      </w:tr>
      <w:tr w:rsidR="00C50203" w:rsidRPr="00AD26F5" w14:paraId="3E7B4ED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67D7782" w14:textId="250ED926" w:rsidR="00C50203" w:rsidRDefault="00C50203" w:rsidP="00C50203">
            <w:pPr>
              <w:jc w:val="center"/>
              <w:rPr>
                <w:strike/>
                <w:sz w:val="22"/>
              </w:rPr>
            </w:pPr>
            <w:r w:rsidRPr="00756E43">
              <w:rPr>
                <w:strike/>
                <w:sz w:val="22"/>
              </w:rPr>
              <w:t>9</w:t>
            </w:r>
            <w:r>
              <w:rPr>
                <w:strike/>
                <w:sz w:val="22"/>
              </w:rPr>
              <w:t>4</w:t>
            </w:r>
            <w:r w:rsidRPr="00756E43">
              <w:rPr>
                <w:strike/>
                <w:sz w:val="22"/>
              </w:rPr>
              <w:t>.</w:t>
            </w:r>
          </w:p>
          <w:p w14:paraId="01C3218B" w14:textId="24D7C8D8" w:rsidR="00C50203" w:rsidRPr="00AD26F5" w:rsidRDefault="00C50203" w:rsidP="00C50203">
            <w:pPr>
              <w:jc w:val="center"/>
              <w:rPr>
                <w:sz w:val="22"/>
              </w:rPr>
            </w:pPr>
            <w:r w:rsidRPr="00756E43">
              <w:rPr>
                <w:b/>
                <w:bCs/>
                <w:sz w:val="22"/>
              </w:rPr>
              <w:t>9</w:t>
            </w:r>
            <w:r>
              <w:rPr>
                <w:b/>
                <w:bCs/>
                <w:sz w:val="22"/>
              </w:rPr>
              <w:t>5</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5EA72FD" w14:textId="77777777" w:rsidR="00C50203" w:rsidRPr="00AD26F5" w:rsidRDefault="00C50203" w:rsidP="00C50203">
            <w:r w:rsidRPr="00AD26F5">
              <w:t xml:space="preserve">Kurklių miestelio maro aukų kapinės (Ukmergės g., Kurklių mstl., </w:t>
            </w:r>
          </w:p>
          <w:p w14:paraId="7E4A352A" w14:textId="77777777" w:rsidR="00C50203" w:rsidRPr="00AD26F5" w:rsidRDefault="00C50203" w:rsidP="00C50203">
            <w:r w:rsidRPr="00AD26F5">
              <w:t>Kurklių sen.)</w:t>
            </w:r>
          </w:p>
        </w:tc>
        <w:tc>
          <w:tcPr>
            <w:tcW w:w="2832" w:type="dxa"/>
            <w:tcBorders>
              <w:top w:val="single" w:sz="4" w:space="0" w:color="auto"/>
              <w:left w:val="single" w:sz="4" w:space="0" w:color="auto"/>
              <w:bottom w:val="single" w:sz="4" w:space="0" w:color="auto"/>
              <w:right w:val="single" w:sz="4" w:space="0" w:color="auto"/>
            </w:tcBorders>
            <w:hideMark/>
          </w:tcPr>
          <w:p w14:paraId="7FE69A9E" w14:textId="77777777" w:rsidR="00C50203" w:rsidRPr="00AD26F5" w:rsidRDefault="00C50203" w:rsidP="00C50203">
            <w:pPr>
              <w:rPr>
                <w:sz w:val="22"/>
              </w:rPr>
            </w:pPr>
            <w:r w:rsidRPr="00AD26F5">
              <w:rPr>
                <w:sz w:val="22"/>
              </w:rPr>
              <w:t xml:space="preserve">Neveikiančios Anykščių r. sav. tarybos 2013 m. gegužės 30 d. sprendimas </w:t>
            </w:r>
            <w:bookmarkStart w:id="90" w:name="n_86"/>
            <w:r w:rsidRPr="005F63A6">
              <w:rPr>
                <w:sz w:val="22"/>
              </w:rPr>
              <w:t>Nr.1-TS-185</w:t>
            </w:r>
            <w:bookmarkEnd w:id="90"/>
          </w:p>
        </w:tc>
        <w:tc>
          <w:tcPr>
            <w:tcW w:w="1024" w:type="dxa"/>
            <w:tcBorders>
              <w:top w:val="single" w:sz="4" w:space="0" w:color="auto"/>
              <w:left w:val="single" w:sz="4" w:space="0" w:color="auto"/>
              <w:bottom w:val="single" w:sz="4" w:space="0" w:color="auto"/>
              <w:right w:val="single" w:sz="4" w:space="0" w:color="auto"/>
            </w:tcBorders>
            <w:hideMark/>
          </w:tcPr>
          <w:p w14:paraId="4CC6A419" w14:textId="77777777" w:rsidR="00C50203" w:rsidRPr="00AD26F5" w:rsidRDefault="00C50203" w:rsidP="00C50203">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7B9220EE"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006401A" w14:textId="77777777" w:rsidR="00C50203" w:rsidRPr="00AD26F5" w:rsidRDefault="00C50203" w:rsidP="00C50203">
            <w:pPr>
              <w:jc w:val="center"/>
            </w:pPr>
            <w:r w:rsidRPr="00AD26F5">
              <w:t xml:space="preserve">neregistruotos </w:t>
            </w:r>
          </w:p>
        </w:tc>
        <w:tc>
          <w:tcPr>
            <w:tcW w:w="3973" w:type="dxa"/>
            <w:tcBorders>
              <w:top w:val="single" w:sz="4" w:space="0" w:color="auto"/>
              <w:left w:val="single" w:sz="4" w:space="0" w:color="auto"/>
              <w:bottom w:val="single" w:sz="4" w:space="0" w:color="auto"/>
              <w:right w:val="single" w:sz="4" w:space="0" w:color="auto"/>
            </w:tcBorders>
            <w:hideMark/>
          </w:tcPr>
          <w:p w14:paraId="7AD5DFD0" w14:textId="77777777" w:rsidR="00C50203" w:rsidRPr="0083216E" w:rsidRDefault="00C50203" w:rsidP="00C50203">
            <w:pPr>
              <w:rPr>
                <w:sz w:val="22"/>
              </w:rPr>
            </w:pPr>
            <w:r w:rsidRPr="0083216E">
              <w:rPr>
                <w:sz w:val="22"/>
              </w:rPr>
              <w:t xml:space="preserve">Anykščių r. sav. </w:t>
            </w:r>
          </w:p>
          <w:p w14:paraId="79F81B81" w14:textId="77777777" w:rsidR="00C50203" w:rsidRPr="0083216E" w:rsidRDefault="00C50203" w:rsidP="00C50203">
            <w:pPr>
              <w:rPr>
                <w:sz w:val="22"/>
              </w:rPr>
            </w:pPr>
            <w:r w:rsidRPr="0083216E">
              <w:rPr>
                <w:sz w:val="22"/>
              </w:rPr>
              <w:t xml:space="preserve">Kurklių seniūnija </w:t>
            </w:r>
          </w:p>
          <w:p w14:paraId="3E442843" w14:textId="77777777" w:rsidR="00C50203" w:rsidRPr="0083216E" w:rsidRDefault="00C50203" w:rsidP="00C50203">
            <w:pPr>
              <w:rPr>
                <w:sz w:val="22"/>
              </w:rPr>
            </w:pPr>
            <w:r w:rsidRPr="0083216E">
              <w:rPr>
                <w:sz w:val="22"/>
              </w:rPr>
              <w:t xml:space="preserve">Šviesos g. 2, </w:t>
            </w:r>
          </w:p>
          <w:p w14:paraId="57C96AAE" w14:textId="77777777" w:rsidR="00C50203" w:rsidRPr="0083216E" w:rsidRDefault="00C50203" w:rsidP="00C50203">
            <w:pPr>
              <w:rPr>
                <w:sz w:val="22"/>
              </w:rPr>
            </w:pPr>
            <w:r w:rsidRPr="0083216E">
              <w:rPr>
                <w:sz w:val="22"/>
              </w:rPr>
              <w:t xml:space="preserve">29234 Kurkliai </w:t>
            </w:r>
          </w:p>
          <w:p w14:paraId="650E74F8" w14:textId="77777777" w:rsidR="00C50203" w:rsidRPr="0083216E" w:rsidRDefault="00C50203" w:rsidP="00C50203">
            <w:pPr>
              <w:rPr>
                <w:sz w:val="22"/>
              </w:rPr>
            </w:pPr>
            <w:r w:rsidRPr="0083216E">
              <w:rPr>
                <w:sz w:val="22"/>
              </w:rPr>
              <w:t xml:space="preserve">Anykščių r. </w:t>
            </w:r>
          </w:p>
          <w:p w14:paraId="76AA2D2D" w14:textId="77777777" w:rsidR="00C50203" w:rsidRPr="0083216E" w:rsidRDefault="00C50203" w:rsidP="00C50203">
            <w:pPr>
              <w:rPr>
                <w:sz w:val="22"/>
              </w:rPr>
            </w:pPr>
            <w:r w:rsidRPr="0083216E">
              <w:rPr>
                <w:sz w:val="22"/>
              </w:rPr>
              <w:t xml:space="preserve">Seniūnas Algimantas Jurkus </w:t>
            </w:r>
          </w:p>
          <w:p w14:paraId="79940471" w14:textId="20B13900" w:rsidR="00C50203" w:rsidRPr="0083216E" w:rsidRDefault="00C50203" w:rsidP="00C50203">
            <w:pPr>
              <w:rPr>
                <w:sz w:val="22"/>
              </w:rPr>
            </w:pPr>
            <w:r w:rsidRPr="0083216E">
              <w:rPr>
                <w:sz w:val="22"/>
              </w:rPr>
              <w:t>tel. (0 381) 49275</w:t>
            </w:r>
          </w:p>
        </w:tc>
      </w:tr>
      <w:tr w:rsidR="00C50203" w:rsidRPr="00AD26F5" w14:paraId="7DBE5B3B"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B737A88" w14:textId="3CDC94F9" w:rsidR="00C50203" w:rsidRDefault="00C50203" w:rsidP="00C50203">
            <w:pPr>
              <w:jc w:val="center"/>
              <w:rPr>
                <w:strike/>
                <w:sz w:val="22"/>
              </w:rPr>
            </w:pPr>
            <w:r w:rsidRPr="00756E43">
              <w:rPr>
                <w:strike/>
                <w:sz w:val="22"/>
              </w:rPr>
              <w:t>9</w:t>
            </w:r>
            <w:r>
              <w:rPr>
                <w:strike/>
                <w:sz w:val="22"/>
              </w:rPr>
              <w:t>5</w:t>
            </w:r>
            <w:r w:rsidRPr="00756E43">
              <w:rPr>
                <w:strike/>
                <w:sz w:val="22"/>
              </w:rPr>
              <w:t>.</w:t>
            </w:r>
          </w:p>
          <w:p w14:paraId="1B8DA98A" w14:textId="7A780881" w:rsidR="00C50203" w:rsidRPr="00AD26F5" w:rsidRDefault="00C50203" w:rsidP="00C50203">
            <w:pPr>
              <w:jc w:val="center"/>
              <w:rPr>
                <w:sz w:val="22"/>
              </w:rPr>
            </w:pPr>
            <w:r w:rsidRPr="00756E43">
              <w:rPr>
                <w:b/>
                <w:bCs/>
                <w:sz w:val="22"/>
              </w:rPr>
              <w:t>9</w:t>
            </w:r>
            <w:r>
              <w:rPr>
                <w:b/>
                <w:bCs/>
                <w:sz w:val="22"/>
              </w:rPr>
              <w:t>6</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4ADD585" w14:textId="77777777" w:rsidR="00C50203" w:rsidRPr="00AD26F5" w:rsidRDefault="00C50203" w:rsidP="00C50203">
            <w:r w:rsidRPr="00AD26F5">
              <w:t>Armoniškių kaimo kapinės (Armoniškių k., Kurklių sen.)</w:t>
            </w:r>
          </w:p>
        </w:tc>
        <w:tc>
          <w:tcPr>
            <w:tcW w:w="2832" w:type="dxa"/>
            <w:tcBorders>
              <w:top w:val="single" w:sz="4" w:space="0" w:color="auto"/>
              <w:left w:val="single" w:sz="4" w:space="0" w:color="auto"/>
              <w:bottom w:val="single" w:sz="4" w:space="0" w:color="auto"/>
              <w:right w:val="single" w:sz="4" w:space="0" w:color="auto"/>
            </w:tcBorders>
            <w:hideMark/>
          </w:tcPr>
          <w:p w14:paraId="3BE5269C" w14:textId="77777777" w:rsidR="00C50203" w:rsidRPr="00AD26F5" w:rsidRDefault="00C50203" w:rsidP="00C50203">
            <w:pPr>
              <w:rPr>
                <w:sz w:val="22"/>
              </w:rPr>
            </w:pPr>
            <w:r w:rsidRPr="00AD26F5">
              <w:rPr>
                <w:sz w:val="22"/>
              </w:rPr>
              <w:t xml:space="preserve">Neveikiančios Anykščių r. sav. tarybos 2013 m. gegužės 30 d. sprendimas </w:t>
            </w:r>
            <w:bookmarkStart w:id="91" w:name="n_87"/>
            <w:r w:rsidRPr="005F63A6">
              <w:rPr>
                <w:sz w:val="22"/>
              </w:rPr>
              <w:t>Nr.1-TS-185</w:t>
            </w:r>
            <w:bookmarkEnd w:id="91"/>
          </w:p>
        </w:tc>
        <w:tc>
          <w:tcPr>
            <w:tcW w:w="1024" w:type="dxa"/>
            <w:tcBorders>
              <w:top w:val="single" w:sz="4" w:space="0" w:color="auto"/>
              <w:left w:val="single" w:sz="4" w:space="0" w:color="auto"/>
              <w:bottom w:val="single" w:sz="4" w:space="0" w:color="auto"/>
              <w:right w:val="single" w:sz="4" w:space="0" w:color="auto"/>
            </w:tcBorders>
            <w:hideMark/>
          </w:tcPr>
          <w:p w14:paraId="6106F999" w14:textId="77777777" w:rsidR="00C50203" w:rsidRPr="00AD26F5" w:rsidRDefault="00C50203" w:rsidP="00C50203">
            <w:pPr>
              <w:jc w:val="center"/>
            </w:pPr>
            <w:r w:rsidRPr="00AD26F5">
              <w:t>0,01.</w:t>
            </w:r>
          </w:p>
        </w:tc>
        <w:tc>
          <w:tcPr>
            <w:tcW w:w="2520" w:type="dxa"/>
            <w:tcBorders>
              <w:top w:val="single" w:sz="4" w:space="0" w:color="auto"/>
              <w:left w:val="single" w:sz="4" w:space="0" w:color="auto"/>
              <w:bottom w:val="single" w:sz="4" w:space="0" w:color="auto"/>
              <w:right w:val="single" w:sz="4" w:space="0" w:color="auto"/>
            </w:tcBorders>
            <w:hideMark/>
          </w:tcPr>
          <w:p w14:paraId="63A254FF"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5A3A27C"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19D65CF" w14:textId="77777777" w:rsidR="00C50203" w:rsidRPr="0083216E" w:rsidRDefault="00C50203" w:rsidP="00C50203">
            <w:pPr>
              <w:rPr>
                <w:sz w:val="22"/>
              </w:rPr>
            </w:pPr>
            <w:r w:rsidRPr="0083216E">
              <w:rPr>
                <w:sz w:val="22"/>
              </w:rPr>
              <w:t xml:space="preserve">Anykščių r. sav. </w:t>
            </w:r>
          </w:p>
          <w:p w14:paraId="1E578C38" w14:textId="77777777" w:rsidR="00C50203" w:rsidRPr="0083216E" w:rsidRDefault="00C50203" w:rsidP="00C50203">
            <w:pPr>
              <w:rPr>
                <w:sz w:val="22"/>
              </w:rPr>
            </w:pPr>
            <w:r w:rsidRPr="0083216E">
              <w:rPr>
                <w:sz w:val="22"/>
              </w:rPr>
              <w:t xml:space="preserve">Kurklių seniūnija </w:t>
            </w:r>
          </w:p>
          <w:p w14:paraId="1FAB07E7" w14:textId="77777777" w:rsidR="00C50203" w:rsidRPr="0083216E" w:rsidRDefault="00C50203" w:rsidP="00C50203">
            <w:pPr>
              <w:rPr>
                <w:sz w:val="22"/>
              </w:rPr>
            </w:pPr>
            <w:r w:rsidRPr="0083216E">
              <w:rPr>
                <w:sz w:val="22"/>
              </w:rPr>
              <w:t xml:space="preserve">Šviesos g. 2,  </w:t>
            </w:r>
          </w:p>
          <w:p w14:paraId="7F5AEE4C" w14:textId="77777777" w:rsidR="00C50203" w:rsidRPr="0083216E" w:rsidRDefault="00C50203" w:rsidP="00C50203">
            <w:pPr>
              <w:rPr>
                <w:sz w:val="22"/>
              </w:rPr>
            </w:pPr>
            <w:r w:rsidRPr="0083216E">
              <w:rPr>
                <w:sz w:val="22"/>
              </w:rPr>
              <w:t xml:space="preserve">29234 Kurkliai </w:t>
            </w:r>
          </w:p>
          <w:p w14:paraId="5E74E174" w14:textId="77777777" w:rsidR="00C50203" w:rsidRPr="0083216E" w:rsidRDefault="00C50203" w:rsidP="00C50203">
            <w:pPr>
              <w:rPr>
                <w:sz w:val="22"/>
              </w:rPr>
            </w:pPr>
            <w:r w:rsidRPr="0083216E">
              <w:rPr>
                <w:sz w:val="22"/>
              </w:rPr>
              <w:t xml:space="preserve">Anykščių r. </w:t>
            </w:r>
          </w:p>
          <w:p w14:paraId="44FA051E" w14:textId="77777777" w:rsidR="00C50203" w:rsidRPr="0083216E" w:rsidRDefault="00C50203" w:rsidP="00C50203">
            <w:pPr>
              <w:rPr>
                <w:sz w:val="22"/>
              </w:rPr>
            </w:pPr>
            <w:r w:rsidRPr="0083216E">
              <w:rPr>
                <w:sz w:val="22"/>
              </w:rPr>
              <w:t xml:space="preserve">Seniūnas Algimantas Jurkus </w:t>
            </w:r>
          </w:p>
          <w:p w14:paraId="46A331E8" w14:textId="02197557" w:rsidR="00C50203" w:rsidRPr="0083216E" w:rsidRDefault="00C50203" w:rsidP="00C50203">
            <w:pPr>
              <w:rPr>
                <w:sz w:val="22"/>
              </w:rPr>
            </w:pPr>
            <w:r w:rsidRPr="0083216E">
              <w:rPr>
                <w:sz w:val="22"/>
              </w:rPr>
              <w:t>tel. (0 381) 49275</w:t>
            </w:r>
          </w:p>
        </w:tc>
      </w:tr>
      <w:tr w:rsidR="00C50203" w:rsidRPr="00AD26F5" w14:paraId="3934922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01BEB7E" w14:textId="453AD8D4" w:rsidR="00C50203" w:rsidRDefault="00C50203" w:rsidP="00C50203">
            <w:pPr>
              <w:jc w:val="center"/>
              <w:rPr>
                <w:strike/>
                <w:sz w:val="22"/>
              </w:rPr>
            </w:pPr>
            <w:r w:rsidRPr="00756E43">
              <w:rPr>
                <w:strike/>
                <w:sz w:val="22"/>
              </w:rPr>
              <w:t>9</w:t>
            </w:r>
            <w:r>
              <w:rPr>
                <w:strike/>
                <w:sz w:val="22"/>
              </w:rPr>
              <w:t>6</w:t>
            </w:r>
            <w:r w:rsidRPr="00756E43">
              <w:rPr>
                <w:strike/>
                <w:sz w:val="22"/>
              </w:rPr>
              <w:t>.</w:t>
            </w:r>
          </w:p>
          <w:p w14:paraId="0ABEF15B" w14:textId="0F998BB1" w:rsidR="00C50203" w:rsidRPr="00AD26F5" w:rsidRDefault="00C50203" w:rsidP="00C50203">
            <w:pPr>
              <w:jc w:val="center"/>
              <w:rPr>
                <w:sz w:val="22"/>
              </w:rPr>
            </w:pPr>
            <w:r w:rsidRPr="00756E43">
              <w:rPr>
                <w:b/>
                <w:bCs/>
                <w:sz w:val="22"/>
              </w:rPr>
              <w:t>9</w:t>
            </w:r>
            <w:r>
              <w:rPr>
                <w:b/>
                <w:bCs/>
                <w:sz w:val="22"/>
              </w:rPr>
              <w:t>7</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A3DDA8B" w14:textId="77777777" w:rsidR="00C50203" w:rsidRPr="00AD26F5" w:rsidRDefault="00C50203" w:rsidP="00C50203">
            <w:r w:rsidRPr="00AD26F5">
              <w:t xml:space="preserve">Antrojo pasaulinio karo Sovietų Sąjungos karių </w:t>
            </w:r>
            <w:r w:rsidRPr="00AD26F5">
              <w:lastRenderedPageBreak/>
              <w:t>kapinės (Anykščių g., Kurklių mstl.,</w:t>
            </w:r>
          </w:p>
          <w:p w14:paraId="11F5DFF7" w14:textId="77777777" w:rsidR="00C50203" w:rsidRPr="00AD26F5" w:rsidRDefault="00C50203" w:rsidP="00C50203">
            <w:r w:rsidRPr="00AD26F5">
              <w:t>Kurklių sen.)</w:t>
            </w:r>
          </w:p>
        </w:tc>
        <w:tc>
          <w:tcPr>
            <w:tcW w:w="2832" w:type="dxa"/>
            <w:tcBorders>
              <w:top w:val="single" w:sz="4" w:space="0" w:color="auto"/>
              <w:left w:val="single" w:sz="4" w:space="0" w:color="auto"/>
              <w:bottom w:val="single" w:sz="4" w:space="0" w:color="auto"/>
              <w:right w:val="single" w:sz="4" w:space="0" w:color="auto"/>
            </w:tcBorders>
            <w:hideMark/>
          </w:tcPr>
          <w:p w14:paraId="209DB590" w14:textId="77777777" w:rsidR="00C50203" w:rsidRPr="00AD26F5" w:rsidRDefault="00C50203" w:rsidP="00C50203">
            <w:pPr>
              <w:rPr>
                <w:sz w:val="22"/>
              </w:rPr>
            </w:pPr>
            <w:r w:rsidRPr="00AD26F5">
              <w:rPr>
                <w:sz w:val="22"/>
              </w:rPr>
              <w:lastRenderedPageBreak/>
              <w:t xml:space="preserve">Neveikiančios Anykščių r. sav. tarybos 2013 m. gegužės 30 d. sprendimas </w:t>
            </w:r>
            <w:bookmarkStart w:id="92" w:name="n_88"/>
            <w:r w:rsidRPr="005F63A6">
              <w:rPr>
                <w:sz w:val="22"/>
              </w:rPr>
              <w:t>Nr.1-TS-185</w:t>
            </w:r>
            <w:bookmarkEnd w:id="92"/>
          </w:p>
        </w:tc>
        <w:tc>
          <w:tcPr>
            <w:tcW w:w="1024" w:type="dxa"/>
            <w:tcBorders>
              <w:top w:val="single" w:sz="4" w:space="0" w:color="auto"/>
              <w:left w:val="single" w:sz="4" w:space="0" w:color="auto"/>
              <w:bottom w:val="single" w:sz="4" w:space="0" w:color="auto"/>
              <w:right w:val="single" w:sz="4" w:space="0" w:color="auto"/>
            </w:tcBorders>
            <w:hideMark/>
          </w:tcPr>
          <w:p w14:paraId="5D4B1CF1" w14:textId="77777777" w:rsidR="00C50203" w:rsidRPr="00AD26F5" w:rsidRDefault="00C50203" w:rsidP="00C50203">
            <w:pPr>
              <w:jc w:val="center"/>
            </w:pPr>
            <w:r w:rsidRPr="00AD26F5">
              <w:t>0,0746</w:t>
            </w:r>
          </w:p>
        </w:tc>
        <w:tc>
          <w:tcPr>
            <w:tcW w:w="2520" w:type="dxa"/>
            <w:tcBorders>
              <w:top w:val="single" w:sz="4" w:space="0" w:color="auto"/>
              <w:left w:val="single" w:sz="4" w:space="0" w:color="auto"/>
              <w:bottom w:val="single" w:sz="4" w:space="0" w:color="auto"/>
              <w:right w:val="single" w:sz="4" w:space="0" w:color="auto"/>
            </w:tcBorders>
            <w:hideMark/>
          </w:tcPr>
          <w:p w14:paraId="25A23C45" w14:textId="77777777" w:rsidR="00C50203" w:rsidRPr="00AD26F5" w:rsidRDefault="00C50203" w:rsidP="00C50203">
            <w:pPr>
              <w:jc w:val="center"/>
              <w:rPr>
                <w:sz w:val="22"/>
              </w:rPr>
            </w:pPr>
            <w:r w:rsidRPr="00AD26F5">
              <w:rPr>
                <w:sz w:val="22"/>
              </w:rPr>
              <w:t>Žemės sklypo unikalus</w:t>
            </w:r>
          </w:p>
          <w:p w14:paraId="5BEEDA10" w14:textId="77777777" w:rsidR="00C50203" w:rsidRPr="00AD26F5" w:rsidRDefault="00C50203" w:rsidP="00C50203">
            <w:pPr>
              <w:jc w:val="center"/>
              <w:rPr>
                <w:sz w:val="22"/>
              </w:rPr>
            </w:pPr>
            <w:r w:rsidRPr="00AD26F5">
              <w:rPr>
                <w:sz w:val="22"/>
              </w:rPr>
              <w:t xml:space="preserve"> Nr. 4400-5387-7979,</w:t>
            </w:r>
          </w:p>
          <w:p w14:paraId="75307E16" w14:textId="77777777" w:rsidR="00C50203" w:rsidRPr="00AD26F5" w:rsidRDefault="00C50203" w:rsidP="00C50203">
            <w:pPr>
              <w:jc w:val="center"/>
              <w:rPr>
                <w:sz w:val="22"/>
              </w:rPr>
            </w:pPr>
            <w:r w:rsidRPr="00AD26F5">
              <w:rPr>
                <w:sz w:val="22"/>
              </w:rPr>
              <w:t>2020-04-03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60620FDF" w14:textId="77777777" w:rsidR="00C50203" w:rsidRPr="00AD26F5" w:rsidRDefault="00C50203" w:rsidP="00C50203">
            <w:pPr>
              <w:jc w:val="center"/>
            </w:pPr>
            <w:r w:rsidRPr="00AD26F5">
              <w:rPr>
                <w:sz w:val="22"/>
              </w:rPr>
              <w:t>unikalus kodas</w:t>
            </w:r>
            <w:r w:rsidRPr="00AD26F5">
              <w:t xml:space="preserve"> 10811</w:t>
            </w:r>
          </w:p>
        </w:tc>
        <w:tc>
          <w:tcPr>
            <w:tcW w:w="3973" w:type="dxa"/>
            <w:tcBorders>
              <w:top w:val="single" w:sz="4" w:space="0" w:color="auto"/>
              <w:left w:val="single" w:sz="4" w:space="0" w:color="auto"/>
              <w:bottom w:val="single" w:sz="4" w:space="0" w:color="auto"/>
              <w:right w:val="single" w:sz="4" w:space="0" w:color="auto"/>
            </w:tcBorders>
            <w:hideMark/>
          </w:tcPr>
          <w:p w14:paraId="2D07BDD9" w14:textId="77777777" w:rsidR="00C50203" w:rsidRPr="0083216E" w:rsidRDefault="00C50203" w:rsidP="00C50203">
            <w:pPr>
              <w:rPr>
                <w:sz w:val="22"/>
              </w:rPr>
            </w:pPr>
            <w:r w:rsidRPr="0083216E">
              <w:rPr>
                <w:sz w:val="22"/>
              </w:rPr>
              <w:t xml:space="preserve">Anykščių r. sav. </w:t>
            </w:r>
          </w:p>
          <w:p w14:paraId="1D0AED86" w14:textId="77777777" w:rsidR="00C50203" w:rsidRPr="0083216E" w:rsidRDefault="00C50203" w:rsidP="00C50203">
            <w:pPr>
              <w:rPr>
                <w:sz w:val="22"/>
              </w:rPr>
            </w:pPr>
            <w:r w:rsidRPr="0083216E">
              <w:rPr>
                <w:sz w:val="22"/>
              </w:rPr>
              <w:t xml:space="preserve">Kurklių seniūnija </w:t>
            </w:r>
          </w:p>
          <w:p w14:paraId="4746F04A" w14:textId="77777777" w:rsidR="00C50203" w:rsidRPr="0083216E" w:rsidRDefault="00C50203" w:rsidP="00C50203">
            <w:pPr>
              <w:rPr>
                <w:sz w:val="22"/>
              </w:rPr>
            </w:pPr>
            <w:r w:rsidRPr="0083216E">
              <w:rPr>
                <w:sz w:val="22"/>
              </w:rPr>
              <w:t xml:space="preserve">Šviesos g. 2,  </w:t>
            </w:r>
          </w:p>
          <w:p w14:paraId="077D3315" w14:textId="77777777" w:rsidR="00C50203" w:rsidRPr="0083216E" w:rsidRDefault="00C50203" w:rsidP="00C50203">
            <w:pPr>
              <w:rPr>
                <w:sz w:val="22"/>
              </w:rPr>
            </w:pPr>
            <w:r w:rsidRPr="0083216E">
              <w:rPr>
                <w:sz w:val="22"/>
              </w:rPr>
              <w:t xml:space="preserve">29234 Kurkliai </w:t>
            </w:r>
          </w:p>
          <w:p w14:paraId="691D6B31" w14:textId="77777777" w:rsidR="00C50203" w:rsidRPr="0083216E" w:rsidRDefault="00C50203" w:rsidP="00C50203">
            <w:pPr>
              <w:rPr>
                <w:sz w:val="22"/>
              </w:rPr>
            </w:pPr>
            <w:r w:rsidRPr="0083216E">
              <w:rPr>
                <w:sz w:val="22"/>
              </w:rPr>
              <w:t xml:space="preserve">Anykščių r. </w:t>
            </w:r>
          </w:p>
          <w:p w14:paraId="28A62A58" w14:textId="77777777" w:rsidR="00C50203" w:rsidRPr="0083216E" w:rsidRDefault="00C50203" w:rsidP="00C50203">
            <w:pPr>
              <w:rPr>
                <w:sz w:val="22"/>
              </w:rPr>
            </w:pPr>
            <w:r w:rsidRPr="0083216E">
              <w:rPr>
                <w:sz w:val="22"/>
              </w:rPr>
              <w:lastRenderedPageBreak/>
              <w:t xml:space="preserve">Seniūnas Algimantas Jurkus </w:t>
            </w:r>
          </w:p>
          <w:p w14:paraId="09B328E5" w14:textId="1CFBE5B9" w:rsidR="00C50203" w:rsidRPr="0083216E" w:rsidRDefault="00C50203" w:rsidP="00C50203">
            <w:pPr>
              <w:rPr>
                <w:sz w:val="22"/>
              </w:rPr>
            </w:pPr>
            <w:r w:rsidRPr="0083216E">
              <w:rPr>
                <w:sz w:val="22"/>
              </w:rPr>
              <w:t>tel. (0 381) 49275</w:t>
            </w:r>
          </w:p>
        </w:tc>
      </w:tr>
      <w:tr w:rsidR="00C50203" w:rsidRPr="00AD26F5" w14:paraId="0775384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6E42BD9D" w14:textId="31EA88F0" w:rsidR="00C50203" w:rsidRDefault="00C50203" w:rsidP="00C50203">
            <w:pPr>
              <w:jc w:val="center"/>
              <w:rPr>
                <w:strike/>
                <w:sz w:val="22"/>
              </w:rPr>
            </w:pPr>
            <w:r w:rsidRPr="00756E43">
              <w:rPr>
                <w:strike/>
                <w:sz w:val="22"/>
              </w:rPr>
              <w:lastRenderedPageBreak/>
              <w:t>9</w:t>
            </w:r>
            <w:r>
              <w:rPr>
                <w:strike/>
                <w:sz w:val="22"/>
              </w:rPr>
              <w:t>7</w:t>
            </w:r>
            <w:r w:rsidRPr="00756E43">
              <w:rPr>
                <w:strike/>
                <w:sz w:val="22"/>
              </w:rPr>
              <w:t>.</w:t>
            </w:r>
          </w:p>
          <w:p w14:paraId="30D7245A" w14:textId="08C46595" w:rsidR="00C50203" w:rsidRPr="00AD26F5" w:rsidRDefault="00C50203" w:rsidP="00C50203">
            <w:pPr>
              <w:jc w:val="center"/>
              <w:rPr>
                <w:sz w:val="22"/>
              </w:rPr>
            </w:pPr>
            <w:r w:rsidRPr="00756E43">
              <w:rPr>
                <w:b/>
                <w:bCs/>
                <w:sz w:val="22"/>
              </w:rPr>
              <w:t>9</w:t>
            </w:r>
            <w:r>
              <w:rPr>
                <w:b/>
                <w:bCs/>
                <w:sz w:val="22"/>
              </w:rPr>
              <w:t>8</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89A7027" w14:textId="77777777" w:rsidR="00C50203" w:rsidRPr="00AD26F5" w:rsidRDefault="00C50203" w:rsidP="00C50203">
            <w:r w:rsidRPr="00AD26F5">
              <w:t>Gabrėlų kaimo kapinės (Gabrėlų k., Kurklių sen.)</w:t>
            </w:r>
          </w:p>
        </w:tc>
        <w:tc>
          <w:tcPr>
            <w:tcW w:w="2832" w:type="dxa"/>
            <w:tcBorders>
              <w:top w:val="single" w:sz="4" w:space="0" w:color="auto"/>
              <w:left w:val="single" w:sz="4" w:space="0" w:color="auto"/>
              <w:bottom w:val="single" w:sz="4" w:space="0" w:color="auto"/>
              <w:right w:val="single" w:sz="4" w:space="0" w:color="auto"/>
            </w:tcBorders>
            <w:hideMark/>
          </w:tcPr>
          <w:p w14:paraId="67CD71BD" w14:textId="77777777" w:rsidR="00C50203" w:rsidRPr="00AD26F5" w:rsidRDefault="00C50203" w:rsidP="00C50203">
            <w:pPr>
              <w:rPr>
                <w:sz w:val="22"/>
              </w:rPr>
            </w:pPr>
            <w:r w:rsidRPr="00AD26F5">
              <w:rPr>
                <w:sz w:val="22"/>
              </w:rPr>
              <w:t xml:space="preserve">Neveikiančios Anykščių r. sav. tarybos 2013 m. gegužės 30 d. sprendimas </w:t>
            </w:r>
            <w:bookmarkStart w:id="93" w:name="n_89"/>
            <w:r w:rsidRPr="005F63A6">
              <w:rPr>
                <w:sz w:val="22"/>
              </w:rPr>
              <w:t>Nr.1-TS-185</w:t>
            </w:r>
            <w:bookmarkEnd w:id="93"/>
          </w:p>
        </w:tc>
        <w:tc>
          <w:tcPr>
            <w:tcW w:w="1024" w:type="dxa"/>
            <w:tcBorders>
              <w:top w:val="single" w:sz="4" w:space="0" w:color="auto"/>
              <w:left w:val="single" w:sz="4" w:space="0" w:color="auto"/>
              <w:bottom w:val="single" w:sz="4" w:space="0" w:color="auto"/>
              <w:right w:val="single" w:sz="4" w:space="0" w:color="auto"/>
            </w:tcBorders>
            <w:hideMark/>
          </w:tcPr>
          <w:p w14:paraId="4F915D3D" w14:textId="77777777" w:rsidR="00C50203" w:rsidRPr="00AD26F5" w:rsidRDefault="00C50203" w:rsidP="00C50203">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16B2D77C"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6018038"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2A0CBD1" w14:textId="77777777" w:rsidR="00C50203" w:rsidRPr="0083216E" w:rsidRDefault="00C50203" w:rsidP="00C50203">
            <w:pPr>
              <w:rPr>
                <w:sz w:val="22"/>
              </w:rPr>
            </w:pPr>
            <w:r w:rsidRPr="0083216E">
              <w:rPr>
                <w:sz w:val="22"/>
              </w:rPr>
              <w:t xml:space="preserve">Anykščių r. sav. </w:t>
            </w:r>
          </w:p>
          <w:p w14:paraId="4DB80B35" w14:textId="77777777" w:rsidR="00C50203" w:rsidRPr="0083216E" w:rsidRDefault="00C50203" w:rsidP="00C50203">
            <w:pPr>
              <w:rPr>
                <w:sz w:val="22"/>
              </w:rPr>
            </w:pPr>
            <w:r w:rsidRPr="0083216E">
              <w:rPr>
                <w:sz w:val="22"/>
              </w:rPr>
              <w:t xml:space="preserve">Kurklių seniūnija </w:t>
            </w:r>
          </w:p>
          <w:p w14:paraId="2892DAE1" w14:textId="77777777" w:rsidR="00C50203" w:rsidRPr="0083216E" w:rsidRDefault="00C50203" w:rsidP="00C50203">
            <w:pPr>
              <w:rPr>
                <w:sz w:val="22"/>
              </w:rPr>
            </w:pPr>
            <w:r w:rsidRPr="0083216E">
              <w:rPr>
                <w:sz w:val="22"/>
              </w:rPr>
              <w:t xml:space="preserve">Šviesos g. 2,  </w:t>
            </w:r>
          </w:p>
          <w:p w14:paraId="24E3AF6C" w14:textId="77777777" w:rsidR="00C50203" w:rsidRPr="0083216E" w:rsidRDefault="00C50203" w:rsidP="00C50203">
            <w:pPr>
              <w:rPr>
                <w:sz w:val="22"/>
              </w:rPr>
            </w:pPr>
            <w:r w:rsidRPr="0083216E">
              <w:rPr>
                <w:sz w:val="22"/>
              </w:rPr>
              <w:t xml:space="preserve">29234 Kurkliai </w:t>
            </w:r>
          </w:p>
          <w:p w14:paraId="4DCD993A" w14:textId="77777777" w:rsidR="00C50203" w:rsidRPr="0083216E" w:rsidRDefault="00C50203" w:rsidP="00C50203">
            <w:pPr>
              <w:rPr>
                <w:sz w:val="22"/>
              </w:rPr>
            </w:pPr>
            <w:r w:rsidRPr="0083216E">
              <w:rPr>
                <w:sz w:val="22"/>
              </w:rPr>
              <w:t xml:space="preserve">Anykščių r. </w:t>
            </w:r>
          </w:p>
          <w:p w14:paraId="637C1B7D" w14:textId="77777777" w:rsidR="00C50203" w:rsidRPr="0083216E" w:rsidRDefault="00C50203" w:rsidP="00C50203">
            <w:pPr>
              <w:rPr>
                <w:sz w:val="22"/>
              </w:rPr>
            </w:pPr>
            <w:r w:rsidRPr="0083216E">
              <w:rPr>
                <w:sz w:val="22"/>
              </w:rPr>
              <w:t xml:space="preserve">Seniūnas Algimantas Jurkus </w:t>
            </w:r>
          </w:p>
          <w:p w14:paraId="2B3766F3" w14:textId="671053F1" w:rsidR="00C50203" w:rsidRPr="0083216E" w:rsidRDefault="00C50203" w:rsidP="00C50203">
            <w:pPr>
              <w:rPr>
                <w:sz w:val="22"/>
              </w:rPr>
            </w:pPr>
            <w:r w:rsidRPr="0083216E">
              <w:rPr>
                <w:sz w:val="22"/>
              </w:rPr>
              <w:t>tel. (0 381) 49275</w:t>
            </w:r>
          </w:p>
        </w:tc>
      </w:tr>
      <w:tr w:rsidR="00C50203" w:rsidRPr="00AD26F5" w14:paraId="0154059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62A41E5" w14:textId="7B0FD93F" w:rsidR="00C50203" w:rsidRDefault="00C50203" w:rsidP="00C50203">
            <w:pPr>
              <w:jc w:val="center"/>
              <w:rPr>
                <w:strike/>
                <w:sz w:val="22"/>
              </w:rPr>
            </w:pPr>
            <w:r w:rsidRPr="00756E43">
              <w:rPr>
                <w:strike/>
                <w:sz w:val="22"/>
              </w:rPr>
              <w:t>9</w:t>
            </w:r>
            <w:r>
              <w:rPr>
                <w:strike/>
                <w:sz w:val="22"/>
              </w:rPr>
              <w:t>8</w:t>
            </w:r>
            <w:r w:rsidRPr="00756E43">
              <w:rPr>
                <w:strike/>
                <w:sz w:val="22"/>
              </w:rPr>
              <w:t>.</w:t>
            </w:r>
          </w:p>
          <w:p w14:paraId="36FC6730" w14:textId="01EE434F" w:rsidR="00C50203" w:rsidRPr="00AD26F5" w:rsidRDefault="00C50203" w:rsidP="00C50203">
            <w:pPr>
              <w:jc w:val="center"/>
              <w:rPr>
                <w:sz w:val="22"/>
              </w:rPr>
            </w:pPr>
            <w:r w:rsidRPr="00756E43">
              <w:rPr>
                <w:b/>
                <w:bCs/>
                <w:sz w:val="22"/>
              </w:rPr>
              <w:t>9</w:t>
            </w:r>
            <w:r>
              <w:rPr>
                <w:b/>
                <w:bCs/>
                <w:sz w:val="22"/>
              </w:rPr>
              <w:t>9</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C0F7827" w14:textId="77777777" w:rsidR="00C50203" w:rsidRPr="00AD26F5" w:rsidRDefault="00C50203" w:rsidP="00C50203">
            <w:r w:rsidRPr="00AD26F5">
              <w:t>Luciūnų kaimo kapinės (Luciūnų k., Kurklių sen.)</w:t>
            </w:r>
          </w:p>
        </w:tc>
        <w:tc>
          <w:tcPr>
            <w:tcW w:w="2832" w:type="dxa"/>
            <w:tcBorders>
              <w:top w:val="single" w:sz="4" w:space="0" w:color="auto"/>
              <w:left w:val="single" w:sz="4" w:space="0" w:color="auto"/>
              <w:bottom w:val="single" w:sz="4" w:space="0" w:color="auto"/>
              <w:right w:val="single" w:sz="4" w:space="0" w:color="auto"/>
            </w:tcBorders>
            <w:hideMark/>
          </w:tcPr>
          <w:p w14:paraId="4881303B" w14:textId="77777777" w:rsidR="00C50203" w:rsidRPr="00AD26F5" w:rsidRDefault="00C50203" w:rsidP="00C50203">
            <w:pPr>
              <w:rPr>
                <w:sz w:val="22"/>
              </w:rPr>
            </w:pPr>
            <w:r w:rsidRPr="00AD26F5">
              <w:rPr>
                <w:sz w:val="22"/>
              </w:rPr>
              <w:t xml:space="preserve">Neveikiančios Anykščių r. sav. tarybos 2013 m. gegužės 30 d. sprendimas </w:t>
            </w:r>
            <w:bookmarkStart w:id="94" w:name="n_90"/>
            <w:r w:rsidRPr="005F63A6">
              <w:rPr>
                <w:sz w:val="22"/>
              </w:rPr>
              <w:t>Nr.1-TS-185</w:t>
            </w:r>
            <w:bookmarkEnd w:id="94"/>
          </w:p>
        </w:tc>
        <w:tc>
          <w:tcPr>
            <w:tcW w:w="1024" w:type="dxa"/>
            <w:tcBorders>
              <w:top w:val="single" w:sz="4" w:space="0" w:color="auto"/>
              <w:left w:val="single" w:sz="4" w:space="0" w:color="auto"/>
              <w:bottom w:val="single" w:sz="4" w:space="0" w:color="auto"/>
              <w:right w:val="single" w:sz="4" w:space="0" w:color="auto"/>
            </w:tcBorders>
            <w:hideMark/>
          </w:tcPr>
          <w:p w14:paraId="1F242CE4" w14:textId="77777777" w:rsidR="00C50203" w:rsidRPr="00AD26F5" w:rsidRDefault="00C50203" w:rsidP="00C50203">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49DAD80E"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B9F77E3"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FC72165" w14:textId="77777777" w:rsidR="00C50203" w:rsidRPr="0083216E" w:rsidRDefault="00C50203" w:rsidP="00C50203">
            <w:pPr>
              <w:rPr>
                <w:sz w:val="22"/>
              </w:rPr>
            </w:pPr>
            <w:r w:rsidRPr="0083216E">
              <w:rPr>
                <w:sz w:val="22"/>
              </w:rPr>
              <w:t xml:space="preserve">Anykščių r. sav. </w:t>
            </w:r>
          </w:p>
          <w:p w14:paraId="7559091D" w14:textId="77777777" w:rsidR="00C50203" w:rsidRPr="0083216E" w:rsidRDefault="00C50203" w:rsidP="00C50203">
            <w:pPr>
              <w:rPr>
                <w:sz w:val="22"/>
              </w:rPr>
            </w:pPr>
            <w:r w:rsidRPr="0083216E">
              <w:rPr>
                <w:sz w:val="22"/>
              </w:rPr>
              <w:t xml:space="preserve">Kurklių seniūnija </w:t>
            </w:r>
          </w:p>
          <w:p w14:paraId="73BF8D2D" w14:textId="77777777" w:rsidR="00C50203" w:rsidRPr="0083216E" w:rsidRDefault="00C50203" w:rsidP="00C50203">
            <w:pPr>
              <w:rPr>
                <w:sz w:val="22"/>
              </w:rPr>
            </w:pPr>
            <w:r w:rsidRPr="0083216E">
              <w:rPr>
                <w:sz w:val="22"/>
              </w:rPr>
              <w:t xml:space="preserve">Šviesos g. 2,  </w:t>
            </w:r>
          </w:p>
          <w:p w14:paraId="1697EA11" w14:textId="77777777" w:rsidR="00C50203" w:rsidRPr="0083216E" w:rsidRDefault="00C50203" w:rsidP="00C50203">
            <w:pPr>
              <w:rPr>
                <w:sz w:val="22"/>
              </w:rPr>
            </w:pPr>
            <w:r w:rsidRPr="0083216E">
              <w:rPr>
                <w:sz w:val="22"/>
              </w:rPr>
              <w:t xml:space="preserve">29234 Kurkliai </w:t>
            </w:r>
          </w:p>
          <w:p w14:paraId="5CFB453F" w14:textId="77777777" w:rsidR="00C50203" w:rsidRPr="0083216E" w:rsidRDefault="00C50203" w:rsidP="00C50203">
            <w:pPr>
              <w:rPr>
                <w:sz w:val="22"/>
              </w:rPr>
            </w:pPr>
            <w:r w:rsidRPr="0083216E">
              <w:rPr>
                <w:sz w:val="22"/>
              </w:rPr>
              <w:t xml:space="preserve">Anykščių r. </w:t>
            </w:r>
          </w:p>
          <w:p w14:paraId="2E9C6F22" w14:textId="77777777" w:rsidR="00C50203" w:rsidRPr="0083216E" w:rsidRDefault="00C50203" w:rsidP="00C50203">
            <w:pPr>
              <w:rPr>
                <w:sz w:val="22"/>
              </w:rPr>
            </w:pPr>
            <w:r w:rsidRPr="0083216E">
              <w:rPr>
                <w:sz w:val="22"/>
              </w:rPr>
              <w:t xml:space="preserve">Seniūnas Algimantas Jurkus </w:t>
            </w:r>
          </w:p>
          <w:p w14:paraId="42603EBF" w14:textId="00006D28" w:rsidR="00C50203" w:rsidRPr="0083216E" w:rsidRDefault="00C50203" w:rsidP="00C50203">
            <w:pPr>
              <w:rPr>
                <w:sz w:val="22"/>
              </w:rPr>
            </w:pPr>
            <w:r w:rsidRPr="0083216E">
              <w:rPr>
                <w:sz w:val="22"/>
              </w:rPr>
              <w:t>tel. (0 381) 49275</w:t>
            </w:r>
          </w:p>
        </w:tc>
      </w:tr>
      <w:tr w:rsidR="00C50203" w:rsidRPr="00AD26F5" w14:paraId="5D78EFA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0C91AA0" w14:textId="2AEF9A6B" w:rsidR="00C50203" w:rsidRDefault="00C50203" w:rsidP="00C50203">
            <w:pPr>
              <w:jc w:val="center"/>
              <w:rPr>
                <w:strike/>
                <w:sz w:val="22"/>
              </w:rPr>
            </w:pPr>
            <w:r w:rsidRPr="00756E43">
              <w:rPr>
                <w:strike/>
                <w:sz w:val="22"/>
              </w:rPr>
              <w:t>9</w:t>
            </w:r>
            <w:r>
              <w:rPr>
                <w:strike/>
                <w:sz w:val="22"/>
              </w:rPr>
              <w:t>9</w:t>
            </w:r>
            <w:r w:rsidRPr="00756E43">
              <w:rPr>
                <w:strike/>
                <w:sz w:val="22"/>
              </w:rPr>
              <w:t>.</w:t>
            </w:r>
          </w:p>
          <w:p w14:paraId="0F677AC1" w14:textId="6D615009" w:rsidR="00C50203" w:rsidRPr="00AD26F5" w:rsidRDefault="00C50203" w:rsidP="00C50203">
            <w:pPr>
              <w:jc w:val="center"/>
              <w:rPr>
                <w:sz w:val="22"/>
              </w:rPr>
            </w:pPr>
            <w:r>
              <w:rPr>
                <w:b/>
                <w:bCs/>
                <w:sz w:val="22"/>
              </w:rPr>
              <w:t>100</w:t>
            </w:r>
            <w:r w:rsidRPr="00756E4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FDCEC20" w14:textId="77777777" w:rsidR="00C50203" w:rsidRPr="00AD26F5" w:rsidRDefault="00C50203" w:rsidP="00C50203">
            <w:r w:rsidRPr="00AD26F5">
              <w:t>Vargulių kaimo kapinės (Vargulių k., Kurklių sen.)</w:t>
            </w:r>
          </w:p>
        </w:tc>
        <w:tc>
          <w:tcPr>
            <w:tcW w:w="2832" w:type="dxa"/>
            <w:tcBorders>
              <w:top w:val="single" w:sz="4" w:space="0" w:color="auto"/>
              <w:left w:val="single" w:sz="4" w:space="0" w:color="auto"/>
              <w:bottom w:val="single" w:sz="4" w:space="0" w:color="auto"/>
              <w:right w:val="single" w:sz="4" w:space="0" w:color="auto"/>
            </w:tcBorders>
            <w:hideMark/>
          </w:tcPr>
          <w:p w14:paraId="295B3479" w14:textId="77777777" w:rsidR="00C50203" w:rsidRPr="00AD26F5" w:rsidRDefault="00C50203" w:rsidP="00C50203">
            <w:pPr>
              <w:rPr>
                <w:sz w:val="22"/>
              </w:rPr>
            </w:pPr>
            <w:r w:rsidRPr="00AD26F5">
              <w:rPr>
                <w:sz w:val="22"/>
              </w:rPr>
              <w:t xml:space="preserve">Neveikiančios Anykščių r. sav. tarybos 2013 m. gegužės 30 d. sprendimas </w:t>
            </w:r>
            <w:bookmarkStart w:id="95" w:name="n_91"/>
            <w:r w:rsidRPr="005F63A6">
              <w:rPr>
                <w:sz w:val="22"/>
              </w:rPr>
              <w:t>Nr.1-TS-185</w:t>
            </w:r>
            <w:bookmarkEnd w:id="95"/>
          </w:p>
        </w:tc>
        <w:tc>
          <w:tcPr>
            <w:tcW w:w="1024" w:type="dxa"/>
            <w:tcBorders>
              <w:top w:val="single" w:sz="4" w:space="0" w:color="auto"/>
              <w:left w:val="single" w:sz="4" w:space="0" w:color="auto"/>
              <w:bottom w:val="single" w:sz="4" w:space="0" w:color="auto"/>
              <w:right w:val="single" w:sz="4" w:space="0" w:color="auto"/>
            </w:tcBorders>
            <w:hideMark/>
          </w:tcPr>
          <w:p w14:paraId="2AF8C190" w14:textId="77777777" w:rsidR="00C50203" w:rsidRPr="00AD26F5" w:rsidRDefault="00C50203" w:rsidP="00C50203">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24268AF7"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5ADF929"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E3C90C5" w14:textId="77777777" w:rsidR="00C50203" w:rsidRPr="0083216E" w:rsidRDefault="00C50203" w:rsidP="00C50203">
            <w:pPr>
              <w:rPr>
                <w:sz w:val="22"/>
              </w:rPr>
            </w:pPr>
            <w:r w:rsidRPr="0083216E">
              <w:rPr>
                <w:sz w:val="22"/>
              </w:rPr>
              <w:t xml:space="preserve">Anykščių r. sav. </w:t>
            </w:r>
          </w:p>
          <w:p w14:paraId="648AA2F7" w14:textId="77777777" w:rsidR="00C50203" w:rsidRPr="0083216E" w:rsidRDefault="00C50203" w:rsidP="00C50203">
            <w:pPr>
              <w:rPr>
                <w:sz w:val="22"/>
              </w:rPr>
            </w:pPr>
            <w:r w:rsidRPr="0083216E">
              <w:rPr>
                <w:sz w:val="22"/>
              </w:rPr>
              <w:t xml:space="preserve">Kurklių seniūnija </w:t>
            </w:r>
          </w:p>
          <w:p w14:paraId="359ACFEC" w14:textId="77777777" w:rsidR="00C50203" w:rsidRPr="0083216E" w:rsidRDefault="00C50203" w:rsidP="00C50203">
            <w:pPr>
              <w:rPr>
                <w:sz w:val="22"/>
              </w:rPr>
            </w:pPr>
            <w:r w:rsidRPr="0083216E">
              <w:rPr>
                <w:sz w:val="22"/>
              </w:rPr>
              <w:t xml:space="preserve">Šviesos g. 2,  </w:t>
            </w:r>
          </w:p>
          <w:p w14:paraId="0F2763AF" w14:textId="77777777" w:rsidR="00C50203" w:rsidRPr="0083216E" w:rsidRDefault="00C50203" w:rsidP="00C50203">
            <w:pPr>
              <w:rPr>
                <w:sz w:val="22"/>
              </w:rPr>
            </w:pPr>
            <w:r w:rsidRPr="0083216E">
              <w:rPr>
                <w:sz w:val="22"/>
              </w:rPr>
              <w:t xml:space="preserve">29234 Kurkliai </w:t>
            </w:r>
          </w:p>
          <w:p w14:paraId="7527E6F8" w14:textId="77777777" w:rsidR="00C50203" w:rsidRPr="0083216E" w:rsidRDefault="00C50203" w:rsidP="00C50203">
            <w:pPr>
              <w:rPr>
                <w:sz w:val="22"/>
              </w:rPr>
            </w:pPr>
            <w:r w:rsidRPr="0083216E">
              <w:rPr>
                <w:sz w:val="22"/>
              </w:rPr>
              <w:t xml:space="preserve">Anykščių r. </w:t>
            </w:r>
          </w:p>
          <w:p w14:paraId="16D4B35B" w14:textId="77777777" w:rsidR="00C50203" w:rsidRPr="0083216E" w:rsidRDefault="00C50203" w:rsidP="00C50203">
            <w:pPr>
              <w:rPr>
                <w:sz w:val="22"/>
              </w:rPr>
            </w:pPr>
            <w:r w:rsidRPr="0083216E">
              <w:rPr>
                <w:sz w:val="22"/>
              </w:rPr>
              <w:t xml:space="preserve">Seniūnas Algimantas Jurkus </w:t>
            </w:r>
          </w:p>
          <w:p w14:paraId="78F155E3" w14:textId="7800A6DA" w:rsidR="00C50203" w:rsidRPr="0083216E" w:rsidRDefault="00C50203" w:rsidP="00C50203">
            <w:pPr>
              <w:rPr>
                <w:sz w:val="22"/>
              </w:rPr>
            </w:pPr>
            <w:r w:rsidRPr="0083216E">
              <w:rPr>
                <w:sz w:val="22"/>
              </w:rPr>
              <w:t>tel. (0 381) 49275</w:t>
            </w:r>
          </w:p>
        </w:tc>
      </w:tr>
      <w:tr w:rsidR="00C50203" w:rsidRPr="00AD26F5" w14:paraId="4842AEF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6582CD8" w14:textId="77777777" w:rsidR="00C50203" w:rsidRDefault="00C50203" w:rsidP="00C50203">
            <w:pPr>
              <w:jc w:val="center"/>
              <w:rPr>
                <w:strike/>
                <w:sz w:val="22"/>
              </w:rPr>
            </w:pPr>
            <w:r w:rsidRPr="00C50203">
              <w:rPr>
                <w:strike/>
                <w:sz w:val="22"/>
              </w:rPr>
              <w:t>100.</w:t>
            </w:r>
          </w:p>
          <w:p w14:paraId="038DF199" w14:textId="4436729E" w:rsidR="00C50203" w:rsidRPr="00C50203" w:rsidRDefault="00C50203" w:rsidP="00C50203">
            <w:pPr>
              <w:jc w:val="center"/>
              <w:rPr>
                <w:b/>
                <w:bCs/>
                <w:sz w:val="22"/>
              </w:rPr>
            </w:pPr>
            <w:r w:rsidRPr="00C50203">
              <w:rPr>
                <w:b/>
                <w:bCs/>
                <w:sz w:val="22"/>
              </w:rPr>
              <w:t>101.</w:t>
            </w:r>
          </w:p>
        </w:tc>
        <w:tc>
          <w:tcPr>
            <w:tcW w:w="2346" w:type="dxa"/>
            <w:tcBorders>
              <w:top w:val="single" w:sz="4" w:space="0" w:color="auto"/>
              <w:left w:val="single" w:sz="4" w:space="0" w:color="auto"/>
              <w:bottom w:val="single" w:sz="4" w:space="0" w:color="auto"/>
              <w:right w:val="single" w:sz="4" w:space="0" w:color="auto"/>
            </w:tcBorders>
            <w:hideMark/>
          </w:tcPr>
          <w:p w14:paraId="777A2297" w14:textId="77777777" w:rsidR="00C50203" w:rsidRPr="00AD26F5" w:rsidRDefault="00C50203" w:rsidP="00C50203">
            <w:r w:rsidRPr="00AD26F5">
              <w:t>Dragaudžių kaimo kapinės (Dragaudžių k., Kurklių sen.)</w:t>
            </w:r>
          </w:p>
        </w:tc>
        <w:tc>
          <w:tcPr>
            <w:tcW w:w="2832" w:type="dxa"/>
            <w:tcBorders>
              <w:top w:val="single" w:sz="4" w:space="0" w:color="auto"/>
              <w:left w:val="single" w:sz="4" w:space="0" w:color="auto"/>
              <w:bottom w:val="single" w:sz="4" w:space="0" w:color="auto"/>
              <w:right w:val="single" w:sz="4" w:space="0" w:color="auto"/>
            </w:tcBorders>
            <w:hideMark/>
          </w:tcPr>
          <w:p w14:paraId="238DFAE9" w14:textId="77777777" w:rsidR="00C50203" w:rsidRPr="00AD26F5" w:rsidRDefault="00C50203" w:rsidP="00C50203">
            <w:pPr>
              <w:rPr>
                <w:sz w:val="22"/>
              </w:rPr>
            </w:pPr>
            <w:r w:rsidRPr="00AD26F5">
              <w:rPr>
                <w:sz w:val="22"/>
              </w:rPr>
              <w:t xml:space="preserve">Neveikiančios Anykščių r. sav. tarybos 2013 m. gegužės 30 d. sprendimas </w:t>
            </w:r>
            <w:bookmarkStart w:id="96" w:name="n_92"/>
            <w:r w:rsidRPr="005F63A6">
              <w:rPr>
                <w:sz w:val="22"/>
              </w:rPr>
              <w:t>Nr.1-TS-185</w:t>
            </w:r>
            <w:bookmarkEnd w:id="96"/>
          </w:p>
        </w:tc>
        <w:tc>
          <w:tcPr>
            <w:tcW w:w="1024" w:type="dxa"/>
            <w:tcBorders>
              <w:top w:val="single" w:sz="4" w:space="0" w:color="auto"/>
              <w:left w:val="single" w:sz="4" w:space="0" w:color="auto"/>
              <w:bottom w:val="single" w:sz="4" w:space="0" w:color="auto"/>
              <w:right w:val="single" w:sz="4" w:space="0" w:color="auto"/>
            </w:tcBorders>
            <w:hideMark/>
          </w:tcPr>
          <w:p w14:paraId="18DF8075" w14:textId="77777777" w:rsidR="00C50203" w:rsidRPr="00AD26F5" w:rsidRDefault="00C50203" w:rsidP="00C50203">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514FCABD"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D21A460"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EABF069" w14:textId="77777777" w:rsidR="00C50203" w:rsidRPr="0083216E" w:rsidRDefault="00C50203" w:rsidP="00C50203">
            <w:pPr>
              <w:rPr>
                <w:sz w:val="22"/>
              </w:rPr>
            </w:pPr>
            <w:r w:rsidRPr="0083216E">
              <w:rPr>
                <w:sz w:val="22"/>
              </w:rPr>
              <w:t xml:space="preserve">Anykščių r. sav. </w:t>
            </w:r>
          </w:p>
          <w:p w14:paraId="7532B798" w14:textId="77777777" w:rsidR="00C50203" w:rsidRPr="0083216E" w:rsidRDefault="00C50203" w:rsidP="00C50203">
            <w:pPr>
              <w:rPr>
                <w:sz w:val="22"/>
              </w:rPr>
            </w:pPr>
            <w:r w:rsidRPr="0083216E">
              <w:rPr>
                <w:sz w:val="22"/>
              </w:rPr>
              <w:t xml:space="preserve">Kurklių seniūnija </w:t>
            </w:r>
          </w:p>
          <w:p w14:paraId="35BA3F0D" w14:textId="77777777" w:rsidR="00C50203" w:rsidRPr="0083216E" w:rsidRDefault="00C50203" w:rsidP="00C50203">
            <w:pPr>
              <w:rPr>
                <w:sz w:val="22"/>
              </w:rPr>
            </w:pPr>
            <w:r w:rsidRPr="0083216E">
              <w:rPr>
                <w:sz w:val="22"/>
              </w:rPr>
              <w:t xml:space="preserve">Šviesos g. 2,  </w:t>
            </w:r>
          </w:p>
          <w:p w14:paraId="4511A0E0" w14:textId="77777777" w:rsidR="00C50203" w:rsidRPr="0083216E" w:rsidRDefault="00C50203" w:rsidP="00C50203">
            <w:pPr>
              <w:rPr>
                <w:sz w:val="22"/>
              </w:rPr>
            </w:pPr>
            <w:r w:rsidRPr="0083216E">
              <w:rPr>
                <w:sz w:val="22"/>
              </w:rPr>
              <w:t xml:space="preserve">29234 Kurkliai </w:t>
            </w:r>
          </w:p>
          <w:p w14:paraId="50559255" w14:textId="77777777" w:rsidR="00C50203" w:rsidRPr="0083216E" w:rsidRDefault="00C50203" w:rsidP="00C50203">
            <w:pPr>
              <w:rPr>
                <w:sz w:val="22"/>
              </w:rPr>
            </w:pPr>
            <w:r w:rsidRPr="0083216E">
              <w:rPr>
                <w:sz w:val="22"/>
              </w:rPr>
              <w:t xml:space="preserve">Anykščių r. </w:t>
            </w:r>
          </w:p>
          <w:p w14:paraId="7DDBA25D" w14:textId="77777777" w:rsidR="00C50203" w:rsidRPr="0083216E" w:rsidRDefault="00C50203" w:rsidP="00C50203">
            <w:pPr>
              <w:rPr>
                <w:sz w:val="22"/>
              </w:rPr>
            </w:pPr>
            <w:r w:rsidRPr="0083216E">
              <w:rPr>
                <w:sz w:val="22"/>
              </w:rPr>
              <w:t xml:space="preserve">Seniūnas Algimantas Jurkus </w:t>
            </w:r>
          </w:p>
          <w:p w14:paraId="6DF0C1AB" w14:textId="32BBBDEB" w:rsidR="00C50203" w:rsidRPr="0083216E" w:rsidRDefault="00C50203" w:rsidP="00C50203">
            <w:pPr>
              <w:rPr>
                <w:sz w:val="22"/>
              </w:rPr>
            </w:pPr>
            <w:r w:rsidRPr="0083216E">
              <w:rPr>
                <w:sz w:val="22"/>
              </w:rPr>
              <w:t>tel. (0 381) 49275</w:t>
            </w:r>
          </w:p>
        </w:tc>
      </w:tr>
      <w:tr w:rsidR="00C50203" w:rsidRPr="00AD26F5" w14:paraId="48946E7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1E97C5D" w14:textId="31E91BD5" w:rsidR="00C50203" w:rsidRDefault="00C50203" w:rsidP="00C50203">
            <w:pPr>
              <w:jc w:val="center"/>
              <w:rPr>
                <w:strike/>
                <w:sz w:val="22"/>
              </w:rPr>
            </w:pPr>
            <w:r w:rsidRPr="00C50203">
              <w:rPr>
                <w:strike/>
                <w:sz w:val="22"/>
              </w:rPr>
              <w:t>10</w:t>
            </w:r>
            <w:r>
              <w:rPr>
                <w:strike/>
                <w:sz w:val="22"/>
              </w:rPr>
              <w:t>1</w:t>
            </w:r>
            <w:r w:rsidRPr="00C50203">
              <w:rPr>
                <w:strike/>
                <w:sz w:val="22"/>
              </w:rPr>
              <w:t>.</w:t>
            </w:r>
          </w:p>
          <w:p w14:paraId="413E03BB" w14:textId="0D133F73" w:rsidR="00C50203" w:rsidRPr="00AD26F5" w:rsidRDefault="00C50203" w:rsidP="00C50203">
            <w:pPr>
              <w:jc w:val="center"/>
              <w:rPr>
                <w:sz w:val="22"/>
              </w:rPr>
            </w:pPr>
            <w:r w:rsidRPr="00C50203">
              <w:rPr>
                <w:b/>
                <w:bCs/>
                <w:sz w:val="22"/>
              </w:rPr>
              <w:t>10</w:t>
            </w:r>
            <w:r>
              <w:rPr>
                <w:b/>
                <w:bCs/>
                <w:sz w:val="22"/>
              </w:rPr>
              <w:t>2</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321EEE9" w14:textId="77777777" w:rsidR="00C50203" w:rsidRPr="00AD26F5" w:rsidRDefault="00C50203" w:rsidP="00C50203">
            <w:r w:rsidRPr="00AD26F5">
              <w:t>Plaštakos kaimo kapinės (Plaštakos k., Kurklių sen.)</w:t>
            </w:r>
          </w:p>
        </w:tc>
        <w:tc>
          <w:tcPr>
            <w:tcW w:w="2832" w:type="dxa"/>
            <w:tcBorders>
              <w:top w:val="single" w:sz="4" w:space="0" w:color="auto"/>
              <w:left w:val="single" w:sz="4" w:space="0" w:color="auto"/>
              <w:bottom w:val="single" w:sz="4" w:space="0" w:color="auto"/>
              <w:right w:val="single" w:sz="4" w:space="0" w:color="auto"/>
            </w:tcBorders>
            <w:hideMark/>
          </w:tcPr>
          <w:p w14:paraId="47D7092E" w14:textId="77777777" w:rsidR="00C50203" w:rsidRPr="00AD26F5" w:rsidRDefault="00C50203" w:rsidP="00C50203">
            <w:pPr>
              <w:rPr>
                <w:sz w:val="22"/>
              </w:rPr>
            </w:pPr>
            <w:r w:rsidRPr="00AD26F5">
              <w:rPr>
                <w:sz w:val="22"/>
              </w:rPr>
              <w:t xml:space="preserve">Neveikiančios Anykščių r. sav. tarybos 2013 m. gegužės 30 d. sprendimas </w:t>
            </w:r>
            <w:bookmarkStart w:id="97" w:name="n_93"/>
            <w:r w:rsidRPr="005F63A6">
              <w:rPr>
                <w:sz w:val="22"/>
              </w:rPr>
              <w:t>Nr.1-TS-185</w:t>
            </w:r>
            <w:bookmarkEnd w:id="97"/>
          </w:p>
        </w:tc>
        <w:tc>
          <w:tcPr>
            <w:tcW w:w="1024" w:type="dxa"/>
            <w:tcBorders>
              <w:top w:val="single" w:sz="4" w:space="0" w:color="auto"/>
              <w:left w:val="single" w:sz="4" w:space="0" w:color="auto"/>
              <w:bottom w:val="single" w:sz="4" w:space="0" w:color="auto"/>
              <w:right w:val="single" w:sz="4" w:space="0" w:color="auto"/>
            </w:tcBorders>
            <w:hideMark/>
          </w:tcPr>
          <w:p w14:paraId="1F880DD2" w14:textId="77777777" w:rsidR="00C50203" w:rsidRPr="00AD26F5" w:rsidRDefault="00C50203" w:rsidP="00C50203">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4186EF2E" w14:textId="77777777" w:rsidR="00C50203" w:rsidRPr="00AD26F5" w:rsidRDefault="00C50203" w:rsidP="00C502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09292E5" w14:textId="77777777" w:rsidR="00C50203" w:rsidRPr="00AD26F5" w:rsidRDefault="00C50203" w:rsidP="00C502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21A5D91" w14:textId="77777777" w:rsidR="00C50203" w:rsidRPr="0083216E" w:rsidRDefault="00C50203" w:rsidP="00C50203">
            <w:pPr>
              <w:rPr>
                <w:sz w:val="22"/>
              </w:rPr>
            </w:pPr>
            <w:r w:rsidRPr="0083216E">
              <w:rPr>
                <w:sz w:val="22"/>
              </w:rPr>
              <w:t xml:space="preserve">Anykščių r. sav. </w:t>
            </w:r>
          </w:p>
          <w:p w14:paraId="08845F9E" w14:textId="77777777" w:rsidR="00C50203" w:rsidRPr="0083216E" w:rsidRDefault="00C50203" w:rsidP="00C50203">
            <w:pPr>
              <w:rPr>
                <w:sz w:val="22"/>
              </w:rPr>
            </w:pPr>
            <w:r w:rsidRPr="0083216E">
              <w:rPr>
                <w:sz w:val="22"/>
              </w:rPr>
              <w:t xml:space="preserve">Kurklių seniūnija </w:t>
            </w:r>
          </w:p>
          <w:p w14:paraId="5954DF01" w14:textId="77777777" w:rsidR="00C50203" w:rsidRPr="0083216E" w:rsidRDefault="00C50203" w:rsidP="00C50203">
            <w:pPr>
              <w:rPr>
                <w:sz w:val="22"/>
              </w:rPr>
            </w:pPr>
            <w:r w:rsidRPr="0083216E">
              <w:rPr>
                <w:sz w:val="22"/>
              </w:rPr>
              <w:t xml:space="preserve">Šviesos g. 2,  </w:t>
            </w:r>
          </w:p>
          <w:p w14:paraId="27FC0274" w14:textId="77777777" w:rsidR="00C50203" w:rsidRPr="0083216E" w:rsidRDefault="00C50203" w:rsidP="00C50203">
            <w:pPr>
              <w:rPr>
                <w:sz w:val="22"/>
              </w:rPr>
            </w:pPr>
            <w:r w:rsidRPr="0083216E">
              <w:rPr>
                <w:sz w:val="22"/>
              </w:rPr>
              <w:t xml:space="preserve">29234 Kurkliai </w:t>
            </w:r>
          </w:p>
          <w:p w14:paraId="09F6F4DC" w14:textId="77777777" w:rsidR="00C50203" w:rsidRPr="0083216E" w:rsidRDefault="00C50203" w:rsidP="00C50203">
            <w:pPr>
              <w:rPr>
                <w:sz w:val="22"/>
              </w:rPr>
            </w:pPr>
            <w:r w:rsidRPr="0083216E">
              <w:rPr>
                <w:sz w:val="22"/>
              </w:rPr>
              <w:lastRenderedPageBreak/>
              <w:t xml:space="preserve">Anykščių r. </w:t>
            </w:r>
          </w:p>
          <w:p w14:paraId="621C51CB" w14:textId="77777777" w:rsidR="00C50203" w:rsidRPr="0083216E" w:rsidRDefault="00C50203" w:rsidP="00C50203">
            <w:pPr>
              <w:rPr>
                <w:sz w:val="22"/>
              </w:rPr>
            </w:pPr>
            <w:r w:rsidRPr="0083216E">
              <w:rPr>
                <w:sz w:val="22"/>
              </w:rPr>
              <w:t xml:space="preserve">Seniūnas Algimantas Jurkus </w:t>
            </w:r>
          </w:p>
          <w:p w14:paraId="737AC996" w14:textId="63EFB82D" w:rsidR="00C50203" w:rsidRPr="0083216E" w:rsidRDefault="00C50203" w:rsidP="00C50203">
            <w:pPr>
              <w:rPr>
                <w:sz w:val="22"/>
              </w:rPr>
            </w:pPr>
            <w:r w:rsidRPr="0083216E">
              <w:rPr>
                <w:sz w:val="22"/>
              </w:rPr>
              <w:t>tel. (0 381) 49275</w:t>
            </w:r>
          </w:p>
        </w:tc>
      </w:tr>
      <w:tr w:rsidR="00821144" w:rsidRPr="00AD26F5" w14:paraId="0C971EF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C7DB1F1" w14:textId="1B8CD053" w:rsidR="00821144" w:rsidRDefault="00821144" w:rsidP="00821144">
            <w:pPr>
              <w:jc w:val="center"/>
              <w:rPr>
                <w:strike/>
                <w:sz w:val="22"/>
              </w:rPr>
            </w:pPr>
            <w:r w:rsidRPr="00C50203">
              <w:rPr>
                <w:strike/>
                <w:sz w:val="22"/>
              </w:rPr>
              <w:lastRenderedPageBreak/>
              <w:t>10</w:t>
            </w:r>
            <w:r>
              <w:rPr>
                <w:strike/>
                <w:sz w:val="22"/>
              </w:rPr>
              <w:t>2</w:t>
            </w:r>
            <w:r w:rsidRPr="00C50203">
              <w:rPr>
                <w:strike/>
                <w:sz w:val="22"/>
              </w:rPr>
              <w:t>.</w:t>
            </w:r>
          </w:p>
          <w:p w14:paraId="015E7F29" w14:textId="756CDB19" w:rsidR="00821144" w:rsidRPr="00AD26F5" w:rsidRDefault="00821144" w:rsidP="00821144">
            <w:pPr>
              <w:jc w:val="center"/>
              <w:rPr>
                <w:sz w:val="22"/>
              </w:rPr>
            </w:pPr>
            <w:r w:rsidRPr="00C50203">
              <w:rPr>
                <w:b/>
                <w:bCs/>
                <w:sz w:val="22"/>
              </w:rPr>
              <w:t>10</w:t>
            </w:r>
            <w:r>
              <w:rPr>
                <w:b/>
                <w:bCs/>
                <w:sz w:val="22"/>
              </w:rPr>
              <w:t>3</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140F6A7" w14:textId="77777777" w:rsidR="00821144" w:rsidRPr="00AD26F5" w:rsidRDefault="00821144" w:rsidP="00821144">
            <w:r w:rsidRPr="00AD26F5">
              <w:t>Pagrūšės kaimo kapinės (Pagrūšės k., Kurklių sen.)</w:t>
            </w:r>
          </w:p>
        </w:tc>
        <w:tc>
          <w:tcPr>
            <w:tcW w:w="2832" w:type="dxa"/>
            <w:tcBorders>
              <w:top w:val="single" w:sz="4" w:space="0" w:color="auto"/>
              <w:left w:val="single" w:sz="4" w:space="0" w:color="auto"/>
              <w:bottom w:val="single" w:sz="4" w:space="0" w:color="auto"/>
              <w:right w:val="single" w:sz="4" w:space="0" w:color="auto"/>
            </w:tcBorders>
            <w:hideMark/>
          </w:tcPr>
          <w:p w14:paraId="54432555" w14:textId="77777777" w:rsidR="00821144" w:rsidRPr="00AD26F5" w:rsidRDefault="00821144" w:rsidP="00821144">
            <w:pPr>
              <w:rPr>
                <w:sz w:val="22"/>
              </w:rPr>
            </w:pPr>
            <w:r w:rsidRPr="00AD26F5">
              <w:rPr>
                <w:sz w:val="22"/>
              </w:rPr>
              <w:t xml:space="preserve">Neveikiančios Anykščių r. sav. tarybos 2013 m. gegužės 30 d. sprendimas </w:t>
            </w:r>
            <w:bookmarkStart w:id="98" w:name="n_94"/>
            <w:r w:rsidRPr="005F63A6">
              <w:rPr>
                <w:sz w:val="22"/>
              </w:rPr>
              <w:t>Nr.1-TS-185</w:t>
            </w:r>
            <w:bookmarkEnd w:id="98"/>
          </w:p>
        </w:tc>
        <w:tc>
          <w:tcPr>
            <w:tcW w:w="1024" w:type="dxa"/>
            <w:tcBorders>
              <w:top w:val="single" w:sz="4" w:space="0" w:color="auto"/>
              <w:left w:val="single" w:sz="4" w:space="0" w:color="auto"/>
              <w:bottom w:val="single" w:sz="4" w:space="0" w:color="auto"/>
              <w:right w:val="single" w:sz="4" w:space="0" w:color="auto"/>
            </w:tcBorders>
            <w:hideMark/>
          </w:tcPr>
          <w:p w14:paraId="2EFC09DB" w14:textId="77777777" w:rsidR="00821144" w:rsidRPr="00AD26F5" w:rsidRDefault="00821144" w:rsidP="00821144">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1612DBCC" w14:textId="77777777" w:rsidR="00821144" w:rsidRPr="00AD26F5" w:rsidRDefault="00821144" w:rsidP="00821144">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C86CE4A" w14:textId="77777777" w:rsidR="00821144" w:rsidRPr="00AD26F5" w:rsidRDefault="00821144" w:rsidP="00821144">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AA4DB08" w14:textId="77777777" w:rsidR="00821144" w:rsidRPr="0083216E" w:rsidRDefault="00821144" w:rsidP="00821144">
            <w:pPr>
              <w:rPr>
                <w:sz w:val="22"/>
              </w:rPr>
            </w:pPr>
            <w:r w:rsidRPr="0083216E">
              <w:rPr>
                <w:sz w:val="22"/>
              </w:rPr>
              <w:t xml:space="preserve">Anykščių r. sav. </w:t>
            </w:r>
          </w:p>
          <w:p w14:paraId="717375FB" w14:textId="77777777" w:rsidR="00821144" w:rsidRPr="0083216E" w:rsidRDefault="00821144" w:rsidP="00821144">
            <w:pPr>
              <w:rPr>
                <w:sz w:val="22"/>
              </w:rPr>
            </w:pPr>
            <w:r w:rsidRPr="0083216E">
              <w:rPr>
                <w:sz w:val="22"/>
              </w:rPr>
              <w:t xml:space="preserve">Kurklių seniūnija </w:t>
            </w:r>
          </w:p>
          <w:p w14:paraId="7582013C" w14:textId="77777777" w:rsidR="00821144" w:rsidRPr="0083216E" w:rsidRDefault="00821144" w:rsidP="00821144">
            <w:pPr>
              <w:rPr>
                <w:sz w:val="22"/>
              </w:rPr>
            </w:pPr>
            <w:r w:rsidRPr="0083216E">
              <w:rPr>
                <w:sz w:val="22"/>
              </w:rPr>
              <w:t xml:space="preserve">Šviesos g. 2,  </w:t>
            </w:r>
          </w:p>
          <w:p w14:paraId="17766019" w14:textId="77777777" w:rsidR="00821144" w:rsidRPr="0083216E" w:rsidRDefault="00821144" w:rsidP="00821144">
            <w:pPr>
              <w:rPr>
                <w:sz w:val="22"/>
              </w:rPr>
            </w:pPr>
            <w:r w:rsidRPr="0083216E">
              <w:rPr>
                <w:sz w:val="22"/>
              </w:rPr>
              <w:t xml:space="preserve">29234 Kurkliai </w:t>
            </w:r>
          </w:p>
          <w:p w14:paraId="335157F4" w14:textId="77777777" w:rsidR="00821144" w:rsidRPr="0083216E" w:rsidRDefault="00821144" w:rsidP="00821144">
            <w:pPr>
              <w:rPr>
                <w:sz w:val="22"/>
              </w:rPr>
            </w:pPr>
            <w:r w:rsidRPr="0083216E">
              <w:rPr>
                <w:sz w:val="22"/>
              </w:rPr>
              <w:t>Anykščių r.</w:t>
            </w:r>
          </w:p>
          <w:p w14:paraId="52A8004F" w14:textId="77777777" w:rsidR="00821144" w:rsidRPr="0083216E" w:rsidRDefault="00821144" w:rsidP="00821144">
            <w:pPr>
              <w:rPr>
                <w:sz w:val="22"/>
              </w:rPr>
            </w:pPr>
            <w:r w:rsidRPr="0083216E">
              <w:rPr>
                <w:sz w:val="22"/>
              </w:rPr>
              <w:t xml:space="preserve">Seniūnas Algimantas Jurkus  </w:t>
            </w:r>
          </w:p>
          <w:p w14:paraId="1220BA48" w14:textId="5F60D2DA" w:rsidR="00821144" w:rsidRPr="0083216E" w:rsidRDefault="00821144" w:rsidP="00821144">
            <w:pPr>
              <w:rPr>
                <w:sz w:val="22"/>
              </w:rPr>
            </w:pPr>
            <w:r w:rsidRPr="0083216E">
              <w:rPr>
                <w:sz w:val="22"/>
              </w:rPr>
              <w:t>tel. (0 381) 49275</w:t>
            </w:r>
          </w:p>
        </w:tc>
      </w:tr>
      <w:tr w:rsidR="005C714B" w:rsidRPr="00AD26F5" w14:paraId="4FDAC2D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657525CC" w14:textId="65C95E46" w:rsidR="005C714B" w:rsidRDefault="005C714B" w:rsidP="005C714B">
            <w:pPr>
              <w:jc w:val="center"/>
              <w:rPr>
                <w:strike/>
                <w:sz w:val="22"/>
              </w:rPr>
            </w:pPr>
            <w:r w:rsidRPr="00C50203">
              <w:rPr>
                <w:strike/>
                <w:sz w:val="22"/>
              </w:rPr>
              <w:t>10</w:t>
            </w:r>
            <w:r>
              <w:rPr>
                <w:strike/>
                <w:sz w:val="22"/>
              </w:rPr>
              <w:t>3</w:t>
            </w:r>
            <w:r w:rsidRPr="00C50203">
              <w:rPr>
                <w:strike/>
                <w:sz w:val="22"/>
              </w:rPr>
              <w:t>.</w:t>
            </w:r>
          </w:p>
          <w:p w14:paraId="1C8CD104" w14:textId="24CB05E6" w:rsidR="005C714B" w:rsidRPr="00AD26F5" w:rsidRDefault="005C714B" w:rsidP="005C714B">
            <w:pPr>
              <w:jc w:val="center"/>
              <w:rPr>
                <w:sz w:val="22"/>
              </w:rPr>
            </w:pPr>
            <w:r w:rsidRPr="00C50203">
              <w:rPr>
                <w:b/>
                <w:bCs/>
                <w:sz w:val="22"/>
              </w:rPr>
              <w:t>10</w:t>
            </w:r>
            <w:r>
              <w:rPr>
                <w:b/>
                <w:bCs/>
                <w:sz w:val="22"/>
              </w:rPr>
              <w:t>4</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13B38A7" w14:textId="77777777" w:rsidR="005C714B" w:rsidRPr="00AD26F5" w:rsidRDefault="005C714B" w:rsidP="005C714B">
            <w:r w:rsidRPr="00AD26F5">
              <w:t>Skiemonių miestelio naujosios kapinės (Ramioji g., Skiemonių mstl.,</w:t>
            </w:r>
          </w:p>
          <w:p w14:paraId="37F95355" w14:textId="77777777" w:rsidR="005C714B" w:rsidRPr="00AD26F5" w:rsidRDefault="005C714B" w:rsidP="005C714B">
            <w:r w:rsidRPr="00AD26F5">
              <w:t>Skiemonių sen.)</w:t>
            </w:r>
          </w:p>
        </w:tc>
        <w:tc>
          <w:tcPr>
            <w:tcW w:w="2832" w:type="dxa"/>
            <w:tcBorders>
              <w:top w:val="single" w:sz="4" w:space="0" w:color="auto"/>
              <w:left w:val="single" w:sz="4" w:space="0" w:color="auto"/>
              <w:bottom w:val="single" w:sz="4" w:space="0" w:color="auto"/>
              <w:right w:val="single" w:sz="4" w:space="0" w:color="auto"/>
            </w:tcBorders>
            <w:hideMark/>
          </w:tcPr>
          <w:p w14:paraId="72FEB699" w14:textId="77777777" w:rsidR="005C714B" w:rsidRPr="00AD26F5" w:rsidRDefault="005C714B" w:rsidP="005C714B">
            <w:pPr>
              <w:rPr>
                <w:sz w:val="22"/>
              </w:rPr>
            </w:pPr>
            <w:r w:rsidRPr="00AD26F5">
              <w:rPr>
                <w:sz w:val="22"/>
              </w:rPr>
              <w:t xml:space="preserve">Veikiančios </w:t>
            </w:r>
          </w:p>
          <w:p w14:paraId="30AFF9CE" w14:textId="77777777" w:rsidR="005C714B" w:rsidRPr="00AD26F5" w:rsidRDefault="005C714B" w:rsidP="005C714B">
            <w:pPr>
              <w:rPr>
                <w:sz w:val="22"/>
              </w:rPr>
            </w:pPr>
            <w:r w:rsidRPr="00AD26F5">
              <w:rPr>
                <w:sz w:val="22"/>
              </w:rPr>
              <w:t xml:space="preserve">Anykščių r. sav. tarybos 2013 m. gegužės 30 d. sprendimas </w:t>
            </w:r>
            <w:bookmarkStart w:id="99" w:name="n_95"/>
            <w:r w:rsidRPr="005F63A6">
              <w:rPr>
                <w:sz w:val="22"/>
              </w:rPr>
              <w:t>Nr.1-TS-185</w:t>
            </w:r>
            <w:bookmarkEnd w:id="99"/>
          </w:p>
        </w:tc>
        <w:tc>
          <w:tcPr>
            <w:tcW w:w="1024" w:type="dxa"/>
            <w:tcBorders>
              <w:top w:val="single" w:sz="4" w:space="0" w:color="auto"/>
              <w:left w:val="single" w:sz="4" w:space="0" w:color="auto"/>
              <w:bottom w:val="single" w:sz="4" w:space="0" w:color="auto"/>
              <w:right w:val="single" w:sz="4" w:space="0" w:color="auto"/>
            </w:tcBorders>
            <w:hideMark/>
          </w:tcPr>
          <w:p w14:paraId="6A0F0ECD" w14:textId="77777777" w:rsidR="005C714B" w:rsidRPr="00AD26F5" w:rsidRDefault="005C714B" w:rsidP="005C714B">
            <w:pPr>
              <w:jc w:val="center"/>
            </w:pPr>
            <w:r w:rsidRPr="00AD26F5">
              <w:t>2,2212</w:t>
            </w:r>
          </w:p>
        </w:tc>
        <w:tc>
          <w:tcPr>
            <w:tcW w:w="2520" w:type="dxa"/>
            <w:tcBorders>
              <w:top w:val="single" w:sz="4" w:space="0" w:color="auto"/>
              <w:left w:val="single" w:sz="4" w:space="0" w:color="auto"/>
              <w:bottom w:val="single" w:sz="4" w:space="0" w:color="auto"/>
              <w:right w:val="single" w:sz="4" w:space="0" w:color="auto"/>
            </w:tcBorders>
            <w:hideMark/>
          </w:tcPr>
          <w:p w14:paraId="5EB7CCCD" w14:textId="77777777" w:rsidR="005C714B" w:rsidRPr="00AD26F5" w:rsidRDefault="005C714B" w:rsidP="005C714B">
            <w:pPr>
              <w:jc w:val="center"/>
              <w:rPr>
                <w:sz w:val="22"/>
              </w:rPr>
            </w:pPr>
            <w:r w:rsidRPr="00AD26F5">
              <w:rPr>
                <w:sz w:val="22"/>
              </w:rPr>
              <w:t>Žemės sklypo unikalus</w:t>
            </w:r>
          </w:p>
          <w:p w14:paraId="4C38B7C1" w14:textId="77777777" w:rsidR="005C714B" w:rsidRPr="00AD26F5" w:rsidRDefault="005C714B" w:rsidP="005C714B">
            <w:pPr>
              <w:jc w:val="center"/>
              <w:rPr>
                <w:sz w:val="22"/>
              </w:rPr>
            </w:pPr>
            <w:r w:rsidRPr="00AD26F5">
              <w:rPr>
                <w:sz w:val="22"/>
              </w:rPr>
              <w:t>Nr. 4400-2240-2608</w:t>
            </w:r>
          </w:p>
          <w:p w14:paraId="36EE3471" w14:textId="77777777" w:rsidR="005C714B" w:rsidRPr="00AD26F5" w:rsidRDefault="005C714B" w:rsidP="005C714B">
            <w:pPr>
              <w:jc w:val="center"/>
              <w:rPr>
                <w:sz w:val="22"/>
              </w:rPr>
            </w:pPr>
            <w:r w:rsidRPr="00AD26F5">
              <w:rPr>
                <w:sz w:val="22"/>
              </w:rPr>
              <w:t>2011-11-07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6B5E97E8"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6F69CB7" w14:textId="77777777" w:rsidR="005C714B" w:rsidRPr="0083216E" w:rsidRDefault="005C714B" w:rsidP="005C714B">
            <w:pPr>
              <w:rPr>
                <w:sz w:val="22"/>
              </w:rPr>
            </w:pPr>
            <w:r w:rsidRPr="0083216E">
              <w:rPr>
                <w:sz w:val="22"/>
              </w:rPr>
              <w:t xml:space="preserve">UAB Anykščių </w:t>
            </w:r>
          </w:p>
          <w:p w14:paraId="5DE6CEA7" w14:textId="77777777" w:rsidR="005C714B" w:rsidRPr="0083216E" w:rsidRDefault="005C714B" w:rsidP="005C714B">
            <w:pPr>
              <w:rPr>
                <w:sz w:val="22"/>
              </w:rPr>
            </w:pPr>
            <w:r w:rsidRPr="0083216E">
              <w:rPr>
                <w:sz w:val="22"/>
              </w:rPr>
              <w:t>komunalinis ūkis</w:t>
            </w:r>
          </w:p>
          <w:p w14:paraId="7A92C304" w14:textId="77777777" w:rsidR="005C714B" w:rsidRPr="0083216E" w:rsidRDefault="005C714B" w:rsidP="005C714B">
            <w:pPr>
              <w:rPr>
                <w:sz w:val="22"/>
              </w:rPr>
            </w:pPr>
            <w:r w:rsidRPr="0083216E">
              <w:rPr>
                <w:sz w:val="22"/>
              </w:rPr>
              <w:t>Gegužės g. 47</w:t>
            </w:r>
          </w:p>
          <w:p w14:paraId="6B50754C" w14:textId="77777777" w:rsidR="005C714B" w:rsidRPr="0083216E" w:rsidRDefault="005C714B" w:rsidP="005C714B">
            <w:pPr>
              <w:rPr>
                <w:sz w:val="22"/>
              </w:rPr>
            </w:pPr>
            <w:r w:rsidRPr="0083216E">
              <w:rPr>
                <w:sz w:val="22"/>
              </w:rPr>
              <w:t>29107 Anykščiai</w:t>
            </w:r>
          </w:p>
          <w:p w14:paraId="08B0E6C3" w14:textId="77777777" w:rsidR="005C714B" w:rsidRPr="0083216E" w:rsidRDefault="005C714B" w:rsidP="005C714B">
            <w:pPr>
              <w:rPr>
                <w:sz w:val="22"/>
              </w:rPr>
            </w:pPr>
            <w:r w:rsidRPr="0083216E">
              <w:rPr>
                <w:sz w:val="22"/>
              </w:rPr>
              <w:t>Padalinio vadovas Kęstutis Šermukšnis</w:t>
            </w:r>
          </w:p>
          <w:p w14:paraId="05918DF3" w14:textId="7FF7AA8D" w:rsidR="005C714B" w:rsidRPr="0083216E" w:rsidRDefault="005C714B" w:rsidP="005C714B">
            <w:pPr>
              <w:rPr>
                <w:sz w:val="22"/>
              </w:rPr>
            </w:pPr>
            <w:r w:rsidRPr="0083216E">
              <w:rPr>
                <w:sz w:val="22"/>
              </w:rPr>
              <w:t>tel. (0 381) 42687</w:t>
            </w:r>
          </w:p>
          <w:p w14:paraId="3BFF6537" w14:textId="77777777" w:rsidR="005C714B" w:rsidRPr="0083216E" w:rsidRDefault="005C714B" w:rsidP="005C714B">
            <w:pPr>
              <w:rPr>
                <w:i/>
                <w:sz w:val="22"/>
              </w:rPr>
            </w:pPr>
            <w:r w:rsidRPr="0083216E">
              <w:rPr>
                <w:sz w:val="22"/>
              </w:rPr>
              <w:t xml:space="preserve">el. p. </w:t>
            </w:r>
            <w:hyperlink r:id="rId57" w:history="1">
              <w:r w:rsidRPr="0083216E">
                <w:rPr>
                  <w:rStyle w:val="Hipersaitas"/>
                  <w:color w:val="auto"/>
                  <w:szCs w:val="24"/>
                </w:rPr>
                <w:t>info@anykom.lt</w:t>
              </w:r>
            </w:hyperlink>
          </w:p>
        </w:tc>
      </w:tr>
      <w:tr w:rsidR="005C714B" w:rsidRPr="00AD26F5" w14:paraId="49AB376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728F452" w14:textId="5D95BB1B" w:rsidR="005C714B" w:rsidRDefault="005C714B" w:rsidP="005C714B">
            <w:pPr>
              <w:jc w:val="center"/>
              <w:rPr>
                <w:strike/>
                <w:sz w:val="22"/>
              </w:rPr>
            </w:pPr>
            <w:r w:rsidRPr="00C50203">
              <w:rPr>
                <w:strike/>
                <w:sz w:val="22"/>
              </w:rPr>
              <w:t>10</w:t>
            </w:r>
            <w:r>
              <w:rPr>
                <w:strike/>
                <w:sz w:val="22"/>
              </w:rPr>
              <w:t>4</w:t>
            </w:r>
            <w:r w:rsidRPr="00C50203">
              <w:rPr>
                <w:strike/>
                <w:sz w:val="22"/>
              </w:rPr>
              <w:t>.</w:t>
            </w:r>
          </w:p>
          <w:p w14:paraId="1670FC4F" w14:textId="7D80EEFD" w:rsidR="005C714B" w:rsidRPr="00AD26F5" w:rsidRDefault="005C714B" w:rsidP="005C714B">
            <w:pPr>
              <w:jc w:val="center"/>
              <w:rPr>
                <w:sz w:val="22"/>
              </w:rPr>
            </w:pPr>
            <w:r w:rsidRPr="00C50203">
              <w:rPr>
                <w:b/>
                <w:bCs/>
                <w:sz w:val="22"/>
              </w:rPr>
              <w:t>10</w:t>
            </w:r>
            <w:r>
              <w:rPr>
                <w:b/>
                <w:bCs/>
                <w:sz w:val="22"/>
              </w:rPr>
              <w:t>5</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78C2C82" w14:textId="77777777" w:rsidR="005C714B" w:rsidRPr="00AD26F5" w:rsidRDefault="005C714B" w:rsidP="005C714B">
            <w:r w:rsidRPr="00AD26F5">
              <w:t>Geležinės kaimo kapinės (Geležinės k., Skiemonių sen.)</w:t>
            </w:r>
          </w:p>
        </w:tc>
        <w:tc>
          <w:tcPr>
            <w:tcW w:w="2832" w:type="dxa"/>
            <w:tcBorders>
              <w:top w:val="single" w:sz="4" w:space="0" w:color="auto"/>
              <w:left w:val="single" w:sz="4" w:space="0" w:color="auto"/>
              <w:bottom w:val="single" w:sz="4" w:space="0" w:color="auto"/>
              <w:right w:val="single" w:sz="4" w:space="0" w:color="auto"/>
            </w:tcBorders>
            <w:hideMark/>
          </w:tcPr>
          <w:p w14:paraId="2794277B" w14:textId="77777777" w:rsidR="005C714B" w:rsidRPr="00AD26F5" w:rsidRDefault="005C714B" w:rsidP="005C714B">
            <w:pPr>
              <w:rPr>
                <w:sz w:val="22"/>
              </w:rPr>
            </w:pPr>
            <w:r w:rsidRPr="00AD26F5">
              <w:rPr>
                <w:sz w:val="22"/>
              </w:rPr>
              <w:t xml:space="preserve">Veikiančios </w:t>
            </w:r>
          </w:p>
          <w:p w14:paraId="79BB729F" w14:textId="77777777" w:rsidR="005C714B" w:rsidRPr="00AD26F5" w:rsidRDefault="005C714B" w:rsidP="005C714B">
            <w:pPr>
              <w:rPr>
                <w:sz w:val="22"/>
              </w:rPr>
            </w:pPr>
            <w:r w:rsidRPr="00AD26F5">
              <w:rPr>
                <w:sz w:val="22"/>
              </w:rPr>
              <w:t xml:space="preserve">Anykščių r. sav. tarybos 2013 m. gegužės 30 d. sprendimas </w:t>
            </w:r>
            <w:bookmarkStart w:id="100" w:name="n_96"/>
            <w:r w:rsidRPr="005F63A6">
              <w:rPr>
                <w:sz w:val="22"/>
              </w:rPr>
              <w:t>Nr.1-TS-185</w:t>
            </w:r>
            <w:bookmarkEnd w:id="100"/>
          </w:p>
        </w:tc>
        <w:tc>
          <w:tcPr>
            <w:tcW w:w="1024" w:type="dxa"/>
            <w:tcBorders>
              <w:top w:val="single" w:sz="4" w:space="0" w:color="auto"/>
              <w:left w:val="single" w:sz="4" w:space="0" w:color="auto"/>
              <w:bottom w:val="single" w:sz="4" w:space="0" w:color="auto"/>
              <w:right w:val="single" w:sz="4" w:space="0" w:color="auto"/>
            </w:tcBorders>
            <w:hideMark/>
          </w:tcPr>
          <w:p w14:paraId="27292EE8" w14:textId="77777777" w:rsidR="005C714B" w:rsidRPr="00AD26F5" w:rsidRDefault="005C714B" w:rsidP="005C714B">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71F9388B"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0FB2A88"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E9B449A" w14:textId="77777777" w:rsidR="005C714B" w:rsidRPr="00AD26F5" w:rsidRDefault="005C714B" w:rsidP="005C714B">
            <w:pPr>
              <w:rPr>
                <w:sz w:val="22"/>
              </w:rPr>
            </w:pPr>
            <w:r w:rsidRPr="00AD26F5">
              <w:rPr>
                <w:sz w:val="22"/>
              </w:rPr>
              <w:t xml:space="preserve">Anykščių r. sav. </w:t>
            </w:r>
          </w:p>
          <w:p w14:paraId="65A38D54" w14:textId="77777777" w:rsidR="005C714B" w:rsidRPr="00AD26F5" w:rsidRDefault="005C714B" w:rsidP="005C714B">
            <w:pPr>
              <w:rPr>
                <w:sz w:val="22"/>
              </w:rPr>
            </w:pPr>
            <w:r w:rsidRPr="00AD26F5">
              <w:rPr>
                <w:sz w:val="22"/>
              </w:rPr>
              <w:t xml:space="preserve">Skiemonių seniūnija </w:t>
            </w:r>
          </w:p>
          <w:p w14:paraId="4E71BC76" w14:textId="77777777" w:rsidR="005C714B" w:rsidRPr="00AD26F5" w:rsidRDefault="005C714B" w:rsidP="005C714B">
            <w:pPr>
              <w:rPr>
                <w:sz w:val="22"/>
              </w:rPr>
            </w:pPr>
            <w:r w:rsidRPr="00AD26F5">
              <w:rPr>
                <w:sz w:val="22"/>
              </w:rPr>
              <w:t xml:space="preserve"> Šilo g. 3 </w:t>
            </w:r>
          </w:p>
          <w:p w14:paraId="7C57D8C0" w14:textId="77777777" w:rsidR="005C714B" w:rsidRPr="00AD26F5" w:rsidRDefault="005C714B" w:rsidP="005C714B">
            <w:pPr>
              <w:rPr>
                <w:sz w:val="22"/>
              </w:rPr>
            </w:pPr>
            <w:r w:rsidRPr="00AD26F5">
              <w:rPr>
                <w:sz w:val="22"/>
              </w:rPr>
              <w:t xml:space="preserve">29223 Skiemonys </w:t>
            </w:r>
          </w:p>
          <w:p w14:paraId="51232E71" w14:textId="77777777" w:rsidR="005C714B" w:rsidRPr="00AD26F5" w:rsidRDefault="005C714B" w:rsidP="005C714B">
            <w:pPr>
              <w:rPr>
                <w:sz w:val="22"/>
              </w:rPr>
            </w:pPr>
            <w:r w:rsidRPr="00AD26F5">
              <w:rPr>
                <w:sz w:val="22"/>
              </w:rPr>
              <w:t xml:space="preserve">Anykščių r. </w:t>
            </w:r>
          </w:p>
          <w:p w14:paraId="4DB98615" w14:textId="77777777" w:rsidR="005C714B" w:rsidRDefault="005C714B" w:rsidP="005C714B">
            <w:pPr>
              <w:rPr>
                <w:strike/>
                <w:sz w:val="22"/>
              </w:rPr>
            </w:pPr>
            <w:r w:rsidRPr="005C714B">
              <w:rPr>
                <w:strike/>
                <w:sz w:val="22"/>
              </w:rPr>
              <w:t>Seniūnas Stasys Steponėnas</w:t>
            </w:r>
          </w:p>
          <w:p w14:paraId="1E52AAE6" w14:textId="227D54D2" w:rsidR="0083216E" w:rsidRPr="0083216E" w:rsidRDefault="0083216E" w:rsidP="005C714B">
            <w:pPr>
              <w:rPr>
                <w:b/>
                <w:bCs/>
                <w:sz w:val="22"/>
              </w:rPr>
            </w:pPr>
            <w:r w:rsidRPr="0083216E">
              <w:rPr>
                <w:b/>
                <w:bCs/>
                <w:sz w:val="22"/>
              </w:rPr>
              <w:t>Seniūnė Birutė Kirkienė</w:t>
            </w:r>
          </w:p>
          <w:p w14:paraId="6159B615" w14:textId="5850FDDE"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053FA6CF"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A0EE9F6" w14:textId="53414EDF" w:rsidR="005C714B" w:rsidRDefault="005C714B" w:rsidP="005C714B">
            <w:pPr>
              <w:jc w:val="center"/>
              <w:rPr>
                <w:strike/>
                <w:sz w:val="22"/>
              </w:rPr>
            </w:pPr>
            <w:r w:rsidRPr="00C50203">
              <w:rPr>
                <w:strike/>
                <w:sz w:val="22"/>
              </w:rPr>
              <w:t>10</w:t>
            </w:r>
            <w:r>
              <w:rPr>
                <w:strike/>
                <w:sz w:val="22"/>
              </w:rPr>
              <w:t>5</w:t>
            </w:r>
            <w:r w:rsidRPr="00C50203">
              <w:rPr>
                <w:strike/>
                <w:sz w:val="22"/>
              </w:rPr>
              <w:t>.</w:t>
            </w:r>
          </w:p>
          <w:p w14:paraId="4878E985" w14:textId="20C5254D" w:rsidR="005C714B" w:rsidRPr="00AD26F5" w:rsidRDefault="005C714B" w:rsidP="005C714B">
            <w:pPr>
              <w:jc w:val="center"/>
              <w:rPr>
                <w:sz w:val="22"/>
              </w:rPr>
            </w:pPr>
            <w:r w:rsidRPr="00C50203">
              <w:rPr>
                <w:b/>
                <w:bCs/>
                <w:sz w:val="22"/>
              </w:rPr>
              <w:t>10</w:t>
            </w:r>
            <w:r>
              <w:rPr>
                <w:b/>
                <w:bCs/>
                <w:sz w:val="22"/>
              </w:rPr>
              <w:t>6</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1A36643" w14:textId="77777777" w:rsidR="005C714B" w:rsidRPr="00AD26F5" w:rsidRDefault="005C714B" w:rsidP="005C714B">
            <w:r w:rsidRPr="00AD26F5">
              <w:t>Skiemonių miestelio senosios kapinės (Malūno g. 4, Skiemonių mstl.,</w:t>
            </w:r>
          </w:p>
          <w:p w14:paraId="5496F51A" w14:textId="77777777" w:rsidR="005C714B" w:rsidRPr="00AD26F5" w:rsidRDefault="005C714B" w:rsidP="005C714B">
            <w:r w:rsidRPr="00AD26F5">
              <w:t>Skiemonių sen.)</w:t>
            </w:r>
          </w:p>
        </w:tc>
        <w:tc>
          <w:tcPr>
            <w:tcW w:w="2832" w:type="dxa"/>
            <w:tcBorders>
              <w:top w:val="single" w:sz="4" w:space="0" w:color="auto"/>
              <w:left w:val="single" w:sz="4" w:space="0" w:color="auto"/>
              <w:bottom w:val="single" w:sz="4" w:space="0" w:color="auto"/>
              <w:right w:val="single" w:sz="4" w:space="0" w:color="auto"/>
            </w:tcBorders>
            <w:hideMark/>
          </w:tcPr>
          <w:p w14:paraId="3E45BB57" w14:textId="77777777" w:rsidR="005C714B" w:rsidRPr="00AD26F5" w:rsidRDefault="005C714B" w:rsidP="005C714B">
            <w:pPr>
              <w:rPr>
                <w:sz w:val="22"/>
              </w:rPr>
            </w:pPr>
            <w:r w:rsidRPr="00AD26F5">
              <w:rPr>
                <w:sz w:val="22"/>
              </w:rPr>
              <w:t>Riboto naudojimo</w:t>
            </w:r>
          </w:p>
          <w:p w14:paraId="1430CABB" w14:textId="77777777" w:rsidR="005C714B" w:rsidRPr="00AD26F5" w:rsidRDefault="005C714B" w:rsidP="005C714B">
            <w:pPr>
              <w:rPr>
                <w:sz w:val="22"/>
              </w:rPr>
            </w:pPr>
            <w:r w:rsidRPr="00AD26F5">
              <w:rPr>
                <w:sz w:val="22"/>
              </w:rPr>
              <w:t xml:space="preserve">Anykščių r. sav. tarybos 2013 m. gegužės 30 d. sprendimas </w:t>
            </w:r>
            <w:bookmarkStart w:id="101" w:name="n_97"/>
            <w:r w:rsidRPr="005F63A6">
              <w:rPr>
                <w:sz w:val="22"/>
              </w:rPr>
              <w:t>Nr.1-TS-185</w:t>
            </w:r>
            <w:bookmarkEnd w:id="101"/>
          </w:p>
        </w:tc>
        <w:tc>
          <w:tcPr>
            <w:tcW w:w="1024" w:type="dxa"/>
            <w:tcBorders>
              <w:top w:val="single" w:sz="4" w:space="0" w:color="auto"/>
              <w:left w:val="single" w:sz="4" w:space="0" w:color="auto"/>
              <w:bottom w:val="single" w:sz="4" w:space="0" w:color="auto"/>
              <w:right w:val="single" w:sz="4" w:space="0" w:color="auto"/>
            </w:tcBorders>
            <w:hideMark/>
          </w:tcPr>
          <w:p w14:paraId="2EDE1E68" w14:textId="77777777" w:rsidR="005C714B" w:rsidRPr="00AD26F5" w:rsidRDefault="005C714B" w:rsidP="005C714B">
            <w:pPr>
              <w:jc w:val="center"/>
            </w:pPr>
            <w:r w:rsidRPr="00AD26F5">
              <w:t>0,632</w:t>
            </w:r>
          </w:p>
        </w:tc>
        <w:tc>
          <w:tcPr>
            <w:tcW w:w="2520" w:type="dxa"/>
            <w:tcBorders>
              <w:top w:val="single" w:sz="4" w:space="0" w:color="auto"/>
              <w:left w:val="single" w:sz="4" w:space="0" w:color="auto"/>
              <w:bottom w:val="single" w:sz="4" w:space="0" w:color="auto"/>
              <w:right w:val="single" w:sz="4" w:space="0" w:color="auto"/>
            </w:tcBorders>
            <w:hideMark/>
          </w:tcPr>
          <w:p w14:paraId="1A4157A5" w14:textId="77777777" w:rsidR="005C714B" w:rsidRPr="00AD26F5" w:rsidRDefault="005C714B" w:rsidP="005C714B">
            <w:pPr>
              <w:jc w:val="center"/>
              <w:rPr>
                <w:sz w:val="22"/>
              </w:rPr>
            </w:pPr>
            <w:r w:rsidRPr="00AD26F5">
              <w:rPr>
                <w:sz w:val="22"/>
              </w:rPr>
              <w:t>Žemės  sklypo unikalus</w:t>
            </w:r>
          </w:p>
          <w:p w14:paraId="57CC22F1" w14:textId="77777777" w:rsidR="005C714B" w:rsidRPr="00AD26F5" w:rsidRDefault="005C714B" w:rsidP="005C714B">
            <w:pPr>
              <w:jc w:val="center"/>
              <w:rPr>
                <w:sz w:val="22"/>
              </w:rPr>
            </w:pPr>
            <w:r w:rsidRPr="00AD26F5">
              <w:rPr>
                <w:sz w:val="22"/>
              </w:rPr>
              <w:t>Nr. 4400-2062-8919</w:t>
            </w:r>
          </w:p>
          <w:p w14:paraId="4D6554C3" w14:textId="77777777" w:rsidR="005C714B" w:rsidRPr="00AD26F5" w:rsidRDefault="005C714B" w:rsidP="005C714B">
            <w:pPr>
              <w:jc w:val="center"/>
              <w:rPr>
                <w:sz w:val="22"/>
              </w:rPr>
            </w:pPr>
            <w:r w:rsidRPr="00AD26F5">
              <w:rPr>
                <w:sz w:val="22"/>
              </w:rPr>
              <w:t>2010-06-17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371952E"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774E577" w14:textId="77777777" w:rsidR="005C714B" w:rsidRPr="00AD26F5" w:rsidRDefault="005C714B" w:rsidP="005C714B">
            <w:pPr>
              <w:rPr>
                <w:sz w:val="22"/>
              </w:rPr>
            </w:pPr>
            <w:r w:rsidRPr="00AD26F5">
              <w:rPr>
                <w:sz w:val="22"/>
              </w:rPr>
              <w:t xml:space="preserve">Anykščių r. sav. </w:t>
            </w:r>
          </w:p>
          <w:p w14:paraId="5A940BAD" w14:textId="77777777" w:rsidR="005C714B" w:rsidRPr="00AD26F5" w:rsidRDefault="005C714B" w:rsidP="005C714B">
            <w:pPr>
              <w:rPr>
                <w:sz w:val="22"/>
              </w:rPr>
            </w:pPr>
            <w:r w:rsidRPr="00AD26F5">
              <w:rPr>
                <w:sz w:val="22"/>
              </w:rPr>
              <w:t xml:space="preserve">Skiemonių seniūnija </w:t>
            </w:r>
          </w:p>
          <w:p w14:paraId="7C90D904" w14:textId="77777777" w:rsidR="005C714B" w:rsidRPr="00AD26F5" w:rsidRDefault="005C714B" w:rsidP="005C714B">
            <w:pPr>
              <w:rPr>
                <w:sz w:val="22"/>
              </w:rPr>
            </w:pPr>
            <w:r w:rsidRPr="00AD26F5">
              <w:rPr>
                <w:sz w:val="22"/>
              </w:rPr>
              <w:t xml:space="preserve">Šilo g. 3 </w:t>
            </w:r>
          </w:p>
          <w:p w14:paraId="5BE2613E" w14:textId="77777777" w:rsidR="005C714B" w:rsidRPr="00AD26F5" w:rsidRDefault="005C714B" w:rsidP="005C714B">
            <w:pPr>
              <w:rPr>
                <w:sz w:val="22"/>
              </w:rPr>
            </w:pPr>
            <w:r w:rsidRPr="00AD26F5">
              <w:rPr>
                <w:sz w:val="22"/>
              </w:rPr>
              <w:t xml:space="preserve">29223 Skiemonys </w:t>
            </w:r>
          </w:p>
          <w:p w14:paraId="16B96BDB" w14:textId="77777777" w:rsidR="005C714B" w:rsidRPr="00AD26F5" w:rsidRDefault="005C714B" w:rsidP="005C714B">
            <w:pPr>
              <w:rPr>
                <w:sz w:val="22"/>
              </w:rPr>
            </w:pPr>
            <w:r w:rsidRPr="00AD26F5">
              <w:rPr>
                <w:sz w:val="22"/>
              </w:rPr>
              <w:t xml:space="preserve">Anykščių r. </w:t>
            </w:r>
          </w:p>
          <w:p w14:paraId="626B6C59" w14:textId="77777777" w:rsidR="005C714B" w:rsidRDefault="005C714B" w:rsidP="005C714B">
            <w:pPr>
              <w:rPr>
                <w:strike/>
                <w:sz w:val="22"/>
              </w:rPr>
            </w:pPr>
            <w:r w:rsidRPr="005C714B">
              <w:rPr>
                <w:strike/>
                <w:sz w:val="22"/>
              </w:rPr>
              <w:t>Seniūnas Stasys Steponėnas</w:t>
            </w:r>
          </w:p>
          <w:p w14:paraId="6BBB2F23" w14:textId="7E4ADA91" w:rsidR="0083216E" w:rsidRPr="0083216E" w:rsidRDefault="0083216E" w:rsidP="005C714B">
            <w:pPr>
              <w:rPr>
                <w:b/>
                <w:bCs/>
                <w:sz w:val="22"/>
              </w:rPr>
            </w:pPr>
            <w:r w:rsidRPr="0083216E">
              <w:rPr>
                <w:b/>
                <w:bCs/>
                <w:sz w:val="22"/>
              </w:rPr>
              <w:t>Seniūnė Birutė Kirkienė</w:t>
            </w:r>
          </w:p>
          <w:p w14:paraId="4E289096" w14:textId="6E4EC0DC"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78BC17A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2CCE016" w14:textId="780704AA" w:rsidR="005C714B" w:rsidRDefault="005C714B" w:rsidP="005C714B">
            <w:pPr>
              <w:jc w:val="center"/>
              <w:rPr>
                <w:strike/>
                <w:sz w:val="22"/>
              </w:rPr>
            </w:pPr>
            <w:r w:rsidRPr="00C50203">
              <w:rPr>
                <w:strike/>
                <w:sz w:val="22"/>
              </w:rPr>
              <w:lastRenderedPageBreak/>
              <w:t>10</w:t>
            </w:r>
            <w:r>
              <w:rPr>
                <w:strike/>
                <w:sz w:val="22"/>
              </w:rPr>
              <w:t>6</w:t>
            </w:r>
            <w:r w:rsidRPr="00C50203">
              <w:rPr>
                <w:strike/>
                <w:sz w:val="22"/>
              </w:rPr>
              <w:t>.</w:t>
            </w:r>
          </w:p>
          <w:p w14:paraId="75EEFE48" w14:textId="11CC33D4" w:rsidR="005C714B" w:rsidRPr="00AD26F5" w:rsidRDefault="005C714B" w:rsidP="005C714B">
            <w:pPr>
              <w:jc w:val="center"/>
              <w:rPr>
                <w:sz w:val="22"/>
              </w:rPr>
            </w:pPr>
            <w:r w:rsidRPr="00C50203">
              <w:rPr>
                <w:b/>
                <w:bCs/>
                <w:sz w:val="22"/>
              </w:rPr>
              <w:t>10</w:t>
            </w:r>
            <w:r>
              <w:rPr>
                <w:b/>
                <w:bCs/>
                <w:sz w:val="22"/>
              </w:rPr>
              <w:t>7</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C9DFB00" w14:textId="77777777" w:rsidR="005C714B" w:rsidRPr="00AD26F5" w:rsidRDefault="005C714B" w:rsidP="005C714B">
            <w:r w:rsidRPr="00AD26F5">
              <w:t>Baltenių kaimo kapinės (Baltenių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03B3301B" w14:textId="77777777" w:rsidR="005C714B" w:rsidRPr="00AD26F5" w:rsidRDefault="005C714B" w:rsidP="005C714B">
            <w:pPr>
              <w:rPr>
                <w:sz w:val="22"/>
              </w:rPr>
            </w:pPr>
            <w:r w:rsidRPr="00AD26F5">
              <w:rPr>
                <w:sz w:val="22"/>
              </w:rPr>
              <w:t xml:space="preserve">Neveikiančios Anykščių r. sav. tarybos 2013 m. gegužės 30 d. sprendimas </w:t>
            </w:r>
            <w:bookmarkStart w:id="102" w:name="n_98"/>
            <w:r w:rsidRPr="005F63A6">
              <w:rPr>
                <w:sz w:val="22"/>
              </w:rPr>
              <w:t>Nr.1-TS-185</w:t>
            </w:r>
            <w:bookmarkEnd w:id="102"/>
          </w:p>
        </w:tc>
        <w:tc>
          <w:tcPr>
            <w:tcW w:w="1024" w:type="dxa"/>
            <w:tcBorders>
              <w:top w:val="single" w:sz="4" w:space="0" w:color="auto"/>
              <w:left w:val="single" w:sz="4" w:space="0" w:color="auto"/>
              <w:bottom w:val="single" w:sz="4" w:space="0" w:color="auto"/>
              <w:right w:val="single" w:sz="4" w:space="0" w:color="auto"/>
            </w:tcBorders>
            <w:hideMark/>
          </w:tcPr>
          <w:p w14:paraId="0C492E17" w14:textId="77777777" w:rsidR="005C714B" w:rsidRPr="00AD26F5" w:rsidRDefault="005C714B" w:rsidP="005C714B">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6E79D742"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343F3F0"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0F22CDB" w14:textId="77777777" w:rsidR="005C714B" w:rsidRPr="00AD26F5" w:rsidRDefault="005C714B" w:rsidP="005C714B">
            <w:pPr>
              <w:rPr>
                <w:sz w:val="22"/>
              </w:rPr>
            </w:pPr>
            <w:r w:rsidRPr="00AD26F5">
              <w:rPr>
                <w:sz w:val="22"/>
              </w:rPr>
              <w:t xml:space="preserve">Anykščių r. sav. </w:t>
            </w:r>
          </w:p>
          <w:p w14:paraId="15AFB244" w14:textId="77777777" w:rsidR="005C714B" w:rsidRPr="00AD26F5" w:rsidRDefault="005C714B" w:rsidP="005C714B">
            <w:pPr>
              <w:rPr>
                <w:sz w:val="22"/>
              </w:rPr>
            </w:pPr>
            <w:r w:rsidRPr="00AD26F5">
              <w:rPr>
                <w:sz w:val="22"/>
              </w:rPr>
              <w:t xml:space="preserve">Skiemonių seniūnija </w:t>
            </w:r>
          </w:p>
          <w:p w14:paraId="105692FA" w14:textId="77777777" w:rsidR="005C714B" w:rsidRPr="00AD26F5" w:rsidRDefault="005C714B" w:rsidP="005C714B">
            <w:pPr>
              <w:rPr>
                <w:sz w:val="22"/>
              </w:rPr>
            </w:pPr>
            <w:r w:rsidRPr="00AD26F5">
              <w:rPr>
                <w:sz w:val="22"/>
              </w:rPr>
              <w:t xml:space="preserve"> Šilo g. 3 </w:t>
            </w:r>
          </w:p>
          <w:p w14:paraId="6451441B" w14:textId="77777777" w:rsidR="005C714B" w:rsidRPr="00AD26F5" w:rsidRDefault="005C714B" w:rsidP="005C714B">
            <w:pPr>
              <w:rPr>
                <w:sz w:val="22"/>
              </w:rPr>
            </w:pPr>
            <w:r w:rsidRPr="00AD26F5">
              <w:rPr>
                <w:sz w:val="22"/>
              </w:rPr>
              <w:t xml:space="preserve"> 29223 Skiemonys </w:t>
            </w:r>
          </w:p>
          <w:p w14:paraId="1CAE9DFF" w14:textId="77777777" w:rsidR="005C714B" w:rsidRPr="00AD26F5" w:rsidRDefault="005C714B" w:rsidP="005C714B">
            <w:pPr>
              <w:rPr>
                <w:sz w:val="22"/>
              </w:rPr>
            </w:pPr>
            <w:r w:rsidRPr="00AD26F5">
              <w:rPr>
                <w:sz w:val="22"/>
              </w:rPr>
              <w:t xml:space="preserve">Anykščių r. </w:t>
            </w:r>
          </w:p>
          <w:p w14:paraId="71EFFF79" w14:textId="77777777" w:rsidR="005C714B" w:rsidRDefault="005C714B" w:rsidP="005C714B">
            <w:pPr>
              <w:rPr>
                <w:strike/>
                <w:sz w:val="22"/>
              </w:rPr>
            </w:pPr>
            <w:r w:rsidRPr="005C714B">
              <w:rPr>
                <w:strike/>
                <w:sz w:val="22"/>
              </w:rPr>
              <w:t>Seniūnas Stasys Steponėnas</w:t>
            </w:r>
          </w:p>
          <w:p w14:paraId="2EAC763F" w14:textId="3F380D9F" w:rsidR="0083216E" w:rsidRPr="0083216E" w:rsidRDefault="0083216E" w:rsidP="005C714B">
            <w:pPr>
              <w:rPr>
                <w:b/>
                <w:bCs/>
                <w:sz w:val="22"/>
              </w:rPr>
            </w:pPr>
            <w:r w:rsidRPr="0083216E">
              <w:rPr>
                <w:b/>
                <w:bCs/>
                <w:sz w:val="22"/>
              </w:rPr>
              <w:t>Seniūnė Birutė Kirkienė</w:t>
            </w:r>
          </w:p>
          <w:p w14:paraId="1F28BBDF" w14:textId="5ED296C2"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1DC2E3F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BF3966B" w14:textId="39899094" w:rsidR="005C714B" w:rsidRDefault="005C714B" w:rsidP="005C714B">
            <w:pPr>
              <w:jc w:val="center"/>
              <w:rPr>
                <w:strike/>
                <w:sz w:val="22"/>
              </w:rPr>
            </w:pPr>
            <w:r w:rsidRPr="00C50203">
              <w:rPr>
                <w:strike/>
                <w:sz w:val="22"/>
              </w:rPr>
              <w:t>10</w:t>
            </w:r>
            <w:r>
              <w:rPr>
                <w:strike/>
                <w:sz w:val="22"/>
              </w:rPr>
              <w:t>7</w:t>
            </w:r>
            <w:r w:rsidRPr="00C50203">
              <w:rPr>
                <w:strike/>
                <w:sz w:val="22"/>
              </w:rPr>
              <w:t>.</w:t>
            </w:r>
          </w:p>
          <w:p w14:paraId="62E5347E" w14:textId="52B30F97" w:rsidR="005C714B" w:rsidRPr="00AD26F5" w:rsidRDefault="005C714B" w:rsidP="005C714B">
            <w:pPr>
              <w:jc w:val="center"/>
              <w:rPr>
                <w:sz w:val="22"/>
              </w:rPr>
            </w:pPr>
            <w:r w:rsidRPr="00C50203">
              <w:rPr>
                <w:b/>
                <w:bCs/>
                <w:sz w:val="22"/>
              </w:rPr>
              <w:t>10</w:t>
            </w:r>
            <w:r>
              <w:rPr>
                <w:b/>
                <w:bCs/>
                <w:sz w:val="22"/>
              </w:rPr>
              <w:t>8</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tcPr>
          <w:p w14:paraId="0E1BAE4D" w14:textId="77777777" w:rsidR="005C714B" w:rsidRPr="00AD26F5" w:rsidRDefault="005C714B" w:rsidP="005C714B">
            <w:r w:rsidRPr="00AD26F5">
              <w:t>Buivydų I kaimo kapinės (Buivydų I k., Skiemonių sen.)</w:t>
            </w:r>
          </w:p>
          <w:p w14:paraId="56FA825C" w14:textId="77777777" w:rsidR="005C714B" w:rsidRPr="00AD26F5" w:rsidRDefault="005C714B" w:rsidP="005C714B"/>
          <w:p w14:paraId="6367DAB6" w14:textId="77777777" w:rsidR="005C714B" w:rsidRPr="00AD26F5" w:rsidRDefault="005C714B" w:rsidP="005C714B"/>
        </w:tc>
        <w:tc>
          <w:tcPr>
            <w:tcW w:w="2832" w:type="dxa"/>
            <w:tcBorders>
              <w:top w:val="single" w:sz="4" w:space="0" w:color="auto"/>
              <w:left w:val="single" w:sz="4" w:space="0" w:color="auto"/>
              <w:bottom w:val="single" w:sz="4" w:space="0" w:color="auto"/>
              <w:right w:val="single" w:sz="4" w:space="0" w:color="auto"/>
            </w:tcBorders>
            <w:hideMark/>
          </w:tcPr>
          <w:p w14:paraId="223E6969" w14:textId="77777777" w:rsidR="005C714B" w:rsidRPr="00AD26F5" w:rsidRDefault="005C714B" w:rsidP="005C714B">
            <w:pPr>
              <w:rPr>
                <w:sz w:val="22"/>
              </w:rPr>
            </w:pPr>
            <w:r w:rsidRPr="00AD26F5">
              <w:rPr>
                <w:sz w:val="22"/>
              </w:rPr>
              <w:t xml:space="preserve">Neveikiančios Anykščių r. sav. tarybos 2013 m. gegužės 30 d. sprendimas </w:t>
            </w:r>
            <w:bookmarkStart w:id="103" w:name="n_99"/>
            <w:r w:rsidRPr="005F63A6">
              <w:rPr>
                <w:sz w:val="22"/>
              </w:rPr>
              <w:t>Nr.1-TS-185</w:t>
            </w:r>
            <w:bookmarkEnd w:id="103"/>
          </w:p>
        </w:tc>
        <w:tc>
          <w:tcPr>
            <w:tcW w:w="1024" w:type="dxa"/>
            <w:tcBorders>
              <w:top w:val="single" w:sz="4" w:space="0" w:color="auto"/>
              <w:left w:val="single" w:sz="4" w:space="0" w:color="auto"/>
              <w:bottom w:val="single" w:sz="4" w:space="0" w:color="auto"/>
              <w:right w:val="single" w:sz="4" w:space="0" w:color="auto"/>
            </w:tcBorders>
            <w:hideMark/>
          </w:tcPr>
          <w:p w14:paraId="4F5EAD32" w14:textId="77777777" w:rsidR="005C714B" w:rsidRPr="00AD26F5" w:rsidRDefault="005C714B" w:rsidP="005C714B">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7E273F03"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2A94CDA"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3F61D49" w14:textId="77777777" w:rsidR="005C714B" w:rsidRPr="00AD26F5" w:rsidRDefault="005C714B" w:rsidP="005C714B">
            <w:pPr>
              <w:rPr>
                <w:sz w:val="22"/>
              </w:rPr>
            </w:pPr>
            <w:r w:rsidRPr="00AD26F5">
              <w:rPr>
                <w:sz w:val="22"/>
              </w:rPr>
              <w:t xml:space="preserve">Anykščių r. sav. </w:t>
            </w:r>
          </w:p>
          <w:p w14:paraId="43CE6E68" w14:textId="77777777" w:rsidR="005C714B" w:rsidRPr="00AD26F5" w:rsidRDefault="005C714B" w:rsidP="005C714B">
            <w:pPr>
              <w:rPr>
                <w:sz w:val="22"/>
              </w:rPr>
            </w:pPr>
            <w:r w:rsidRPr="00AD26F5">
              <w:rPr>
                <w:sz w:val="22"/>
              </w:rPr>
              <w:t xml:space="preserve">Skiemonių seniūnija </w:t>
            </w:r>
          </w:p>
          <w:p w14:paraId="616E7368" w14:textId="77777777" w:rsidR="005C714B" w:rsidRPr="00AD26F5" w:rsidRDefault="005C714B" w:rsidP="005C714B">
            <w:pPr>
              <w:rPr>
                <w:sz w:val="22"/>
              </w:rPr>
            </w:pPr>
            <w:r w:rsidRPr="00AD26F5">
              <w:rPr>
                <w:sz w:val="22"/>
              </w:rPr>
              <w:t xml:space="preserve">Šilo g. 3 </w:t>
            </w:r>
          </w:p>
          <w:p w14:paraId="654E3EA3" w14:textId="77777777" w:rsidR="005C714B" w:rsidRPr="00AD26F5" w:rsidRDefault="005C714B" w:rsidP="005C714B">
            <w:pPr>
              <w:rPr>
                <w:sz w:val="22"/>
              </w:rPr>
            </w:pPr>
            <w:r w:rsidRPr="00AD26F5">
              <w:rPr>
                <w:sz w:val="22"/>
              </w:rPr>
              <w:t xml:space="preserve">29223 Skiemonys </w:t>
            </w:r>
          </w:p>
          <w:p w14:paraId="05C5D599" w14:textId="77777777" w:rsidR="005C714B" w:rsidRPr="00AD26F5" w:rsidRDefault="005C714B" w:rsidP="005C714B">
            <w:pPr>
              <w:rPr>
                <w:sz w:val="22"/>
              </w:rPr>
            </w:pPr>
            <w:r w:rsidRPr="00AD26F5">
              <w:rPr>
                <w:sz w:val="22"/>
              </w:rPr>
              <w:t xml:space="preserve">Anykščių r. </w:t>
            </w:r>
          </w:p>
          <w:p w14:paraId="11A01505" w14:textId="77777777" w:rsidR="005C714B" w:rsidRDefault="005C714B" w:rsidP="005C714B">
            <w:pPr>
              <w:rPr>
                <w:strike/>
                <w:sz w:val="22"/>
              </w:rPr>
            </w:pPr>
            <w:r w:rsidRPr="005C714B">
              <w:rPr>
                <w:strike/>
                <w:sz w:val="22"/>
              </w:rPr>
              <w:t>Seniūnas Stasys Steponėnas</w:t>
            </w:r>
          </w:p>
          <w:p w14:paraId="1DD7751D" w14:textId="473B6817" w:rsidR="0083216E" w:rsidRPr="0083216E" w:rsidRDefault="0083216E" w:rsidP="005C714B">
            <w:pPr>
              <w:rPr>
                <w:b/>
                <w:bCs/>
                <w:sz w:val="22"/>
              </w:rPr>
            </w:pPr>
            <w:r w:rsidRPr="0083216E">
              <w:rPr>
                <w:b/>
                <w:bCs/>
                <w:sz w:val="22"/>
              </w:rPr>
              <w:t>Seniūnė Birutė Kirkienė</w:t>
            </w:r>
          </w:p>
          <w:p w14:paraId="45530A67" w14:textId="0B32A9F6"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57D79EC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22478A7" w14:textId="2F0848D4" w:rsidR="005C714B" w:rsidRDefault="005C714B" w:rsidP="005C714B">
            <w:pPr>
              <w:jc w:val="center"/>
              <w:rPr>
                <w:strike/>
                <w:sz w:val="22"/>
              </w:rPr>
            </w:pPr>
            <w:r w:rsidRPr="00C50203">
              <w:rPr>
                <w:strike/>
                <w:sz w:val="22"/>
              </w:rPr>
              <w:t>10</w:t>
            </w:r>
            <w:r>
              <w:rPr>
                <w:strike/>
                <w:sz w:val="22"/>
              </w:rPr>
              <w:t>8</w:t>
            </w:r>
            <w:r w:rsidRPr="00C50203">
              <w:rPr>
                <w:strike/>
                <w:sz w:val="22"/>
              </w:rPr>
              <w:t>.</w:t>
            </w:r>
          </w:p>
          <w:p w14:paraId="58B14131" w14:textId="58BC9C8E" w:rsidR="005C714B" w:rsidRPr="00AD26F5" w:rsidRDefault="005C714B" w:rsidP="005C714B">
            <w:pPr>
              <w:jc w:val="center"/>
              <w:rPr>
                <w:sz w:val="22"/>
              </w:rPr>
            </w:pPr>
            <w:r w:rsidRPr="00C50203">
              <w:rPr>
                <w:b/>
                <w:bCs/>
                <w:sz w:val="22"/>
              </w:rPr>
              <w:t>10</w:t>
            </w:r>
            <w:r>
              <w:rPr>
                <w:b/>
                <w:bCs/>
                <w:sz w:val="22"/>
              </w:rPr>
              <w:t>9</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31EDE4D" w14:textId="77777777" w:rsidR="005C714B" w:rsidRPr="00AD26F5" w:rsidRDefault="005C714B" w:rsidP="005C714B">
            <w:r w:rsidRPr="00AD26F5">
              <w:t>Buivydų II kaimo kapinės (Buivydų II k., Skiemonių sen.)</w:t>
            </w:r>
          </w:p>
        </w:tc>
        <w:tc>
          <w:tcPr>
            <w:tcW w:w="2832" w:type="dxa"/>
            <w:tcBorders>
              <w:top w:val="single" w:sz="4" w:space="0" w:color="auto"/>
              <w:left w:val="single" w:sz="4" w:space="0" w:color="auto"/>
              <w:bottom w:val="single" w:sz="4" w:space="0" w:color="auto"/>
              <w:right w:val="single" w:sz="4" w:space="0" w:color="auto"/>
            </w:tcBorders>
            <w:hideMark/>
          </w:tcPr>
          <w:p w14:paraId="72430038" w14:textId="77777777" w:rsidR="005C714B" w:rsidRPr="00AD26F5" w:rsidRDefault="005C714B" w:rsidP="005C714B">
            <w:pPr>
              <w:rPr>
                <w:sz w:val="22"/>
              </w:rPr>
            </w:pPr>
            <w:r w:rsidRPr="00AD26F5">
              <w:rPr>
                <w:sz w:val="22"/>
              </w:rPr>
              <w:t xml:space="preserve">Neveikiančios Anykščių r. sav. tarybos 2013 m. gegužės 30 d. sprendimas </w:t>
            </w:r>
            <w:bookmarkStart w:id="104" w:name="n_100"/>
            <w:r w:rsidRPr="005F63A6">
              <w:rPr>
                <w:sz w:val="22"/>
              </w:rPr>
              <w:t>Nr.1-TS-185</w:t>
            </w:r>
            <w:bookmarkEnd w:id="104"/>
          </w:p>
        </w:tc>
        <w:tc>
          <w:tcPr>
            <w:tcW w:w="1024" w:type="dxa"/>
            <w:tcBorders>
              <w:top w:val="single" w:sz="4" w:space="0" w:color="auto"/>
              <w:left w:val="single" w:sz="4" w:space="0" w:color="auto"/>
              <w:bottom w:val="single" w:sz="4" w:space="0" w:color="auto"/>
              <w:right w:val="single" w:sz="4" w:space="0" w:color="auto"/>
            </w:tcBorders>
            <w:hideMark/>
          </w:tcPr>
          <w:p w14:paraId="0F6C52CB" w14:textId="77777777" w:rsidR="005C714B" w:rsidRPr="00AD26F5" w:rsidRDefault="005C714B" w:rsidP="005C714B">
            <w:pPr>
              <w:jc w:val="center"/>
            </w:pPr>
            <w:r w:rsidRPr="00AD26F5">
              <w:t>0,39</w:t>
            </w:r>
          </w:p>
        </w:tc>
        <w:tc>
          <w:tcPr>
            <w:tcW w:w="2520" w:type="dxa"/>
            <w:tcBorders>
              <w:top w:val="single" w:sz="4" w:space="0" w:color="auto"/>
              <w:left w:val="single" w:sz="4" w:space="0" w:color="auto"/>
              <w:bottom w:val="single" w:sz="4" w:space="0" w:color="auto"/>
              <w:right w:val="single" w:sz="4" w:space="0" w:color="auto"/>
            </w:tcBorders>
            <w:hideMark/>
          </w:tcPr>
          <w:p w14:paraId="49B0DF55"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1749274"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0232610" w14:textId="77777777" w:rsidR="005C714B" w:rsidRPr="00AD26F5" w:rsidRDefault="005C714B" w:rsidP="005C714B">
            <w:pPr>
              <w:rPr>
                <w:sz w:val="22"/>
              </w:rPr>
            </w:pPr>
            <w:r w:rsidRPr="00AD26F5">
              <w:rPr>
                <w:sz w:val="22"/>
              </w:rPr>
              <w:t xml:space="preserve">Anykščių r. sav. </w:t>
            </w:r>
          </w:p>
          <w:p w14:paraId="2F77F6F3" w14:textId="77777777" w:rsidR="005C714B" w:rsidRPr="00AD26F5" w:rsidRDefault="005C714B" w:rsidP="005C714B">
            <w:pPr>
              <w:rPr>
                <w:sz w:val="22"/>
              </w:rPr>
            </w:pPr>
            <w:r w:rsidRPr="00AD26F5">
              <w:rPr>
                <w:sz w:val="22"/>
              </w:rPr>
              <w:t xml:space="preserve">Skiemonių seniūnija </w:t>
            </w:r>
          </w:p>
          <w:p w14:paraId="28499887" w14:textId="77777777" w:rsidR="005C714B" w:rsidRPr="00AD26F5" w:rsidRDefault="005C714B" w:rsidP="005C714B">
            <w:pPr>
              <w:rPr>
                <w:sz w:val="22"/>
              </w:rPr>
            </w:pPr>
            <w:r w:rsidRPr="00AD26F5">
              <w:rPr>
                <w:sz w:val="22"/>
              </w:rPr>
              <w:t xml:space="preserve"> Šilo g. 3                  </w:t>
            </w:r>
          </w:p>
          <w:p w14:paraId="2A6D3B20" w14:textId="77777777" w:rsidR="005C714B" w:rsidRPr="00AD26F5" w:rsidRDefault="005C714B" w:rsidP="005C714B">
            <w:pPr>
              <w:rPr>
                <w:sz w:val="22"/>
              </w:rPr>
            </w:pPr>
            <w:r w:rsidRPr="00AD26F5">
              <w:rPr>
                <w:sz w:val="22"/>
              </w:rPr>
              <w:t xml:space="preserve">29223 Skiemonys </w:t>
            </w:r>
          </w:p>
          <w:p w14:paraId="3B820A6D" w14:textId="77777777" w:rsidR="005C714B" w:rsidRPr="00AD26F5" w:rsidRDefault="005C714B" w:rsidP="005C714B">
            <w:pPr>
              <w:rPr>
                <w:sz w:val="22"/>
              </w:rPr>
            </w:pPr>
            <w:r w:rsidRPr="00AD26F5">
              <w:rPr>
                <w:sz w:val="22"/>
              </w:rPr>
              <w:t xml:space="preserve">Anykščių r. </w:t>
            </w:r>
          </w:p>
          <w:p w14:paraId="06D6BC3C" w14:textId="77777777" w:rsidR="005C714B" w:rsidRDefault="005C714B" w:rsidP="005C714B">
            <w:pPr>
              <w:rPr>
                <w:strike/>
                <w:sz w:val="22"/>
              </w:rPr>
            </w:pPr>
            <w:r w:rsidRPr="005C714B">
              <w:rPr>
                <w:strike/>
                <w:sz w:val="22"/>
              </w:rPr>
              <w:t>Seniūnas Stasys Steponėnas</w:t>
            </w:r>
          </w:p>
          <w:p w14:paraId="3F1038AE" w14:textId="012D7B29" w:rsidR="0083216E" w:rsidRPr="0083216E" w:rsidRDefault="0083216E" w:rsidP="005C714B">
            <w:pPr>
              <w:rPr>
                <w:b/>
                <w:bCs/>
                <w:sz w:val="22"/>
              </w:rPr>
            </w:pPr>
            <w:r w:rsidRPr="0083216E">
              <w:rPr>
                <w:b/>
                <w:bCs/>
                <w:sz w:val="22"/>
              </w:rPr>
              <w:t>Seniūnė Birutė Kirkienė</w:t>
            </w:r>
          </w:p>
          <w:p w14:paraId="77000BF5" w14:textId="568921D2"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019FDB8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716D01F" w14:textId="49182ADF" w:rsidR="005C714B" w:rsidRDefault="005C714B" w:rsidP="005C714B">
            <w:pPr>
              <w:jc w:val="center"/>
              <w:rPr>
                <w:strike/>
                <w:sz w:val="22"/>
              </w:rPr>
            </w:pPr>
            <w:r w:rsidRPr="00C50203">
              <w:rPr>
                <w:strike/>
                <w:sz w:val="22"/>
              </w:rPr>
              <w:t>10</w:t>
            </w:r>
            <w:r>
              <w:rPr>
                <w:strike/>
                <w:sz w:val="22"/>
              </w:rPr>
              <w:t>9</w:t>
            </w:r>
            <w:r w:rsidRPr="00C50203">
              <w:rPr>
                <w:strike/>
                <w:sz w:val="22"/>
              </w:rPr>
              <w:t>.</w:t>
            </w:r>
          </w:p>
          <w:p w14:paraId="05F2298F" w14:textId="589E4965" w:rsidR="005C714B" w:rsidRPr="00AD26F5" w:rsidRDefault="005C714B" w:rsidP="005C714B">
            <w:pPr>
              <w:jc w:val="center"/>
              <w:rPr>
                <w:sz w:val="22"/>
              </w:rPr>
            </w:pPr>
            <w:r w:rsidRPr="00C50203">
              <w:rPr>
                <w:b/>
                <w:bCs/>
                <w:sz w:val="22"/>
              </w:rPr>
              <w:t>1</w:t>
            </w:r>
            <w:r>
              <w:rPr>
                <w:b/>
                <w:bCs/>
                <w:sz w:val="22"/>
              </w:rPr>
              <w:t>10</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6310574" w14:textId="77777777" w:rsidR="005C714B" w:rsidRPr="00AD26F5" w:rsidRDefault="005C714B" w:rsidP="005C714B">
            <w:r w:rsidRPr="00AD26F5">
              <w:t>Gaidamiškių kaimo kapinės (Gaidamiškių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1AAF6F4" w14:textId="77777777" w:rsidR="005C714B" w:rsidRPr="00AD26F5" w:rsidRDefault="005C714B" w:rsidP="005C714B">
            <w:pPr>
              <w:rPr>
                <w:sz w:val="22"/>
              </w:rPr>
            </w:pPr>
            <w:r w:rsidRPr="00AD26F5">
              <w:rPr>
                <w:sz w:val="22"/>
              </w:rPr>
              <w:t xml:space="preserve">Neveikiančios Anykščių r. sav. tarybos 2013 m. gegužės 30 d. sprendimas </w:t>
            </w:r>
            <w:bookmarkStart w:id="105" w:name="n_101"/>
            <w:r w:rsidRPr="005F63A6">
              <w:rPr>
                <w:sz w:val="22"/>
              </w:rPr>
              <w:t>Nr.1-TS-185</w:t>
            </w:r>
            <w:bookmarkEnd w:id="105"/>
          </w:p>
        </w:tc>
        <w:tc>
          <w:tcPr>
            <w:tcW w:w="1024" w:type="dxa"/>
            <w:tcBorders>
              <w:top w:val="single" w:sz="4" w:space="0" w:color="auto"/>
              <w:left w:val="single" w:sz="4" w:space="0" w:color="auto"/>
              <w:bottom w:val="single" w:sz="4" w:space="0" w:color="auto"/>
              <w:right w:val="single" w:sz="4" w:space="0" w:color="auto"/>
            </w:tcBorders>
            <w:hideMark/>
          </w:tcPr>
          <w:p w14:paraId="66D0B0E0" w14:textId="77777777" w:rsidR="005C714B" w:rsidRPr="00AD26F5" w:rsidRDefault="005C714B" w:rsidP="005C714B">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6F1E7117"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DE578E3"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75B8E47" w14:textId="77777777" w:rsidR="005C714B" w:rsidRPr="00AD26F5" w:rsidRDefault="005C714B" w:rsidP="005C714B">
            <w:pPr>
              <w:rPr>
                <w:sz w:val="22"/>
              </w:rPr>
            </w:pPr>
            <w:r w:rsidRPr="00AD26F5">
              <w:rPr>
                <w:sz w:val="22"/>
              </w:rPr>
              <w:t xml:space="preserve">Anykščių r. sav. </w:t>
            </w:r>
          </w:p>
          <w:p w14:paraId="3E6E36B3" w14:textId="77777777" w:rsidR="005C714B" w:rsidRPr="00AD26F5" w:rsidRDefault="005C714B" w:rsidP="005C714B">
            <w:pPr>
              <w:rPr>
                <w:sz w:val="22"/>
              </w:rPr>
            </w:pPr>
            <w:r w:rsidRPr="00AD26F5">
              <w:rPr>
                <w:sz w:val="22"/>
              </w:rPr>
              <w:t xml:space="preserve">Skiemonių seniūnija </w:t>
            </w:r>
          </w:p>
          <w:p w14:paraId="25354300" w14:textId="77777777" w:rsidR="005C714B" w:rsidRPr="00AD26F5" w:rsidRDefault="005C714B" w:rsidP="005C714B">
            <w:pPr>
              <w:rPr>
                <w:sz w:val="22"/>
              </w:rPr>
            </w:pPr>
            <w:r w:rsidRPr="00AD26F5">
              <w:rPr>
                <w:sz w:val="22"/>
              </w:rPr>
              <w:t xml:space="preserve">  Šilo g. 3 </w:t>
            </w:r>
          </w:p>
          <w:p w14:paraId="075825E7" w14:textId="77777777" w:rsidR="005C714B" w:rsidRPr="00AD26F5" w:rsidRDefault="005C714B" w:rsidP="005C714B">
            <w:pPr>
              <w:rPr>
                <w:sz w:val="22"/>
              </w:rPr>
            </w:pPr>
            <w:r w:rsidRPr="00AD26F5">
              <w:rPr>
                <w:sz w:val="22"/>
              </w:rPr>
              <w:t xml:space="preserve">29223 Skiemonys </w:t>
            </w:r>
          </w:p>
          <w:p w14:paraId="5BB2CCA8" w14:textId="77777777" w:rsidR="005C714B" w:rsidRPr="00AD26F5" w:rsidRDefault="005C714B" w:rsidP="005C714B">
            <w:pPr>
              <w:rPr>
                <w:sz w:val="22"/>
              </w:rPr>
            </w:pPr>
            <w:r w:rsidRPr="00AD26F5">
              <w:rPr>
                <w:sz w:val="22"/>
              </w:rPr>
              <w:t xml:space="preserve">Anykščių r. </w:t>
            </w:r>
          </w:p>
          <w:p w14:paraId="75623CA5" w14:textId="77777777" w:rsidR="005C714B" w:rsidRDefault="005C714B" w:rsidP="005C714B">
            <w:pPr>
              <w:rPr>
                <w:strike/>
                <w:sz w:val="22"/>
              </w:rPr>
            </w:pPr>
            <w:r w:rsidRPr="005C714B">
              <w:rPr>
                <w:strike/>
                <w:sz w:val="22"/>
              </w:rPr>
              <w:t>Seniūnas Stasys Steponėnas</w:t>
            </w:r>
          </w:p>
          <w:p w14:paraId="04990165" w14:textId="641289FA" w:rsidR="0083216E" w:rsidRPr="0083216E" w:rsidRDefault="0083216E" w:rsidP="005C714B">
            <w:pPr>
              <w:rPr>
                <w:b/>
                <w:bCs/>
                <w:sz w:val="22"/>
              </w:rPr>
            </w:pPr>
            <w:r w:rsidRPr="0083216E">
              <w:rPr>
                <w:b/>
                <w:bCs/>
                <w:sz w:val="22"/>
              </w:rPr>
              <w:t>Seniūnė Birutė Kirkienė</w:t>
            </w:r>
          </w:p>
          <w:p w14:paraId="54BD6A32" w14:textId="55590AA9"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3FFC50E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875E748" w14:textId="337A2006" w:rsidR="005C714B" w:rsidRDefault="005C714B" w:rsidP="005C714B">
            <w:pPr>
              <w:jc w:val="center"/>
              <w:rPr>
                <w:strike/>
                <w:sz w:val="22"/>
              </w:rPr>
            </w:pPr>
            <w:r w:rsidRPr="00C50203">
              <w:rPr>
                <w:strike/>
                <w:sz w:val="22"/>
              </w:rPr>
              <w:t>1</w:t>
            </w:r>
            <w:r>
              <w:rPr>
                <w:strike/>
                <w:sz w:val="22"/>
              </w:rPr>
              <w:t>10</w:t>
            </w:r>
            <w:r w:rsidRPr="00C50203">
              <w:rPr>
                <w:strike/>
                <w:sz w:val="22"/>
              </w:rPr>
              <w:t>.</w:t>
            </w:r>
          </w:p>
          <w:p w14:paraId="6CB4A772" w14:textId="6AAE386A" w:rsidR="005C714B" w:rsidRPr="00AD26F5" w:rsidRDefault="005C714B" w:rsidP="005C714B">
            <w:pPr>
              <w:jc w:val="center"/>
              <w:rPr>
                <w:sz w:val="22"/>
              </w:rPr>
            </w:pPr>
            <w:r w:rsidRPr="00C50203">
              <w:rPr>
                <w:b/>
                <w:bCs/>
                <w:sz w:val="22"/>
              </w:rPr>
              <w:t>1</w:t>
            </w:r>
            <w:r>
              <w:rPr>
                <w:b/>
                <w:bCs/>
                <w:sz w:val="22"/>
              </w:rPr>
              <w:t>11</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988BA79" w14:textId="77777777" w:rsidR="005C714B" w:rsidRPr="00AD26F5" w:rsidRDefault="005C714B" w:rsidP="005C714B">
            <w:r w:rsidRPr="00AD26F5">
              <w:t>Gikonių kaimo kapinės (Gikonių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3D66954A" w14:textId="77777777" w:rsidR="005C714B" w:rsidRPr="00AD26F5" w:rsidRDefault="005C714B" w:rsidP="005C714B">
            <w:pPr>
              <w:rPr>
                <w:sz w:val="22"/>
              </w:rPr>
            </w:pPr>
            <w:r w:rsidRPr="00AD26F5">
              <w:rPr>
                <w:sz w:val="22"/>
              </w:rPr>
              <w:t xml:space="preserve">Neveikiančios Anykščių r. sav. tarybos 2013 m. gegužės 30 d. sprendimas </w:t>
            </w:r>
            <w:bookmarkStart w:id="106" w:name="n_102"/>
            <w:r w:rsidRPr="005F63A6">
              <w:rPr>
                <w:sz w:val="22"/>
              </w:rPr>
              <w:t>Nr.1-TS-185</w:t>
            </w:r>
            <w:bookmarkEnd w:id="106"/>
          </w:p>
        </w:tc>
        <w:tc>
          <w:tcPr>
            <w:tcW w:w="1024" w:type="dxa"/>
            <w:tcBorders>
              <w:top w:val="single" w:sz="4" w:space="0" w:color="auto"/>
              <w:left w:val="single" w:sz="4" w:space="0" w:color="auto"/>
              <w:bottom w:val="single" w:sz="4" w:space="0" w:color="auto"/>
              <w:right w:val="single" w:sz="4" w:space="0" w:color="auto"/>
            </w:tcBorders>
            <w:hideMark/>
          </w:tcPr>
          <w:p w14:paraId="237A0FDA" w14:textId="77777777" w:rsidR="005C714B" w:rsidRPr="00AD26F5" w:rsidRDefault="005C714B" w:rsidP="005C714B">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1CBEDB1D"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0E8B4DC"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A6F4725" w14:textId="77777777" w:rsidR="005C714B" w:rsidRPr="00AD26F5" w:rsidRDefault="005C714B" w:rsidP="005C714B">
            <w:pPr>
              <w:rPr>
                <w:sz w:val="22"/>
              </w:rPr>
            </w:pPr>
            <w:r w:rsidRPr="00AD26F5">
              <w:rPr>
                <w:sz w:val="22"/>
              </w:rPr>
              <w:t xml:space="preserve">Anykščių  r.  sav. </w:t>
            </w:r>
          </w:p>
          <w:p w14:paraId="7A092D81" w14:textId="77777777" w:rsidR="005C714B" w:rsidRPr="00AD26F5" w:rsidRDefault="005C714B" w:rsidP="005C714B">
            <w:pPr>
              <w:rPr>
                <w:sz w:val="22"/>
              </w:rPr>
            </w:pPr>
            <w:r w:rsidRPr="00AD26F5">
              <w:rPr>
                <w:sz w:val="22"/>
              </w:rPr>
              <w:t xml:space="preserve">Skiemonių seniūnija </w:t>
            </w:r>
          </w:p>
          <w:p w14:paraId="4D23B09D" w14:textId="77777777" w:rsidR="005C714B" w:rsidRPr="00AD26F5" w:rsidRDefault="005C714B" w:rsidP="005C714B">
            <w:pPr>
              <w:rPr>
                <w:sz w:val="22"/>
              </w:rPr>
            </w:pPr>
            <w:r w:rsidRPr="00AD26F5">
              <w:rPr>
                <w:sz w:val="22"/>
              </w:rPr>
              <w:t xml:space="preserve">  Šilo g. 3 </w:t>
            </w:r>
          </w:p>
          <w:p w14:paraId="6D3B4F86" w14:textId="77777777" w:rsidR="005C714B" w:rsidRPr="00AD26F5" w:rsidRDefault="005C714B" w:rsidP="005C714B">
            <w:pPr>
              <w:rPr>
                <w:sz w:val="22"/>
              </w:rPr>
            </w:pPr>
            <w:r w:rsidRPr="00AD26F5">
              <w:rPr>
                <w:sz w:val="22"/>
              </w:rPr>
              <w:t xml:space="preserve">29223 Skiemonys </w:t>
            </w:r>
          </w:p>
          <w:p w14:paraId="1766B561" w14:textId="77777777" w:rsidR="005C714B" w:rsidRPr="00AD26F5" w:rsidRDefault="005C714B" w:rsidP="005C714B">
            <w:pPr>
              <w:rPr>
                <w:sz w:val="22"/>
              </w:rPr>
            </w:pPr>
            <w:r w:rsidRPr="00AD26F5">
              <w:rPr>
                <w:sz w:val="22"/>
              </w:rPr>
              <w:lastRenderedPageBreak/>
              <w:t xml:space="preserve">.Anykščių r. </w:t>
            </w:r>
          </w:p>
          <w:p w14:paraId="5A48FAB7" w14:textId="77777777" w:rsidR="005C714B" w:rsidRDefault="005C714B" w:rsidP="005C714B">
            <w:pPr>
              <w:rPr>
                <w:strike/>
                <w:sz w:val="22"/>
              </w:rPr>
            </w:pPr>
            <w:r w:rsidRPr="005C714B">
              <w:rPr>
                <w:strike/>
                <w:sz w:val="22"/>
              </w:rPr>
              <w:t>Seniūnas Stasys Steponėnas</w:t>
            </w:r>
          </w:p>
          <w:p w14:paraId="6EC5F1A1" w14:textId="65D23003" w:rsidR="0083216E" w:rsidRPr="0083216E" w:rsidRDefault="0083216E" w:rsidP="005C714B">
            <w:pPr>
              <w:rPr>
                <w:b/>
                <w:bCs/>
                <w:sz w:val="22"/>
              </w:rPr>
            </w:pPr>
            <w:r w:rsidRPr="0083216E">
              <w:rPr>
                <w:b/>
                <w:bCs/>
                <w:sz w:val="22"/>
              </w:rPr>
              <w:t>Seniūnė Birutė Kirkienė</w:t>
            </w:r>
          </w:p>
          <w:p w14:paraId="3CC72C53" w14:textId="319E499C"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46DE57D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C4A4760" w14:textId="0E16756E" w:rsidR="005C714B" w:rsidRDefault="005C714B" w:rsidP="005C714B">
            <w:pPr>
              <w:jc w:val="center"/>
              <w:rPr>
                <w:strike/>
                <w:sz w:val="22"/>
              </w:rPr>
            </w:pPr>
            <w:r w:rsidRPr="00C50203">
              <w:rPr>
                <w:strike/>
                <w:sz w:val="22"/>
              </w:rPr>
              <w:lastRenderedPageBreak/>
              <w:t>1</w:t>
            </w:r>
            <w:r>
              <w:rPr>
                <w:strike/>
                <w:sz w:val="22"/>
              </w:rPr>
              <w:t>11</w:t>
            </w:r>
            <w:r w:rsidRPr="00C50203">
              <w:rPr>
                <w:strike/>
                <w:sz w:val="22"/>
              </w:rPr>
              <w:t>.</w:t>
            </w:r>
          </w:p>
          <w:p w14:paraId="4DB9A010" w14:textId="3AD3D1EB" w:rsidR="005C714B" w:rsidRPr="00AD26F5" w:rsidRDefault="005C714B" w:rsidP="005C714B">
            <w:pPr>
              <w:jc w:val="center"/>
              <w:rPr>
                <w:sz w:val="22"/>
              </w:rPr>
            </w:pPr>
            <w:r w:rsidRPr="00C50203">
              <w:rPr>
                <w:b/>
                <w:bCs/>
                <w:sz w:val="22"/>
              </w:rPr>
              <w:t>1</w:t>
            </w:r>
            <w:r>
              <w:rPr>
                <w:b/>
                <w:bCs/>
                <w:sz w:val="22"/>
              </w:rPr>
              <w:t>12</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53E6B57" w14:textId="77777777" w:rsidR="005C714B" w:rsidRPr="00AD26F5" w:rsidRDefault="005C714B" w:rsidP="005C714B">
            <w:r w:rsidRPr="00AD26F5">
              <w:t>Gudiškių kaimo kapinės (Gudiškių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26A8C72B" w14:textId="77777777" w:rsidR="005C714B" w:rsidRPr="00AD26F5" w:rsidRDefault="005C714B" w:rsidP="005C714B">
            <w:pPr>
              <w:rPr>
                <w:sz w:val="22"/>
              </w:rPr>
            </w:pPr>
            <w:r w:rsidRPr="00AD26F5">
              <w:rPr>
                <w:sz w:val="22"/>
              </w:rPr>
              <w:t xml:space="preserve">Neveikiančios Anykščių r. sav. tarybos 2013 m. gegužės 30 d. sprendimas </w:t>
            </w:r>
            <w:bookmarkStart w:id="107" w:name="n_103"/>
            <w:r w:rsidRPr="005F63A6">
              <w:rPr>
                <w:sz w:val="22"/>
              </w:rPr>
              <w:t>Nr.1-TS-185</w:t>
            </w:r>
            <w:bookmarkEnd w:id="107"/>
          </w:p>
        </w:tc>
        <w:tc>
          <w:tcPr>
            <w:tcW w:w="1024" w:type="dxa"/>
            <w:tcBorders>
              <w:top w:val="single" w:sz="4" w:space="0" w:color="auto"/>
              <w:left w:val="single" w:sz="4" w:space="0" w:color="auto"/>
              <w:bottom w:val="single" w:sz="4" w:space="0" w:color="auto"/>
              <w:right w:val="single" w:sz="4" w:space="0" w:color="auto"/>
            </w:tcBorders>
            <w:hideMark/>
          </w:tcPr>
          <w:p w14:paraId="33ED78F0" w14:textId="77777777" w:rsidR="005C714B" w:rsidRPr="00AD26F5" w:rsidRDefault="005C714B" w:rsidP="005C714B">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845717F"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B1FD49A"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F2BEC03" w14:textId="77777777" w:rsidR="005C714B" w:rsidRPr="00AD26F5" w:rsidRDefault="005C714B" w:rsidP="005C714B">
            <w:pPr>
              <w:rPr>
                <w:sz w:val="22"/>
              </w:rPr>
            </w:pPr>
            <w:r w:rsidRPr="00AD26F5">
              <w:rPr>
                <w:sz w:val="22"/>
              </w:rPr>
              <w:t xml:space="preserve">Anykščių  r. sav. </w:t>
            </w:r>
          </w:p>
          <w:p w14:paraId="030A27A7" w14:textId="77777777" w:rsidR="005C714B" w:rsidRPr="00AD26F5" w:rsidRDefault="005C714B" w:rsidP="005C714B">
            <w:pPr>
              <w:rPr>
                <w:sz w:val="22"/>
              </w:rPr>
            </w:pPr>
            <w:r w:rsidRPr="00AD26F5">
              <w:rPr>
                <w:sz w:val="22"/>
              </w:rPr>
              <w:t xml:space="preserve">Skiemonių seniūnija </w:t>
            </w:r>
          </w:p>
          <w:p w14:paraId="379FEF2F" w14:textId="77777777" w:rsidR="005C714B" w:rsidRPr="00AD26F5" w:rsidRDefault="005C714B" w:rsidP="005C714B">
            <w:pPr>
              <w:rPr>
                <w:sz w:val="22"/>
              </w:rPr>
            </w:pPr>
            <w:r w:rsidRPr="00AD26F5">
              <w:rPr>
                <w:sz w:val="22"/>
              </w:rPr>
              <w:t xml:space="preserve">Šilo g. 3                  </w:t>
            </w:r>
          </w:p>
          <w:p w14:paraId="0DA7BCCA" w14:textId="77777777" w:rsidR="005C714B" w:rsidRPr="00AD26F5" w:rsidRDefault="005C714B" w:rsidP="005C714B">
            <w:pPr>
              <w:rPr>
                <w:sz w:val="22"/>
              </w:rPr>
            </w:pPr>
            <w:r w:rsidRPr="00AD26F5">
              <w:rPr>
                <w:sz w:val="22"/>
              </w:rPr>
              <w:t xml:space="preserve">29223 Skiemonys </w:t>
            </w:r>
          </w:p>
          <w:p w14:paraId="77024C46" w14:textId="77777777" w:rsidR="005C714B" w:rsidRPr="00AD26F5" w:rsidRDefault="005C714B" w:rsidP="005C714B">
            <w:pPr>
              <w:rPr>
                <w:sz w:val="22"/>
              </w:rPr>
            </w:pPr>
            <w:r w:rsidRPr="00AD26F5">
              <w:rPr>
                <w:sz w:val="22"/>
              </w:rPr>
              <w:t xml:space="preserve">Anykščių r. </w:t>
            </w:r>
          </w:p>
          <w:p w14:paraId="2E3510CB" w14:textId="77777777" w:rsidR="005C714B" w:rsidRDefault="005C714B" w:rsidP="005C714B">
            <w:pPr>
              <w:rPr>
                <w:strike/>
                <w:sz w:val="22"/>
              </w:rPr>
            </w:pPr>
            <w:r w:rsidRPr="005C714B">
              <w:rPr>
                <w:strike/>
                <w:sz w:val="22"/>
              </w:rPr>
              <w:t>Seniūnas Stasys Steponėnas</w:t>
            </w:r>
          </w:p>
          <w:p w14:paraId="598DD392" w14:textId="1002AC7E" w:rsidR="0083216E" w:rsidRPr="0083216E" w:rsidRDefault="0083216E" w:rsidP="005C714B">
            <w:pPr>
              <w:rPr>
                <w:b/>
                <w:bCs/>
                <w:sz w:val="22"/>
              </w:rPr>
            </w:pPr>
            <w:r w:rsidRPr="0083216E">
              <w:rPr>
                <w:b/>
                <w:bCs/>
                <w:sz w:val="22"/>
              </w:rPr>
              <w:t>Seniūnė Birutė Kirkienė</w:t>
            </w:r>
          </w:p>
          <w:p w14:paraId="44D1FCDC" w14:textId="1CDE641D"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33372201"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6D009A4" w14:textId="5AC183B7" w:rsidR="005C714B" w:rsidRDefault="005C714B" w:rsidP="005C714B">
            <w:pPr>
              <w:jc w:val="center"/>
              <w:rPr>
                <w:strike/>
                <w:sz w:val="22"/>
              </w:rPr>
            </w:pPr>
            <w:r w:rsidRPr="00C50203">
              <w:rPr>
                <w:strike/>
                <w:sz w:val="22"/>
              </w:rPr>
              <w:t>1</w:t>
            </w:r>
            <w:r>
              <w:rPr>
                <w:strike/>
                <w:sz w:val="22"/>
              </w:rPr>
              <w:t>12</w:t>
            </w:r>
            <w:r w:rsidRPr="00C50203">
              <w:rPr>
                <w:strike/>
                <w:sz w:val="22"/>
              </w:rPr>
              <w:t>.</w:t>
            </w:r>
          </w:p>
          <w:p w14:paraId="5ADCBDBA" w14:textId="5199EF61" w:rsidR="005C714B" w:rsidRPr="00AD26F5" w:rsidRDefault="005C714B" w:rsidP="005C714B">
            <w:pPr>
              <w:jc w:val="center"/>
              <w:rPr>
                <w:sz w:val="22"/>
              </w:rPr>
            </w:pPr>
            <w:r w:rsidRPr="00C50203">
              <w:rPr>
                <w:b/>
                <w:bCs/>
                <w:sz w:val="22"/>
              </w:rPr>
              <w:t>1</w:t>
            </w:r>
            <w:r>
              <w:rPr>
                <w:b/>
                <w:bCs/>
                <w:sz w:val="22"/>
              </w:rPr>
              <w:t>13</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167749D" w14:textId="77777777" w:rsidR="005C714B" w:rsidRPr="00AD26F5" w:rsidRDefault="005C714B" w:rsidP="005C714B">
            <w:r w:rsidRPr="00AD26F5">
              <w:t>Gurapolio kaimo kapinės (Gurapolio k., Skiemonių sen.)</w:t>
            </w:r>
          </w:p>
        </w:tc>
        <w:tc>
          <w:tcPr>
            <w:tcW w:w="2832" w:type="dxa"/>
            <w:tcBorders>
              <w:top w:val="single" w:sz="4" w:space="0" w:color="auto"/>
              <w:left w:val="single" w:sz="4" w:space="0" w:color="auto"/>
              <w:bottom w:val="single" w:sz="4" w:space="0" w:color="auto"/>
              <w:right w:val="single" w:sz="4" w:space="0" w:color="auto"/>
            </w:tcBorders>
            <w:hideMark/>
          </w:tcPr>
          <w:p w14:paraId="58F1A864" w14:textId="77777777" w:rsidR="005C714B" w:rsidRPr="00AD26F5" w:rsidRDefault="005C714B" w:rsidP="005C714B">
            <w:pPr>
              <w:rPr>
                <w:sz w:val="22"/>
              </w:rPr>
            </w:pPr>
            <w:r w:rsidRPr="00AD26F5">
              <w:rPr>
                <w:sz w:val="22"/>
              </w:rPr>
              <w:t xml:space="preserve">Neveikiančios Anykščių r. sav. tarybos 2013 m. gegužės 30 d. sprendimas </w:t>
            </w:r>
            <w:bookmarkStart w:id="108" w:name="n_104"/>
            <w:r w:rsidRPr="005F63A6">
              <w:rPr>
                <w:sz w:val="22"/>
              </w:rPr>
              <w:t>Nr.1-TS-185</w:t>
            </w:r>
            <w:bookmarkEnd w:id="108"/>
          </w:p>
        </w:tc>
        <w:tc>
          <w:tcPr>
            <w:tcW w:w="1024" w:type="dxa"/>
            <w:tcBorders>
              <w:top w:val="single" w:sz="4" w:space="0" w:color="auto"/>
              <w:left w:val="single" w:sz="4" w:space="0" w:color="auto"/>
              <w:bottom w:val="single" w:sz="4" w:space="0" w:color="auto"/>
              <w:right w:val="single" w:sz="4" w:space="0" w:color="auto"/>
            </w:tcBorders>
            <w:hideMark/>
          </w:tcPr>
          <w:p w14:paraId="49D5D9BF" w14:textId="77777777" w:rsidR="005C714B" w:rsidRPr="00AD26F5" w:rsidRDefault="005C714B" w:rsidP="005C714B">
            <w:pPr>
              <w:jc w:val="center"/>
            </w:pPr>
            <w:r w:rsidRPr="00AD26F5">
              <w:t>0,40</w:t>
            </w:r>
          </w:p>
        </w:tc>
        <w:tc>
          <w:tcPr>
            <w:tcW w:w="2520" w:type="dxa"/>
            <w:tcBorders>
              <w:top w:val="single" w:sz="4" w:space="0" w:color="auto"/>
              <w:left w:val="single" w:sz="4" w:space="0" w:color="auto"/>
              <w:bottom w:val="single" w:sz="4" w:space="0" w:color="auto"/>
              <w:right w:val="single" w:sz="4" w:space="0" w:color="auto"/>
            </w:tcBorders>
            <w:hideMark/>
          </w:tcPr>
          <w:p w14:paraId="2C0F50ED"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2A05416"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BC6AE7A" w14:textId="77777777" w:rsidR="005C714B" w:rsidRPr="00AD26F5" w:rsidRDefault="005C714B" w:rsidP="005C714B">
            <w:pPr>
              <w:rPr>
                <w:sz w:val="22"/>
              </w:rPr>
            </w:pPr>
            <w:r w:rsidRPr="00AD26F5">
              <w:rPr>
                <w:sz w:val="22"/>
              </w:rPr>
              <w:t xml:space="preserve">Anykščių  raj. sav. </w:t>
            </w:r>
          </w:p>
          <w:p w14:paraId="50205A08" w14:textId="77777777" w:rsidR="005C714B" w:rsidRPr="00AD26F5" w:rsidRDefault="005C714B" w:rsidP="005C714B">
            <w:pPr>
              <w:rPr>
                <w:sz w:val="22"/>
              </w:rPr>
            </w:pPr>
            <w:r w:rsidRPr="00AD26F5">
              <w:rPr>
                <w:sz w:val="22"/>
              </w:rPr>
              <w:t xml:space="preserve">Skiemonių seniūnija </w:t>
            </w:r>
          </w:p>
          <w:p w14:paraId="042ACB56" w14:textId="77777777" w:rsidR="005C714B" w:rsidRPr="00AD26F5" w:rsidRDefault="005C714B" w:rsidP="005C714B">
            <w:pPr>
              <w:rPr>
                <w:sz w:val="22"/>
              </w:rPr>
            </w:pPr>
            <w:r w:rsidRPr="00AD26F5">
              <w:rPr>
                <w:sz w:val="22"/>
              </w:rPr>
              <w:t xml:space="preserve"> Šilo g. 3 </w:t>
            </w:r>
          </w:p>
          <w:p w14:paraId="78C76154" w14:textId="77777777" w:rsidR="005C714B" w:rsidRPr="00AD26F5" w:rsidRDefault="005C714B" w:rsidP="005C714B">
            <w:pPr>
              <w:rPr>
                <w:sz w:val="22"/>
              </w:rPr>
            </w:pPr>
            <w:r w:rsidRPr="00AD26F5">
              <w:rPr>
                <w:sz w:val="22"/>
              </w:rPr>
              <w:t xml:space="preserve">29223 Skiemonys </w:t>
            </w:r>
          </w:p>
          <w:p w14:paraId="13EDD179" w14:textId="77777777" w:rsidR="005C714B" w:rsidRPr="00AD26F5" w:rsidRDefault="005C714B" w:rsidP="005C714B">
            <w:pPr>
              <w:rPr>
                <w:sz w:val="22"/>
              </w:rPr>
            </w:pPr>
            <w:r w:rsidRPr="00AD26F5">
              <w:rPr>
                <w:sz w:val="22"/>
              </w:rPr>
              <w:t xml:space="preserve">Anykščių r. </w:t>
            </w:r>
          </w:p>
          <w:p w14:paraId="2589CF79" w14:textId="77777777" w:rsidR="005C714B" w:rsidRDefault="005C714B" w:rsidP="005C714B">
            <w:pPr>
              <w:rPr>
                <w:strike/>
                <w:sz w:val="22"/>
              </w:rPr>
            </w:pPr>
            <w:r w:rsidRPr="005C714B">
              <w:rPr>
                <w:strike/>
                <w:sz w:val="22"/>
              </w:rPr>
              <w:t>Seniūnas Stasys Steponėnas</w:t>
            </w:r>
          </w:p>
          <w:p w14:paraId="04F93378" w14:textId="723185B3" w:rsidR="0083216E" w:rsidRPr="0083216E" w:rsidRDefault="0083216E" w:rsidP="005C714B">
            <w:pPr>
              <w:rPr>
                <w:b/>
                <w:bCs/>
                <w:sz w:val="22"/>
              </w:rPr>
            </w:pPr>
            <w:r w:rsidRPr="0083216E">
              <w:rPr>
                <w:b/>
                <w:bCs/>
                <w:sz w:val="22"/>
              </w:rPr>
              <w:t>Seniūnė Birutė Kirkienė</w:t>
            </w:r>
          </w:p>
          <w:p w14:paraId="32E9177F" w14:textId="0FC4AF42"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5FC0DCC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E45FCBE" w14:textId="0185694C" w:rsidR="005C714B" w:rsidRDefault="005C714B" w:rsidP="005C714B">
            <w:pPr>
              <w:jc w:val="center"/>
              <w:rPr>
                <w:strike/>
                <w:sz w:val="22"/>
              </w:rPr>
            </w:pPr>
            <w:r w:rsidRPr="00C50203">
              <w:rPr>
                <w:strike/>
                <w:sz w:val="22"/>
              </w:rPr>
              <w:t>1</w:t>
            </w:r>
            <w:r>
              <w:rPr>
                <w:strike/>
                <w:sz w:val="22"/>
              </w:rPr>
              <w:t>13</w:t>
            </w:r>
            <w:r w:rsidRPr="00C50203">
              <w:rPr>
                <w:strike/>
                <w:sz w:val="22"/>
              </w:rPr>
              <w:t>.</w:t>
            </w:r>
          </w:p>
          <w:p w14:paraId="6520430C" w14:textId="0D090EF9" w:rsidR="005C714B" w:rsidRPr="00AD26F5" w:rsidRDefault="005C714B" w:rsidP="005C714B">
            <w:pPr>
              <w:jc w:val="center"/>
              <w:rPr>
                <w:sz w:val="22"/>
              </w:rPr>
            </w:pPr>
            <w:r w:rsidRPr="00C50203">
              <w:rPr>
                <w:b/>
                <w:bCs/>
                <w:sz w:val="22"/>
              </w:rPr>
              <w:t>1</w:t>
            </w:r>
            <w:r>
              <w:rPr>
                <w:b/>
                <w:bCs/>
                <w:sz w:val="22"/>
              </w:rPr>
              <w:t>14</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1B91687" w14:textId="77777777" w:rsidR="005C714B" w:rsidRPr="00AD26F5" w:rsidRDefault="005C714B" w:rsidP="005C714B">
            <w:r w:rsidRPr="00AD26F5">
              <w:t>Jonydžių kaimo kapinės (Jonydžių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54A1F37C" w14:textId="77777777" w:rsidR="005C714B" w:rsidRPr="00AD26F5" w:rsidRDefault="005C714B" w:rsidP="005C714B">
            <w:pPr>
              <w:rPr>
                <w:sz w:val="22"/>
              </w:rPr>
            </w:pPr>
            <w:r w:rsidRPr="00AD26F5">
              <w:rPr>
                <w:sz w:val="22"/>
              </w:rPr>
              <w:t xml:space="preserve">Neveikiančios Anykščių r. sav. tarybos 2013 m. gegužės 30 d. sprendimas </w:t>
            </w:r>
            <w:bookmarkStart w:id="109" w:name="n_105"/>
            <w:r w:rsidRPr="005F63A6">
              <w:rPr>
                <w:sz w:val="22"/>
              </w:rPr>
              <w:t>Nr.1-TS-185</w:t>
            </w:r>
            <w:bookmarkEnd w:id="109"/>
          </w:p>
        </w:tc>
        <w:tc>
          <w:tcPr>
            <w:tcW w:w="1024" w:type="dxa"/>
            <w:tcBorders>
              <w:top w:val="single" w:sz="4" w:space="0" w:color="auto"/>
              <w:left w:val="single" w:sz="4" w:space="0" w:color="auto"/>
              <w:bottom w:val="single" w:sz="4" w:space="0" w:color="auto"/>
              <w:right w:val="single" w:sz="4" w:space="0" w:color="auto"/>
            </w:tcBorders>
            <w:hideMark/>
          </w:tcPr>
          <w:p w14:paraId="6406CFF6" w14:textId="77777777" w:rsidR="005C714B" w:rsidRPr="00AD26F5" w:rsidRDefault="005C714B" w:rsidP="005C714B">
            <w:pPr>
              <w:jc w:val="center"/>
            </w:pPr>
            <w:r w:rsidRPr="00AD26F5">
              <w:t>0,38</w:t>
            </w:r>
          </w:p>
        </w:tc>
        <w:tc>
          <w:tcPr>
            <w:tcW w:w="2520" w:type="dxa"/>
            <w:tcBorders>
              <w:top w:val="single" w:sz="4" w:space="0" w:color="auto"/>
              <w:left w:val="single" w:sz="4" w:space="0" w:color="auto"/>
              <w:bottom w:val="single" w:sz="4" w:space="0" w:color="auto"/>
              <w:right w:val="single" w:sz="4" w:space="0" w:color="auto"/>
            </w:tcBorders>
            <w:hideMark/>
          </w:tcPr>
          <w:p w14:paraId="7464EA21"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E76E50E"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23E27AD" w14:textId="77777777" w:rsidR="005C714B" w:rsidRPr="00AD26F5" w:rsidRDefault="005C714B" w:rsidP="005C714B">
            <w:pPr>
              <w:rPr>
                <w:sz w:val="22"/>
              </w:rPr>
            </w:pPr>
            <w:r w:rsidRPr="00AD26F5">
              <w:rPr>
                <w:sz w:val="22"/>
              </w:rPr>
              <w:t xml:space="preserve">Anykščių raj. sav. </w:t>
            </w:r>
          </w:p>
          <w:p w14:paraId="7584C64D" w14:textId="77777777" w:rsidR="005C714B" w:rsidRPr="00AD26F5" w:rsidRDefault="005C714B" w:rsidP="005C714B">
            <w:pPr>
              <w:rPr>
                <w:sz w:val="22"/>
              </w:rPr>
            </w:pPr>
            <w:r w:rsidRPr="00AD26F5">
              <w:rPr>
                <w:sz w:val="22"/>
              </w:rPr>
              <w:t xml:space="preserve">Skiemonių seniūnija </w:t>
            </w:r>
          </w:p>
          <w:p w14:paraId="01B8697E" w14:textId="77777777" w:rsidR="005C714B" w:rsidRPr="00AD26F5" w:rsidRDefault="005C714B" w:rsidP="005C714B">
            <w:pPr>
              <w:rPr>
                <w:sz w:val="22"/>
              </w:rPr>
            </w:pPr>
            <w:r w:rsidRPr="00AD26F5">
              <w:rPr>
                <w:sz w:val="22"/>
              </w:rPr>
              <w:t xml:space="preserve"> Šilo g. 3 </w:t>
            </w:r>
          </w:p>
          <w:p w14:paraId="1AB3C172" w14:textId="77777777" w:rsidR="005C714B" w:rsidRPr="00AD26F5" w:rsidRDefault="005C714B" w:rsidP="005C714B">
            <w:pPr>
              <w:rPr>
                <w:sz w:val="22"/>
              </w:rPr>
            </w:pPr>
            <w:r w:rsidRPr="00AD26F5">
              <w:rPr>
                <w:sz w:val="22"/>
              </w:rPr>
              <w:t xml:space="preserve">29223 Skiemonys </w:t>
            </w:r>
          </w:p>
          <w:p w14:paraId="7D10EE81" w14:textId="77777777" w:rsidR="005C714B" w:rsidRPr="00AD26F5" w:rsidRDefault="005C714B" w:rsidP="005C714B">
            <w:pPr>
              <w:rPr>
                <w:sz w:val="22"/>
              </w:rPr>
            </w:pPr>
            <w:r w:rsidRPr="00AD26F5">
              <w:rPr>
                <w:sz w:val="22"/>
              </w:rPr>
              <w:t xml:space="preserve">Anykščių r. </w:t>
            </w:r>
          </w:p>
          <w:p w14:paraId="0D9AD5A2" w14:textId="77777777" w:rsidR="005C714B" w:rsidRDefault="005C714B" w:rsidP="005C714B">
            <w:pPr>
              <w:rPr>
                <w:strike/>
                <w:sz w:val="22"/>
              </w:rPr>
            </w:pPr>
            <w:r w:rsidRPr="005C714B">
              <w:rPr>
                <w:strike/>
                <w:sz w:val="22"/>
              </w:rPr>
              <w:t>Seniūnas Stasys Steponėnas</w:t>
            </w:r>
          </w:p>
          <w:p w14:paraId="544DE4A0" w14:textId="401DE0D9" w:rsidR="0083216E" w:rsidRPr="0083216E" w:rsidRDefault="0083216E" w:rsidP="005C714B">
            <w:pPr>
              <w:rPr>
                <w:b/>
                <w:bCs/>
                <w:sz w:val="22"/>
              </w:rPr>
            </w:pPr>
            <w:r w:rsidRPr="0083216E">
              <w:rPr>
                <w:b/>
                <w:bCs/>
                <w:sz w:val="22"/>
              </w:rPr>
              <w:t>Seniūnė Birutė Kirkienė</w:t>
            </w:r>
          </w:p>
          <w:p w14:paraId="08026A9E" w14:textId="447F4BAC"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56052C9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0F2B3B6" w14:textId="1FE7F056" w:rsidR="005C714B" w:rsidRDefault="005C714B" w:rsidP="005C714B">
            <w:pPr>
              <w:jc w:val="center"/>
              <w:rPr>
                <w:strike/>
                <w:sz w:val="22"/>
              </w:rPr>
            </w:pPr>
            <w:r w:rsidRPr="00C50203">
              <w:rPr>
                <w:strike/>
                <w:sz w:val="22"/>
              </w:rPr>
              <w:t>1</w:t>
            </w:r>
            <w:r>
              <w:rPr>
                <w:strike/>
                <w:sz w:val="22"/>
              </w:rPr>
              <w:t>14</w:t>
            </w:r>
            <w:r w:rsidRPr="00C50203">
              <w:rPr>
                <w:strike/>
                <w:sz w:val="22"/>
              </w:rPr>
              <w:t>.</w:t>
            </w:r>
          </w:p>
          <w:p w14:paraId="04E3A787" w14:textId="1BF470A2" w:rsidR="005C714B" w:rsidRPr="00AD26F5" w:rsidRDefault="005C714B" w:rsidP="005C714B">
            <w:pPr>
              <w:jc w:val="center"/>
              <w:rPr>
                <w:sz w:val="22"/>
              </w:rPr>
            </w:pPr>
            <w:r w:rsidRPr="00C50203">
              <w:rPr>
                <w:b/>
                <w:bCs/>
                <w:sz w:val="22"/>
              </w:rPr>
              <w:t>1</w:t>
            </w:r>
            <w:r>
              <w:rPr>
                <w:b/>
                <w:bCs/>
                <w:sz w:val="22"/>
              </w:rPr>
              <w:t>15</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C9E8D9B" w14:textId="77777777" w:rsidR="005C714B" w:rsidRPr="00AD26F5" w:rsidRDefault="005C714B" w:rsidP="005C714B">
            <w:r w:rsidRPr="00AD26F5">
              <w:t>Kalvelių kaimo kapinės (Kalvelių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59AB498D" w14:textId="77777777" w:rsidR="005C714B" w:rsidRPr="00AD26F5" w:rsidRDefault="005C714B" w:rsidP="005C714B">
            <w:pPr>
              <w:rPr>
                <w:sz w:val="22"/>
              </w:rPr>
            </w:pPr>
            <w:r w:rsidRPr="00AD26F5">
              <w:rPr>
                <w:sz w:val="22"/>
              </w:rPr>
              <w:t xml:space="preserve">Neveikiančios Anykščių r. sav. tarybos 2013 m. gegužės 30 d. sprendimas </w:t>
            </w:r>
            <w:bookmarkStart w:id="110" w:name="n_106"/>
            <w:r w:rsidRPr="005F63A6">
              <w:rPr>
                <w:sz w:val="22"/>
              </w:rPr>
              <w:t>Nr.1-TS-185</w:t>
            </w:r>
            <w:bookmarkEnd w:id="110"/>
          </w:p>
        </w:tc>
        <w:tc>
          <w:tcPr>
            <w:tcW w:w="1024" w:type="dxa"/>
            <w:tcBorders>
              <w:top w:val="single" w:sz="4" w:space="0" w:color="auto"/>
              <w:left w:val="single" w:sz="4" w:space="0" w:color="auto"/>
              <w:bottom w:val="single" w:sz="4" w:space="0" w:color="auto"/>
              <w:right w:val="single" w:sz="4" w:space="0" w:color="auto"/>
            </w:tcBorders>
            <w:hideMark/>
          </w:tcPr>
          <w:p w14:paraId="1B3182B0" w14:textId="77777777" w:rsidR="005C714B" w:rsidRPr="00AD26F5" w:rsidRDefault="005C714B" w:rsidP="005C714B">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556F52F5"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ACE639C"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AD03302" w14:textId="77777777" w:rsidR="005C714B" w:rsidRPr="00AD26F5" w:rsidRDefault="005C714B" w:rsidP="005C714B">
            <w:pPr>
              <w:rPr>
                <w:sz w:val="22"/>
              </w:rPr>
            </w:pPr>
            <w:r w:rsidRPr="00AD26F5">
              <w:rPr>
                <w:sz w:val="22"/>
              </w:rPr>
              <w:t xml:space="preserve">Anykščių raj. sav. </w:t>
            </w:r>
          </w:p>
          <w:p w14:paraId="3041BDAD" w14:textId="77777777" w:rsidR="005C714B" w:rsidRPr="00AD26F5" w:rsidRDefault="005C714B" w:rsidP="005C714B">
            <w:pPr>
              <w:rPr>
                <w:sz w:val="22"/>
              </w:rPr>
            </w:pPr>
            <w:r w:rsidRPr="00AD26F5">
              <w:rPr>
                <w:sz w:val="22"/>
              </w:rPr>
              <w:t xml:space="preserve">Skiemonių seniūnija </w:t>
            </w:r>
          </w:p>
          <w:p w14:paraId="6516698A" w14:textId="77777777" w:rsidR="005C714B" w:rsidRPr="00AD26F5" w:rsidRDefault="005C714B" w:rsidP="005C714B">
            <w:pPr>
              <w:rPr>
                <w:sz w:val="22"/>
              </w:rPr>
            </w:pPr>
            <w:r w:rsidRPr="00AD26F5">
              <w:rPr>
                <w:sz w:val="22"/>
              </w:rPr>
              <w:t xml:space="preserve"> Šilo g. 3 </w:t>
            </w:r>
          </w:p>
          <w:p w14:paraId="27DBCF37" w14:textId="77777777" w:rsidR="005C714B" w:rsidRPr="00AD26F5" w:rsidRDefault="005C714B" w:rsidP="005C714B">
            <w:pPr>
              <w:rPr>
                <w:sz w:val="22"/>
              </w:rPr>
            </w:pPr>
            <w:r w:rsidRPr="00AD26F5">
              <w:rPr>
                <w:sz w:val="22"/>
              </w:rPr>
              <w:t xml:space="preserve">29223 Skiemonys </w:t>
            </w:r>
          </w:p>
          <w:p w14:paraId="36A94307" w14:textId="77777777" w:rsidR="005C714B" w:rsidRPr="00AD26F5" w:rsidRDefault="005C714B" w:rsidP="005C714B">
            <w:pPr>
              <w:rPr>
                <w:sz w:val="22"/>
              </w:rPr>
            </w:pPr>
            <w:r w:rsidRPr="00AD26F5">
              <w:rPr>
                <w:sz w:val="22"/>
              </w:rPr>
              <w:t xml:space="preserve">Anykščių r. </w:t>
            </w:r>
          </w:p>
          <w:p w14:paraId="167D396A" w14:textId="77777777" w:rsidR="005C714B" w:rsidRDefault="005C714B" w:rsidP="005C714B">
            <w:pPr>
              <w:rPr>
                <w:strike/>
                <w:sz w:val="22"/>
              </w:rPr>
            </w:pPr>
            <w:r w:rsidRPr="005C714B">
              <w:rPr>
                <w:strike/>
                <w:sz w:val="22"/>
              </w:rPr>
              <w:t>Seniūnas Stasys Steponėnas</w:t>
            </w:r>
          </w:p>
          <w:p w14:paraId="3B22ECE6" w14:textId="4D529DD8" w:rsidR="0083216E" w:rsidRPr="0083216E" w:rsidRDefault="0083216E" w:rsidP="005C714B">
            <w:pPr>
              <w:rPr>
                <w:b/>
                <w:bCs/>
                <w:sz w:val="22"/>
              </w:rPr>
            </w:pPr>
            <w:r w:rsidRPr="0083216E">
              <w:rPr>
                <w:b/>
                <w:bCs/>
                <w:sz w:val="22"/>
              </w:rPr>
              <w:t>Seniūnė Birutė Kirkienė</w:t>
            </w:r>
          </w:p>
          <w:p w14:paraId="5D105120" w14:textId="7319F251"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5C714B" w:rsidRPr="00AD26F5" w14:paraId="66359538"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36C69AA" w14:textId="7E803591" w:rsidR="005C714B" w:rsidRDefault="005C714B" w:rsidP="005C714B">
            <w:pPr>
              <w:jc w:val="center"/>
              <w:rPr>
                <w:strike/>
                <w:sz w:val="22"/>
              </w:rPr>
            </w:pPr>
            <w:r w:rsidRPr="00C50203">
              <w:rPr>
                <w:strike/>
                <w:sz w:val="22"/>
              </w:rPr>
              <w:lastRenderedPageBreak/>
              <w:t>1</w:t>
            </w:r>
            <w:r>
              <w:rPr>
                <w:strike/>
                <w:sz w:val="22"/>
              </w:rPr>
              <w:t>15</w:t>
            </w:r>
            <w:r w:rsidRPr="00C50203">
              <w:rPr>
                <w:strike/>
                <w:sz w:val="22"/>
              </w:rPr>
              <w:t>.</w:t>
            </w:r>
          </w:p>
          <w:p w14:paraId="1F8D63C5" w14:textId="21780C67" w:rsidR="005C714B" w:rsidRPr="00AD26F5" w:rsidRDefault="005C714B" w:rsidP="005C714B">
            <w:pPr>
              <w:jc w:val="center"/>
              <w:rPr>
                <w:sz w:val="22"/>
              </w:rPr>
            </w:pPr>
            <w:r w:rsidRPr="00C50203">
              <w:rPr>
                <w:b/>
                <w:bCs/>
                <w:sz w:val="22"/>
              </w:rPr>
              <w:t>1</w:t>
            </w:r>
            <w:r>
              <w:rPr>
                <w:b/>
                <w:bCs/>
                <w:sz w:val="22"/>
              </w:rPr>
              <w:t>16</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E394327" w14:textId="77777777" w:rsidR="005C714B" w:rsidRPr="00AD26F5" w:rsidRDefault="005C714B" w:rsidP="005C714B">
            <w:r w:rsidRPr="00AD26F5">
              <w:t>Katlėrių kaimo kapinės (Katlėrių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45D1E6B1" w14:textId="77777777" w:rsidR="005C714B" w:rsidRPr="00AD26F5" w:rsidRDefault="005C714B" w:rsidP="005C714B">
            <w:pPr>
              <w:rPr>
                <w:sz w:val="22"/>
              </w:rPr>
            </w:pPr>
            <w:r w:rsidRPr="00AD26F5">
              <w:rPr>
                <w:sz w:val="22"/>
              </w:rPr>
              <w:t xml:space="preserve">Neveikiančios Anykščių r. sav. tarybos 2013 m. gegužės 30 d. sprendimas </w:t>
            </w:r>
            <w:bookmarkStart w:id="111" w:name="n_107"/>
            <w:r w:rsidRPr="005F63A6">
              <w:rPr>
                <w:sz w:val="22"/>
              </w:rPr>
              <w:t>Nr.1-TS-185</w:t>
            </w:r>
            <w:bookmarkEnd w:id="111"/>
          </w:p>
        </w:tc>
        <w:tc>
          <w:tcPr>
            <w:tcW w:w="1024" w:type="dxa"/>
            <w:tcBorders>
              <w:top w:val="single" w:sz="4" w:space="0" w:color="auto"/>
              <w:left w:val="single" w:sz="4" w:space="0" w:color="auto"/>
              <w:bottom w:val="single" w:sz="4" w:space="0" w:color="auto"/>
              <w:right w:val="single" w:sz="4" w:space="0" w:color="auto"/>
            </w:tcBorders>
            <w:hideMark/>
          </w:tcPr>
          <w:p w14:paraId="208BDEA2" w14:textId="77777777" w:rsidR="005C714B" w:rsidRPr="00AD26F5" w:rsidRDefault="005C714B" w:rsidP="005C714B">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30E8A786" w14:textId="77777777" w:rsidR="005C714B" w:rsidRPr="00AD26F5" w:rsidRDefault="005C714B" w:rsidP="005C714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86F7BC5" w14:textId="77777777" w:rsidR="005C714B" w:rsidRPr="00AD26F5" w:rsidRDefault="005C714B" w:rsidP="005C714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7EC2855" w14:textId="77777777" w:rsidR="005C714B" w:rsidRPr="00AD26F5" w:rsidRDefault="005C714B" w:rsidP="005C714B">
            <w:pPr>
              <w:rPr>
                <w:sz w:val="22"/>
              </w:rPr>
            </w:pPr>
            <w:r w:rsidRPr="00AD26F5">
              <w:rPr>
                <w:sz w:val="22"/>
              </w:rPr>
              <w:t xml:space="preserve">Anykščių raj. sav. </w:t>
            </w:r>
          </w:p>
          <w:p w14:paraId="59D410B5" w14:textId="77777777" w:rsidR="005C714B" w:rsidRPr="00AD26F5" w:rsidRDefault="005C714B" w:rsidP="005C714B">
            <w:pPr>
              <w:rPr>
                <w:sz w:val="22"/>
              </w:rPr>
            </w:pPr>
            <w:r w:rsidRPr="00AD26F5">
              <w:rPr>
                <w:sz w:val="22"/>
              </w:rPr>
              <w:t xml:space="preserve">Skiemonių seniūnija </w:t>
            </w:r>
          </w:p>
          <w:p w14:paraId="3791C2B3" w14:textId="77777777" w:rsidR="005C714B" w:rsidRPr="00AD26F5" w:rsidRDefault="005C714B" w:rsidP="005C714B">
            <w:pPr>
              <w:rPr>
                <w:sz w:val="22"/>
              </w:rPr>
            </w:pPr>
            <w:r w:rsidRPr="00AD26F5">
              <w:rPr>
                <w:sz w:val="22"/>
              </w:rPr>
              <w:t xml:space="preserve">  Šilo g. 3 </w:t>
            </w:r>
          </w:p>
          <w:p w14:paraId="6DE729C9" w14:textId="77777777" w:rsidR="005C714B" w:rsidRPr="00AD26F5" w:rsidRDefault="005C714B" w:rsidP="005C714B">
            <w:pPr>
              <w:rPr>
                <w:sz w:val="22"/>
              </w:rPr>
            </w:pPr>
            <w:r w:rsidRPr="00AD26F5">
              <w:rPr>
                <w:sz w:val="22"/>
              </w:rPr>
              <w:t xml:space="preserve">29223 Skiemonys </w:t>
            </w:r>
          </w:p>
          <w:p w14:paraId="583AFF47" w14:textId="77777777" w:rsidR="005C714B" w:rsidRPr="00AD26F5" w:rsidRDefault="005C714B" w:rsidP="005C714B">
            <w:pPr>
              <w:rPr>
                <w:sz w:val="22"/>
              </w:rPr>
            </w:pPr>
            <w:r w:rsidRPr="00AD26F5">
              <w:rPr>
                <w:sz w:val="22"/>
              </w:rPr>
              <w:t xml:space="preserve">Anykščių r. </w:t>
            </w:r>
          </w:p>
          <w:p w14:paraId="6A6018FD" w14:textId="77777777" w:rsidR="005C714B" w:rsidRDefault="005C714B" w:rsidP="005C714B">
            <w:pPr>
              <w:rPr>
                <w:strike/>
                <w:sz w:val="22"/>
              </w:rPr>
            </w:pPr>
            <w:r w:rsidRPr="005C714B">
              <w:rPr>
                <w:strike/>
                <w:sz w:val="22"/>
              </w:rPr>
              <w:t>Seniūnas Stasys Steponėnas</w:t>
            </w:r>
          </w:p>
          <w:p w14:paraId="082BFEE9" w14:textId="71AEE447" w:rsidR="0083216E" w:rsidRPr="0083216E" w:rsidRDefault="0083216E" w:rsidP="005C714B">
            <w:pPr>
              <w:rPr>
                <w:b/>
                <w:bCs/>
                <w:sz w:val="22"/>
              </w:rPr>
            </w:pPr>
            <w:r w:rsidRPr="0083216E">
              <w:rPr>
                <w:b/>
                <w:bCs/>
                <w:sz w:val="22"/>
              </w:rPr>
              <w:t>Seniūnė Birutė Kirkienė</w:t>
            </w:r>
          </w:p>
          <w:p w14:paraId="03AB85B8" w14:textId="01AA19AA" w:rsidR="005C714B" w:rsidRPr="00AD26F5" w:rsidRDefault="005C714B" w:rsidP="005C714B">
            <w:pPr>
              <w:rPr>
                <w:sz w:val="22"/>
              </w:rPr>
            </w:pPr>
            <w:r w:rsidRPr="00AD26F5">
              <w:rPr>
                <w:sz w:val="22"/>
              </w:rPr>
              <w:t>tel. (</w:t>
            </w:r>
            <w:r>
              <w:rPr>
                <w:sz w:val="22"/>
              </w:rPr>
              <w:t>0</w:t>
            </w:r>
            <w:r w:rsidRPr="00AD26F5">
              <w:rPr>
                <w:sz w:val="22"/>
              </w:rPr>
              <w:t xml:space="preserve"> 381) 47 846</w:t>
            </w:r>
          </w:p>
        </w:tc>
      </w:tr>
      <w:tr w:rsidR="008F0B3B" w:rsidRPr="00AD26F5" w14:paraId="3A07290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72827F4A" w14:textId="12DDCD13" w:rsidR="008F0B3B" w:rsidRDefault="008F0B3B" w:rsidP="008F0B3B">
            <w:pPr>
              <w:jc w:val="center"/>
              <w:rPr>
                <w:strike/>
                <w:sz w:val="22"/>
              </w:rPr>
            </w:pPr>
            <w:r w:rsidRPr="00C50203">
              <w:rPr>
                <w:strike/>
                <w:sz w:val="22"/>
              </w:rPr>
              <w:t>1</w:t>
            </w:r>
            <w:r>
              <w:rPr>
                <w:strike/>
                <w:sz w:val="22"/>
              </w:rPr>
              <w:t>15</w:t>
            </w:r>
            <w:r w:rsidRPr="00C50203">
              <w:rPr>
                <w:strike/>
                <w:sz w:val="22"/>
              </w:rPr>
              <w:t>.</w:t>
            </w:r>
          </w:p>
          <w:p w14:paraId="30AA7A15" w14:textId="40F9F811" w:rsidR="008F0B3B" w:rsidRPr="00AD26F5" w:rsidRDefault="008F0B3B" w:rsidP="008F0B3B">
            <w:pPr>
              <w:jc w:val="center"/>
              <w:rPr>
                <w:sz w:val="22"/>
              </w:rPr>
            </w:pPr>
            <w:r w:rsidRPr="00C50203">
              <w:rPr>
                <w:b/>
                <w:bCs/>
                <w:sz w:val="22"/>
              </w:rPr>
              <w:t>1</w:t>
            </w:r>
            <w:r>
              <w:rPr>
                <w:b/>
                <w:bCs/>
                <w:sz w:val="22"/>
              </w:rPr>
              <w:t>17</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71A5152" w14:textId="77777777" w:rsidR="008F0B3B" w:rsidRPr="00AD26F5" w:rsidRDefault="008F0B3B" w:rsidP="008F0B3B">
            <w:r w:rsidRPr="00AD26F5">
              <w:t>Kilėviškių kaimo kapinės (Kilėviškių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67AE7A86" w14:textId="77777777" w:rsidR="008F0B3B" w:rsidRPr="00AD26F5" w:rsidRDefault="008F0B3B" w:rsidP="008F0B3B">
            <w:pPr>
              <w:rPr>
                <w:sz w:val="22"/>
              </w:rPr>
            </w:pPr>
            <w:r w:rsidRPr="00AD26F5">
              <w:rPr>
                <w:sz w:val="22"/>
              </w:rPr>
              <w:t xml:space="preserve">Neveikiančios Anykščių r. sav. tarybos 2013 m. gegužės 30 d. sprendimas </w:t>
            </w:r>
            <w:bookmarkStart w:id="112" w:name="n_108"/>
            <w:r w:rsidRPr="005F63A6">
              <w:rPr>
                <w:sz w:val="22"/>
              </w:rPr>
              <w:t>Nr.1-TS-185</w:t>
            </w:r>
            <w:bookmarkEnd w:id="112"/>
          </w:p>
        </w:tc>
        <w:tc>
          <w:tcPr>
            <w:tcW w:w="1024" w:type="dxa"/>
            <w:tcBorders>
              <w:top w:val="single" w:sz="4" w:space="0" w:color="auto"/>
              <w:left w:val="single" w:sz="4" w:space="0" w:color="auto"/>
              <w:bottom w:val="single" w:sz="4" w:space="0" w:color="auto"/>
              <w:right w:val="single" w:sz="4" w:space="0" w:color="auto"/>
            </w:tcBorders>
            <w:hideMark/>
          </w:tcPr>
          <w:p w14:paraId="6AC0B504" w14:textId="77777777" w:rsidR="008F0B3B" w:rsidRDefault="008F0B3B" w:rsidP="008F0B3B">
            <w:pPr>
              <w:jc w:val="center"/>
              <w:rPr>
                <w:strike/>
              </w:rPr>
            </w:pPr>
            <w:r w:rsidRPr="008F0B3B">
              <w:rPr>
                <w:strike/>
              </w:rPr>
              <w:t>0,12</w:t>
            </w:r>
          </w:p>
          <w:p w14:paraId="2B9F4850" w14:textId="7DED3962" w:rsidR="008F0B3B" w:rsidRPr="008F0B3B" w:rsidRDefault="008F0B3B" w:rsidP="008F0B3B">
            <w:pPr>
              <w:jc w:val="center"/>
              <w:rPr>
                <w:b/>
                <w:bCs/>
                <w:strike/>
              </w:rPr>
            </w:pPr>
            <w:r w:rsidRPr="008F0B3B">
              <w:rPr>
                <w:b/>
                <w:bCs/>
              </w:rPr>
              <w:t>0,1167</w:t>
            </w:r>
          </w:p>
        </w:tc>
        <w:tc>
          <w:tcPr>
            <w:tcW w:w="2520" w:type="dxa"/>
            <w:tcBorders>
              <w:top w:val="single" w:sz="4" w:space="0" w:color="auto"/>
              <w:left w:val="single" w:sz="4" w:space="0" w:color="auto"/>
              <w:bottom w:val="single" w:sz="4" w:space="0" w:color="auto"/>
              <w:right w:val="single" w:sz="4" w:space="0" w:color="auto"/>
            </w:tcBorders>
            <w:hideMark/>
          </w:tcPr>
          <w:p w14:paraId="074CAC44" w14:textId="77777777" w:rsidR="008F0B3B" w:rsidRPr="008F0B3B" w:rsidRDefault="008F0B3B" w:rsidP="008F0B3B">
            <w:pPr>
              <w:jc w:val="center"/>
              <w:rPr>
                <w:b/>
                <w:bCs/>
                <w:sz w:val="22"/>
                <w:szCs w:val="22"/>
              </w:rPr>
            </w:pPr>
            <w:r w:rsidRPr="008F0B3B">
              <w:rPr>
                <w:b/>
                <w:bCs/>
                <w:sz w:val="22"/>
                <w:szCs w:val="22"/>
              </w:rPr>
              <w:t xml:space="preserve">Žemės sklypo unikalus </w:t>
            </w:r>
          </w:p>
          <w:p w14:paraId="23794ECC" w14:textId="77777777" w:rsidR="008F0B3B" w:rsidRPr="008F0B3B" w:rsidRDefault="008F0B3B" w:rsidP="008F0B3B">
            <w:pPr>
              <w:jc w:val="center"/>
              <w:rPr>
                <w:b/>
                <w:bCs/>
                <w:sz w:val="22"/>
                <w:szCs w:val="22"/>
              </w:rPr>
            </w:pPr>
            <w:r w:rsidRPr="008F0B3B">
              <w:rPr>
                <w:b/>
                <w:bCs/>
                <w:sz w:val="22"/>
                <w:szCs w:val="22"/>
              </w:rPr>
              <w:t xml:space="preserve">Nr. 4400-6604-3362, </w:t>
            </w:r>
          </w:p>
          <w:p w14:paraId="18A5F28B" w14:textId="7FD0B462" w:rsidR="008F0B3B" w:rsidRPr="008F0B3B" w:rsidRDefault="008F0B3B" w:rsidP="008F0B3B">
            <w:pPr>
              <w:jc w:val="center"/>
              <w:rPr>
                <w:b/>
                <w:bCs/>
                <w:sz w:val="22"/>
              </w:rPr>
            </w:pPr>
            <w:r w:rsidRPr="008F0B3B">
              <w:rPr>
                <w:b/>
                <w:bCs/>
                <w:sz w:val="22"/>
                <w:szCs w:val="22"/>
              </w:rPr>
              <w:t>2025-08-20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1566AEE" w14:textId="04A5105C" w:rsidR="008F0B3B" w:rsidRPr="008F0B3B" w:rsidRDefault="008F0B3B" w:rsidP="008F0B3B">
            <w:pPr>
              <w:jc w:val="center"/>
              <w:rPr>
                <w:b/>
                <w:bCs/>
              </w:rPr>
            </w:pPr>
            <w:r w:rsidRPr="008F0B3B">
              <w:rPr>
                <w:b/>
                <w:bCs/>
              </w:rPr>
              <w:t>unikalus kodas 2795</w:t>
            </w:r>
          </w:p>
        </w:tc>
        <w:tc>
          <w:tcPr>
            <w:tcW w:w="3973" w:type="dxa"/>
            <w:tcBorders>
              <w:top w:val="single" w:sz="4" w:space="0" w:color="auto"/>
              <w:left w:val="single" w:sz="4" w:space="0" w:color="auto"/>
              <w:bottom w:val="single" w:sz="4" w:space="0" w:color="auto"/>
              <w:right w:val="single" w:sz="4" w:space="0" w:color="auto"/>
            </w:tcBorders>
            <w:hideMark/>
          </w:tcPr>
          <w:p w14:paraId="5B50FB49" w14:textId="77777777" w:rsidR="008F0B3B" w:rsidRPr="00AD26F5" w:rsidRDefault="008F0B3B" w:rsidP="008F0B3B">
            <w:pPr>
              <w:rPr>
                <w:sz w:val="22"/>
              </w:rPr>
            </w:pPr>
            <w:r w:rsidRPr="00AD26F5">
              <w:rPr>
                <w:sz w:val="22"/>
              </w:rPr>
              <w:t xml:space="preserve">Anykščių r. sav. </w:t>
            </w:r>
          </w:p>
          <w:p w14:paraId="4CC4FCA8" w14:textId="77777777" w:rsidR="008F0B3B" w:rsidRPr="00AD26F5" w:rsidRDefault="008F0B3B" w:rsidP="008F0B3B">
            <w:pPr>
              <w:rPr>
                <w:sz w:val="22"/>
              </w:rPr>
            </w:pPr>
            <w:r w:rsidRPr="00AD26F5">
              <w:rPr>
                <w:sz w:val="22"/>
              </w:rPr>
              <w:t xml:space="preserve">Skiemonių seniūnija </w:t>
            </w:r>
          </w:p>
          <w:p w14:paraId="3C1D8A67" w14:textId="77777777" w:rsidR="008F0B3B" w:rsidRPr="00AD26F5" w:rsidRDefault="008F0B3B" w:rsidP="008F0B3B">
            <w:pPr>
              <w:rPr>
                <w:sz w:val="22"/>
              </w:rPr>
            </w:pPr>
            <w:r w:rsidRPr="00AD26F5">
              <w:rPr>
                <w:sz w:val="22"/>
              </w:rPr>
              <w:t xml:space="preserve">Šilo g. 3 </w:t>
            </w:r>
          </w:p>
          <w:p w14:paraId="5453754C" w14:textId="77777777" w:rsidR="008F0B3B" w:rsidRPr="00AD26F5" w:rsidRDefault="008F0B3B" w:rsidP="008F0B3B">
            <w:pPr>
              <w:rPr>
                <w:sz w:val="22"/>
              </w:rPr>
            </w:pPr>
            <w:r w:rsidRPr="00AD26F5">
              <w:rPr>
                <w:sz w:val="22"/>
              </w:rPr>
              <w:t xml:space="preserve">29223 Skiemonys </w:t>
            </w:r>
          </w:p>
          <w:p w14:paraId="20C7C352" w14:textId="77777777" w:rsidR="008F0B3B" w:rsidRPr="00AD26F5" w:rsidRDefault="008F0B3B" w:rsidP="008F0B3B">
            <w:pPr>
              <w:rPr>
                <w:sz w:val="22"/>
              </w:rPr>
            </w:pPr>
            <w:r w:rsidRPr="00AD26F5">
              <w:rPr>
                <w:sz w:val="22"/>
              </w:rPr>
              <w:t>Anykščių r.</w:t>
            </w:r>
          </w:p>
          <w:p w14:paraId="2A9CEB0B" w14:textId="77777777" w:rsidR="008F0B3B" w:rsidRDefault="008F0B3B" w:rsidP="008F0B3B">
            <w:pPr>
              <w:rPr>
                <w:strike/>
                <w:sz w:val="22"/>
              </w:rPr>
            </w:pPr>
            <w:r w:rsidRPr="008F0B3B">
              <w:rPr>
                <w:strike/>
                <w:sz w:val="22"/>
              </w:rPr>
              <w:t xml:space="preserve">Seniūnas Stasys Steponėnas </w:t>
            </w:r>
          </w:p>
          <w:p w14:paraId="71DF8089" w14:textId="594919EE" w:rsidR="0083216E" w:rsidRPr="0083216E" w:rsidRDefault="0083216E" w:rsidP="008F0B3B">
            <w:pPr>
              <w:rPr>
                <w:b/>
                <w:bCs/>
                <w:sz w:val="22"/>
              </w:rPr>
            </w:pPr>
            <w:r w:rsidRPr="0083216E">
              <w:rPr>
                <w:b/>
                <w:bCs/>
                <w:sz w:val="22"/>
              </w:rPr>
              <w:t>Seniūnė Birutė Kirkienė</w:t>
            </w:r>
          </w:p>
          <w:p w14:paraId="60F1DF0F" w14:textId="7A1671A2" w:rsidR="008F0B3B" w:rsidRPr="00AD26F5" w:rsidRDefault="008F0B3B" w:rsidP="008F0B3B">
            <w:pPr>
              <w:rPr>
                <w:sz w:val="22"/>
              </w:rPr>
            </w:pPr>
            <w:r w:rsidRPr="00AD26F5">
              <w:rPr>
                <w:sz w:val="22"/>
              </w:rPr>
              <w:t>tel. (</w:t>
            </w:r>
            <w:r>
              <w:rPr>
                <w:sz w:val="22"/>
              </w:rPr>
              <w:t>0</w:t>
            </w:r>
            <w:r w:rsidRPr="00AD26F5">
              <w:rPr>
                <w:sz w:val="22"/>
              </w:rPr>
              <w:t xml:space="preserve"> 381) 47 846</w:t>
            </w:r>
          </w:p>
        </w:tc>
      </w:tr>
      <w:tr w:rsidR="008F0B3B" w:rsidRPr="00AD26F5" w14:paraId="741BEE66"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039E432" w14:textId="6B397740" w:rsidR="008F0B3B" w:rsidRDefault="008F0B3B" w:rsidP="008F0B3B">
            <w:pPr>
              <w:jc w:val="center"/>
              <w:rPr>
                <w:strike/>
                <w:sz w:val="22"/>
              </w:rPr>
            </w:pPr>
            <w:r w:rsidRPr="00C50203">
              <w:rPr>
                <w:strike/>
                <w:sz w:val="22"/>
              </w:rPr>
              <w:t>1</w:t>
            </w:r>
            <w:r>
              <w:rPr>
                <w:strike/>
                <w:sz w:val="22"/>
              </w:rPr>
              <w:t>16</w:t>
            </w:r>
            <w:r w:rsidRPr="00C50203">
              <w:rPr>
                <w:strike/>
                <w:sz w:val="22"/>
              </w:rPr>
              <w:t>.</w:t>
            </w:r>
          </w:p>
          <w:p w14:paraId="3FBDBE92" w14:textId="2E9D4D2B" w:rsidR="008F0B3B" w:rsidRPr="00AD26F5" w:rsidRDefault="008F0B3B" w:rsidP="008F0B3B">
            <w:pPr>
              <w:jc w:val="center"/>
              <w:rPr>
                <w:sz w:val="22"/>
              </w:rPr>
            </w:pPr>
            <w:r w:rsidRPr="00C50203">
              <w:rPr>
                <w:b/>
                <w:bCs/>
                <w:sz w:val="22"/>
              </w:rPr>
              <w:t>1</w:t>
            </w:r>
            <w:r>
              <w:rPr>
                <w:b/>
                <w:bCs/>
                <w:sz w:val="22"/>
              </w:rPr>
              <w:t>18</w:t>
            </w:r>
            <w:r w:rsidRPr="00C502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D44B663" w14:textId="77777777" w:rsidR="008F0B3B" w:rsidRPr="00AD26F5" w:rsidRDefault="008F0B3B" w:rsidP="008F0B3B">
            <w:r w:rsidRPr="00AD26F5">
              <w:t>Kiškelių kaimo kapinės (Kiškelių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0015DB85" w14:textId="77777777" w:rsidR="008F0B3B" w:rsidRPr="00AD26F5" w:rsidRDefault="008F0B3B" w:rsidP="008F0B3B">
            <w:pPr>
              <w:rPr>
                <w:sz w:val="22"/>
              </w:rPr>
            </w:pPr>
            <w:r w:rsidRPr="00AD26F5">
              <w:rPr>
                <w:sz w:val="22"/>
              </w:rPr>
              <w:t xml:space="preserve">Neveikiančios Anykščių r. sav. tarybos 2013 m. gegužės 30 d. sprendimas </w:t>
            </w:r>
            <w:bookmarkStart w:id="113" w:name="n_109"/>
            <w:r w:rsidRPr="005F63A6">
              <w:rPr>
                <w:sz w:val="22"/>
              </w:rPr>
              <w:t>Nr.1-TS-185</w:t>
            </w:r>
            <w:bookmarkEnd w:id="113"/>
          </w:p>
        </w:tc>
        <w:tc>
          <w:tcPr>
            <w:tcW w:w="1024" w:type="dxa"/>
            <w:tcBorders>
              <w:top w:val="single" w:sz="4" w:space="0" w:color="auto"/>
              <w:left w:val="single" w:sz="4" w:space="0" w:color="auto"/>
              <w:bottom w:val="single" w:sz="4" w:space="0" w:color="auto"/>
              <w:right w:val="single" w:sz="4" w:space="0" w:color="auto"/>
            </w:tcBorders>
            <w:hideMark/>
          </w:tcPr>
          <w:p w14:paraId="619331FD" w14:textId="77777777" w:rsidR="008F0B3B" w:rsidRPr="00AD26F5" w:rsidRDefault="008F0B3B" w:rsidP="008F0B3B">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66F1AB59" w14:textId="77777777" w:rsidR="008F0B3B" w:rsidRPr="00AD26F5" w:rsidRDefault="008F0B3B" w:rsidP="008F0B3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0476725" w14:textId="77777777" w:rsidR="008F0B3B" w:rsidRPr="00AD26F5" w:rsidRDefault="008F0B3B" w:rsidP="008F0B3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E4CF346" w14:textId="77777777" w:rsidR="008F0B3B" w:rsidRPr="00AD26F5" w:rsidRDefault="008F0B3B" w:rsidP="008F0B3B">
            <w:pPr>
              <w:rPr>
                <w:sz w:val="22"/>
              </w:rPr>
            </w:pPr>
            <w:r w:rsidRPr="00AD26F5">
              <w:rPr>
                <w:sz w:val="22"/>
              </w:rPr>
              <w:t xml:space="preserve">Anykščių r. sav. </w:t>
            </w:r>
          </w:p>
          <w:p w14:paraId="591D8F6F" w14:textId="77777777" w:rsidR="008F0B3B" w:rsidRPr="00AD26F5" w:rsidRDefault="008F0B3B" w:rsidP="008F0B3B">
            <w:pPr>
              <w:rPr>
                <w:sz w:val="22"/>
              </w:rPr>
            </w:pPr>
            <w:r w:rsidRPr="00AD26F5">
              <w:rPr>
                <w:sz w:val="22"/>
              </w:rPr>
              <w:t xml:space="preserve">Skiemonių seniūnija </w:t>
            </w:r>
          </w:p>
          <w:p w14:paraId="5E146858" w14:textId="77777777" w:rsidR="008F0B3B" w:rsidRPr="00AD26F5" w:rsidRDefault="008F0B3B" w:rsidP="008F0B3B">
            <w:pPr>
              <w:rPr>
                <w:sz w:val="22"/>
              </w:rPr>
            </w:pPr>
            <w:r w:rsidRPr="00AD26F5">
              <w:rPr>
                <w:sz w:val="22"/>
              </w:rPr>
              <w:t xml:space="preserve"> Šilo g. 3 </w:t>
            </w:r>
          </w:p>
          <w:p w14:paraId="4FF3DBB3" w14:textId="77777777" w:rsidR="008F0B3B" w:rsidRPr="00AD26F5" w:rsidRDefault="008F0B3B" w:rsidP="008F0B3B">
            <w:pPr>
              <w:rPr>
                <w:sz w:val="22"/>
              </w:rPr>
            </w:pPr>
            <w:r w:rsidRPr="00AD26F5">
              <w:rPr>
                <w:sz w:val="22"/>
              </w:rPr>
              <w:t xml:space="preserve">29223 Skiemonys </w:t>
            </w:r>
          </w:p>
          <w:p w14:paraId="594032CC" w14:textId="77777777" w:rsidR="008F0B3B" w:rsidRPr="00AD26F5" w:rsidRDefault="008F0B3B" w:rsidP="008F0B3B">
            <w:pPr>
              <w:rPr>
                <w:sz w:val="22"/>
              </w:rPr>
            </w:pPr>
            <w:r w:rsidRPr="00AD26F5">
              <w:rPr>
                <w:sz w:val="22"/>
              </w:rPr>
              <w:t xml:space="preserve">Anykščių r. </w:t>
            </w:r>
          </w:p>
          <w:p w14:paraId="0EE9B4F9" w14:textId="77777777" w:rsidR="008F0B3B" w:rsidRDefault="008F0B3B" w:rsidP="008F0B3B">
            <w:pPr>
              <w:rPr>
                <w:strike/>
                <w:sz w:val="22"/>
              </w:rPr>
            </w:pPr>
            <w:r w:rsidRPr="008F0B3B">
              <w:rPr>
                <w:strike/>
                <w:sz w:val="22"/>
              </w:rPr>
              <w:t>Seniūnas Stasys Steponėnas</w:t>
            </w:r>
          </w:p>
          <w:p w14:paraId="6BBEE763" w14:textId="76C752C9" w:rsidR="0083216E" w:rsidRPr="0083216E" w:rsidRDefault="0083216E" w:rsidP="008F0B3B">
            <w:pPr>
              <w:rPr>
                <w:b/>
                <w:bCs/>
                <w:sz w:val="22"/>
              </w:rPr>
            </w:pPr>
            <w:r w:rsidRPr="0083216E">
              <w:rPr>
                <w:b/>
                <w:bCs/>
                <w:sz w:val="22"/>
              </w:rPr>
              <w:t>Seniūnė Birutė Kirkienė</w:t>
            </w:r>
          </w:p>
          <w:p w14:paraId="36D06769" w14:textId="571E0884" w:rsidR="008F0B3B" w:rsidRPr="00AD26F5" w:rsidRDefault="008F0B3B" w:rsidP="008F0B3B">
            <w:pPr>
              <w:rPr>
                <w:sz w:val="22"/>
              </w:rPr>
            </w:pPr>
            <w:r w:rsidRPr="00AD26F5">
              <w:rPr>
                <w:sz w:val="22"/>
              </w:rPr>
              <w:t>tel. (</w:t>
            </w:r>
            <w:r>
              <w:rPr>
                <w:sz w:val="22"/>
              </w:rPr>
              <w:t>0</w:t>
            </w:r>
            <w:r w:rsidRPr="00AD26F5">
              <w:rPr>
                <w:sz w:val="22"/>
              </w:rPr>
              <w:t xml:space="preserve"> 381) 47 846</w:t>
            </w:r>
          </w:p>
        </w:tc>
      </w:tr>
      <w:tr w:rsidR="008F0B3B" w:rsidRPr="00AD26F5" w14:paraId="447AEA6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D4F36C3" w14:textId="77777777" w:rsidR="008F0B3B" w:rsidRDefault="008F0B3B" w:rsidP="008F0B3B">
            <w:pPr>
              <w:jc w:val="center"/>
              <w:rPr>
                <w:strike/>
                <w:sz w:val="22"/>
              </w:rPr>
            </w:pPr>
            <w:r w:rsidRPr="008F0B3B">
              <w:rPr>
                <w:strike/>
                <w:sz w:val="22"/>
              </w:rPr>
              <w:t>117.</w:t>
            </w:r>
          </w:p>
          <w:p w14:paraId="6E95B54A" w14:textId="081B7AE5" w:rsidR="008F0B3B" w:rsidRPr="008F0B3B" w:rsidRDefault="008F0B3B" w:rsidP="008F0B3B">
            <w:pPr>
              <w:jc w:val="center"/>
              <w:rPr>
                <w:b/>
                <w:bCs/>
                <w:sz w:val="22"/>
              </w:rPr>
            </w:pPr>
            <w:r w:rsidRPr="008F0B3B">
              <w:rPr>
                <w:b/>
                <w:bCs/>
                <w:sz w:val="22"/>
              </w:rPr>
              <w:t>11</w:t>
            </w:r>
            <w:r>
              <w:rPr>
                <w:b/>
                <w:bCs/>
                <w:sz w:val="22"/>
              </w:rPr>
              <w:t>9</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058CA01" w14:textId="77777777" w:rsidR="008F0B3B" w:rsidRPr="00AD26F5" w:rsidRDefault="008F0B3B" w:rsidP="008F0B3B">
            <w:r w:rsidRPr="00AD26F5">
              <w:t>Zapijuvkos kaimo kapinės (Zapijuvkos k., Skiemonių sen.)</w:t>
            </w:r>
          </w:p>
        </w:tc>
        <w:tc>
          <w:tcPr>
            <w:tcW w:w="2832" w:type="dxa"/>
            <w:tcBorders>
              <w:top w:val="single" w:sz="4" w:space="0" w:color="auto"/>
              <w:left w:val="single" w:sz="4" w:space="0" w:color="auto"/>
              <w:bottom w:val="single" w:sz="4" w:space="0" w:color="auto"/>
              <w:right w:val="single" w:sz="4" w:space="0" w:color="auto"/>
            </w:tcBorders>
            <w:hideMark/>
          </w:tcPr>
          <w:p w14:paraId="694A2E0D" w14:textId="77777777" w:rsidR="008F0B3B" w:rsidRPr="00AD26F5" w:rsidRDefault="008F0B3B" w:rsidP="008F0B3B">
            <w:pPr>
              <w:rPr>
                <w:sz w:val="22"/>
              </w:rPr>
            </w:pPr>
            <w:r w:rsidRPr="00AD26F5">
              <w:rPr>
                <w:sz w:val="22"/>
              </w:rPr>
              <w:t xml:space="preserve">Neveikiančios Anykščių r. sav. tarybos 2013 m. gegužės 30 d. sprendimas </w:t>
            </w:r>
            <w:bookmarkStart w:id="114" w:name="n_110"/>
            <w:r w:rsidRPr="005F63A6">
              <w:rPr>
                <w:sz w:val="22"/>
              </w:rPr>
              <w:t>Nr.1-TS-185</w:t>
            </w:r>
            <w:bookmarkEnd w:id="114"/>
          </w:p>
        </w:tc>
        <w:tc>
          <w:tcPr>
            <w:tcW w:w="1024" w:type="dxa"/>
            <w:tcBorders>
              <w:top w:val="single" w:sz="4" w:space="0" w:color="auto"/>
              <w:left w:val="single" w:sz="4" w:space="0" w:color="auto"/>
              <w:bottom w:val="single" w:sz="4" w:space="0" w:color="auto"/>
              <w:right w:val="single" w:sz="4" w:space="0" w:color="auto"/>
            </w:tcBorders>
            <w:hideMark/>
          </w:tcPr>
          <w:p w14:paraId="5DD59093" w14:textId="77777777" w:rsidR="008F0B3B" w:rsidRPr="00AD26F5" w:rsidRDefault="008F0B3B" w:rsidP="008F0B3B">
            <w:pPr>
              <w:jc w:val="center"/>
            </w:pPr>
            <w:r w:rsidRPr="00AD26F5">
              <w:t>0,60</w:t>
            </w:r>
          </w:p>
        </w:tc>
        <w:tc>
          <w:tcPr>
            <w:tcW w:w="2520" w:type="dxa"/>
            <w:tcBorders>
              <w:top w:val="single" w:sz="4" w:space="0" w:color="auto"/>
              <w:left w:val="single" w:sz="4" w:space="0" w:color="auto"/>
              <w:bottom w:val="single" w:sz="4" w:space="0" w:color="auto"/>
              <w:right w:val="single" w:sz="4" w:space="0" w:color="auto"/>
            </w:tcBorders>
            <w:hideMark/>
          </w:tcPr>
          <w:p w14:paraId="6518362F" w14:textId="77777777" w:rsidR="008F0B3B" w:rsidRPr="00AD26F5" w:rsidRDefault="008F0B3B" w:rsidP="008F0B3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CE3A0A8" w14:textId="77777777" w:rsidR="008F0B3B" w:rsidRPr="00AD26F5" w:rsidRDefault="008F0B3B" w:rsidP="008F0B3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3974956" w14:textId="77777777" w:rsidR="008F0B3B" w:rsidRPr="00AD26F5" w:rsidRDefault="008F0B3B" w:rsidP="008F0B3B">
            <w:pPr>
              <w:rPr>
                <w:sz w:val="22"/>
              </w:rPr>
            </w:pPr>
            <w:r w:rsidRPr="00AD26F5">
              <w:rPr>
                <w:sz w:val="22"/>
              </w:rPr>
              <w:t xml:space="preserve">Anykščių r. sav. </w:t>
            </w:r>
          </w:p>
          <w:p w14:paraId="0DE54F46" w14:textId="77777777" w:rsidR="008F0B3B" w:rsidRPr="00AD26F5" w:rsidRDefault="008F0B3B" w:rsidP="008F0B3B">
            <w:pPr>
              <w:rPr>
                <w:sz w:val="22"/>
              </w:rPr>
            </w:pPr>
            <w:r w:rsidRPr="00AD26F5">
              <w:rPr>
                <w:sz w:val="22"/>
              </w:rPr>
              <w:t xml:space="preserve">Skiemonių seniūnija </w:t>
            </w:r>
          </w:p>
          <w:p w14:paraId="311EDA9E" w14:textId="77777777" w:rsidR="008F0B3B" w:rsidRPr="00AD26F5" w:rsidRDefault="008F0B3B" w:rsidP="008F0B3B">
            <w:pPr>
              <w:rPr>
                <w:sz w:val="22"/>
              </w:rPr>
            </w:pPr>
            <w:r w:rsidRPr="00AD26F5">
              <w:rPr>
                <w:sz w:val="22"/>
              </w:rPr>
              <w:t xml:space="preserve">  Šilo g. 3 </w:t>
            </w:r>
          </w:p>
          <w:p w14:paraId="07B59CFE" w14:textId="77777777" w:rsidR="008F0B3B" w:rsidRPr="00AD26F5" w:rsidRDefault="008F0B3B" w:rsidP="008F0B3B">
            <w:pPr>
              <w:rPr>
                <w:sz w:val="22"/>
              </w:rPr>
            </w:pPr>
            <w:r w:rsidRPr="00AD26F5">
              <w:rPr>
                <w:sz w:val="22"/>
              </w:rPr>
              <w:t xml:space="preserve">29223 Skiemonys </w:t>
            </w:r>
          </w:p>
          <w:p w14:paraId="5D547B96" w14:textId="77777777" w:rsidR="008F0B3B" w:rsidRPr="00AD26F5" w:rsidRDefault="008F0B3B" w:rsidP="008F0B3B">
            <w:pPr>
              <w:rPr>
                <w:sz w:val="22"/>
              </w:rPr>
            </w:pPr>
            <w:r w:rsidRPr="00AD26F5">
              <w:rPr>
                <w:sz w:val="22"/>
              </w:rPr>
              <w:t xml:space="preserve">Anykščių r. </w:t>
            </w:r>
          </w:p>
          <w:p w14:paraId="0D1615FE" w14:textId="77777777" w:rsidR="008F0B3B" w:rsidRDefault="008F0B3B" w:rsidP="008F0B3B">
            <w:pPr>
              <w:rPr>
                <w:strike/>
                <w:sz w:val="22"/>
              </w:rPr>
            </w:pPr>
            <w:r w:rsidRPr="008F0B3B">
              <w:rPr>
                <w:strike/>
                <w:sz w:val="22"/>
              </w:rPr>
              <w:t>Seniūnas Stasys Steponėnas</w:t>
            </w:r>
          </w:p>
          <w:p w14:paraId="74A5CC97" w14:textId="7364D21F" w:rsidR="0083216E" w:rsidRPr="0083216E" w:rsidRDefault="0083216E" w:rsidP="008F0B3B">
            <w:pPr>
              <w:rPr>
                <w:b/>
                <w:bCs/>
                <w:sz w:val="22"/>
              </w:rPr>
            </w:pPr>
            <w:r w:rsidRPr="0083216E">
              <w:rPr>
                <w:b/>
                <w:bCs/>
                <w:sz w:val="22"/>
              </w:rPr>
              <w:t>Seniūnė Birutė Kirkienė</w:t>
            </w:r>
          </w:p>
          <w:p w14:paraId="2356655A" w14:textId="03E6A721" w:rsidR="008F0B3B" w:rsidRPr="00AD26F5" w:rsidRDefault="008F0B3B" w:rsidP="008F0B3B">
            <w:pPr>
              <w:rPr>
                <w:sz w:val="22"/>
              </w:rPr>
            </w:pPr>
            <w:r w:rsidRPr="00AD26F5">
              <w:rPr>
                <w:sz w:val="22"/>
              </w:rPr>
              <w:t>tel. (</w:t>
            </w:r>
            <w:r>
              <w:rPr>
                <w:sz w:val="22"/>
              </w:rPr>
              <w:t>0</w:t>
            </w:r>
            <w:r w:rsidRPr="00AD26F5">
              <w:rPr>
                <w:sz w:val="22"/>
              </w:rPr>
              <w:t xml:space="preserve"> 381) 47 846</w:t>
            </w:r>
          </w:p>
        </w:tc>
      </w:tr>
      <w:tr w:rsidR="008F0B3B" w:rsidRPr="00AD26F5" w14:paraId="56E21DFD"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FFD0464" w14:textId="7B974A33" w:rsidR="008F0B3B" w:rsidRDefault="008F0B3B" w:rsidP="008F0B3B">
            <w:pPr>
              <w:jc w:val="center"/>
              <w:rPr>
                <w:strike/>
                <w:sz w:val="22"/>
              </w:rPr>
            </w:pPr>
            <w:r w:rsidRPr="008F0B3B">
              <w:rPr>
                <w:strike/>
                <w:sz w:val="22"/>
              </w:rPr>
              <w:t>11</w:t>
            </w:r>
            <w:r>
              <w:rPr>
                <w:strike/>
                <w:sz w:val="22"/>
              </w:rPr>
              <w:t>8</w:t>
            </w:r>
            <w:r w:rsidRPr="008F0B3B">
              <w:rPr>
                <w:strike/>
                <w:sz w:val="22"/>
              </w:rPr>
              <w:t>.</w:t>
            </w:r>
          </w:p>
          <w:p w14:paraId="3A7EB6C0" w14:textId="7C551B22" w:rsidR="008F0B3B" w:rsidRPr="00AD26F5" w:rsidRDefault="008F0B3B" w:rsidP="008F0B3B">
            <w:pPr>
              <w:jc w:val="center"/>
              <w:rPr>
                <w:sz w:val="22"/>
              </w:rPr>
            </w:pPr>
            <w:r w:rsidRPr="008F0B3B">
              <w:rPr>
                <w:b/>
                <w:bCs/>
                <w:sz w:val="22"/>
              </w:rPr>
              <w:t>1</w:t>
            </w:r>
            <w:r>
              <w:rPr>
                <w:b/>
                <w:bCs/>
                <w:sz w:val="22"/>
              </w:rPr>
              <w:t>20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A35B4F9" w14:textId="77777777" w:rsidR="008F0B3B" w:rsidRPr="00AD26F5" w:rsidRDefault="008F0B3B" w:rsidP="008F0B3B">
            <w:r w:rsidRPr="00AD26F5">
              <w:t>Mačionių kaimo kapinės (Mačionių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696C8A66" w14:textId="77777777" w:rsidR="008F0B3B" w:rsidRPr="00AD26F5" w:rsidRDefault="008F0B3B" w:rsidP="008F0B3B">
            <w:pPr>
              <w:rPr>
                <w:sz w:val="22"/>
              </w:rPr>
            </w:pPr>
            <w:r w:rsidRPr="00AD26F5">
              <w:rPr>
                <w:sz w:val="22"/>
              </w:rPr>
              <w:t xml:space="preserve">Neveikiančios Anykščių r. sav. tarybos 2013 m. gegužės 30 d. sprendimas </w:t>
            </w:r>
            <w:bookmarkStart w:id="115" w:name="n_111"/>
            <w:r w:rsidRPr="005F63A6">
              <w:rPr>
                <w:sz w:val="22"/>
              </w:rPr>
              <w:t>Nr.1-TS-185</w:t>
            </w:r>
            <w:bookmarkEnd w:id="115"/>
          </w:p>
        </w:tc>
        <w:tc>
          <w:tcPr>
            <w:tcW w:w="1024" w:type="dxa"/>
            <w:tcBorders>
              <w:top w:val="single" w:sz="4" w:space="0" w:color="auto"/>
              <w:left w:val="single" w:sz="4" w:space="0" w:color="auto"/>
              <w:bottom w:val="single" w:sz="4" w:space="0" w:color="auto"/>
              <w:right w:val="single" w:sz="4" w:space="0" w:color="auto"/>
            </w:tcBorders>
            <w:hideMark/>
          </w:tcPr>
          <w:p w14:paraId="04065203" w14:textId="77777777" w:rsidR="008F0B3B" w:rsidRPr="00AD26F5" w:rsidRDefault="008F0B3B" w:rsidP="008F0B3B">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0184E03C" w14:textId="77777777" w:rsidR="008F0B3B" w:rsidRPr="00AD26F5" w:rsidRDefault="008F0B3B" w:rsidP="008F0B3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19B188A" w14:textId="77777777" w:rsidR="008F0B3B" w:rsidRPr="00AD26F5" w:rsidRDefault="008F0B3B" w:rsidP="008F0B3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6094F90" w14:textId="77777777" w:rsidR="008F0B3B" w:rsidRPr="00AD26F5" w:rsidRDefault="008F0B3B" w:rsidP="008F0B3B">
            <w:pPr>
              <w:rPr>
                <w:sz w:val="22"/>
              </w:rPr>
            </w:pPr>
            <w:r w:rsidRPr="00AD26F5">
              <w:rPr>
                <w:sz w:val="22"/>
              </w:rPr>
              <w:t xml:space="preserve">Anykščių raj. sav. </w:t>
            </w:r>
          </w:p>
          <w:p w14:paraId="7E3DF5B1" w14:textId="77777777" w:rsidR="008F0B3B" w:rsidRPr="00AD26F5" w:rsidRDefault="008F0B3B" w:rsidP="008F0B3B">
            <w:pPr>
              <w:rPr>
                <w:sz w:val="22"/>
              </w:rPr>
            </w:pPr>
            <w:r w:rsidRPr="00AD26F5">
              <w:rPr>
                <w:sz w:val="22"/>
              </w:rPr>
              <w:t xml:space="preserve">Skiemonių seniūnija </w:t>
            </w:r>
          </w:p>
          <w:p w14:paraId="2A0771DA" w14:textId="77777777" w:rsidR="008F0B3B" w:rsidRPr="00AD26F5" w:rsidRDefault="008F0B3B" w:rsidP="008F0B3B">
            <w:pPr>
              <w:rPr>
                <w:sz w:val="22"/>
              </w:rPr>
            </w:pPr>
            <w:r w:rsidRPr="00AD26F5">
              <w:rPr>
                <w:sz w:val="22"/>
              </w:rPr>
              <w:t xml:space="preserve"> Šilo g. 3 </w:t>
            </w:r>
          </w:p>
          <w:p w14:paraId="7AA7770F" w14:textId="77777777" w:rsidR="008F0B3B" w:rsidRPr="00AD26F5" w:rsidRDefault="008F0B3B" w:rsidP="008F0B3B">
            <w:pPr>
              <w:rPr>
                <w:sz w:val="22"/>
              </w:rPr>
            </w:pPr>
            <w:r w:rsidRPr="00AD26F5">
              <w:rPr>
                <w:sz w:val="22"/>
              </w:rPr>
              <w:t xml:space="preserve">29223 Skiemonys </w:t>
            </w:r>
          </w:p>
          <w:p w14:paraId="058F6381" w14:textId="77777777" w:rsidR="008F0B3B" w:rsidRPr="00AD26F5" w:rsidRDefault="008F0B3B" w:rsidP="008F0B3B">
            <w:pPr>
              <w:rPr>
                <w:sz w:val="22"/>
              </w:rPr>
            </w:pPr>
            <w:r w:rsidRPr="00AD26F5">
              <w:rPr>
                <w:sz w:val="22"/>
              </w:rPr>
              <w:lastRenderedPageBreak/>
              <w:t xml:space="preserve">Anykščių r. </w:t>
            </w:r>
          </w:p>
          <w:p w14:paraId="68E8F273" w14:textId="77777777" w:rsidR="008F0B3B" w:rsidRDefault="008F0B3B" w:rsidP="008F0B3B">
            <w:pPr>
              <w:rPr>
                <w:strike/>
                <w:sz w:val="22"/>
              </w:rPr>
            </w:pPr>
            <w:r w:rsidRPr="008F0B3B">
              <w:rPr>
                <w:strike/>
                <w:sz w:val="22"/>
              </w:rPr>
              <w:t>Seniūnas Stasys Steponėnas</w:t>
            </w:r>
          </w:p>
          <w:p w14:paraId="43D43599" w14:textId="3FBDD963" w:rsidR="0083216E" w:rsidRPr="0083216E" w:rsidRDefault="0083216E" w:rsidP="008F0B3B">
            <w:pPr>
              <w:rPr>
                <w:b/>
                <w:bCs/>
                <w:sz w:val="22"/>
              </w:rPr>
            </w:pPr>
            <w:r w:rsidRPr="0083216E">
              <w:rPr>
                <w:b/>
                <w:bCs/>
                <w:sz w:val="22"/>
              </w:rPr>
              <w:t>Seniūnė Birutė Kirkienė</w:t>
            </w:r>
          </w:p>
          <w:p w14:paraId="4BAA1485" w14:textId="73DA5043" w:rsidR="008F0B3B" w:rsidRPr="00AD26F5" w:rsidRDefault="008F0B3B" w:rsidP="008F0B3B">
            <w:pPr>
              <w:rPr>
                <w:sz w:val="22"/>
              </w:rPr>
            </w:pPr>
            <w:r w:rsidRPr="00AD26F5">
              <w:rPr>
                <w:sz w:val="22"/>
              </w:rPr>
              <w:t>tel. (</w:t>
            </w:r>
            <w:r>
              <w:rPr>
                <w:sz w:val="22"/>
              </w:rPr>
              <w:t>0</w:t>
            </w:r>
            <w:r w:rsidRPr="00AD26F5">
              <w:rPr>
                <w:sz w:val="22"/>
              </w:rPr>
              <w:t xml:space="preserve"> 381) 47 846</w:t>
            </w:r>
          </w:p>
        </w:tc>
      </w:tr>
      <w:tr w:rsidR="008F0B3B" w:rsidRPr="00AD26F5" w14:paraId="34EF7CCE"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AD30914" w14:textId="36F0F540" w:rsidR="008F0B3B" w:rsidRDefault="008F0B3B" w:rsidP="008F0B3B">
            <w:pPr>
              <w:jc w:val="center"/>
              <w:rPr>
                <w:strike/>
                <w:sz w:val="22"/>
              </w:rPr>
            </w:pPr>
            <w:r w:rsidRPr="008F0B3B">
              <w:rPr>
                <w:strike/>
                <w:sz w:val="22"/>
              </w:rPr>
              <w:lastRenderedPageBreak/>
              <w:t>11</w:t>
            </w:r>
            <w:r>
              <w:rPr>
                <w:strike/>
                <w:sz w:val="22"/>
              </w:rPr>
              <w:t>9</w:t>
            </w:r>
            <w:r w:rsidRPr="008F0B3B">
              <w:rPr>
                <w:strike/>
                <w:sz w:val="22"/>
              </w:rPr>
              <w:t>.</w:t>
            </w:r>
          </w:p>
          <w:p w14:paraId="3BA54D6D" w14:textId="1A118DE7" w:rsidR="008F0B3B" w:rsidRPr="00AD26F5" w:rsidRDefault="008F0B3B" w:rsidP="008F0B3B">
            <w:pPr>
              <w:jc w:val="center"/>
              <w:rPr>
                <w:sz w:val="22"/>
              </w:rPr>
            </w:pPr>
            <w:r w:rsidRPr="008F0B3B">
              <w:rPr>
                <w:b/>
                <w:bCs/>
                <w:sz w:val="22"/>
              </w:rPr>
              <w:t>1</w:t>
            </w:r>
            <w:r>
              <w:rPr>
                <w:b/>
                <w:bCs/>
                <w:sz w:val="22"/>
              </w:rPr>
              <w:t>21</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F981242" w14:textId="77777777" w:rsidR="008F0B3B" w:rsidRPr="00AD26F5" w:rsidRDefault="008F0B3B" w:rsidP="008F0B3B">
            <w:r w:rsidRPr="00AD26F5">
              <w:t>Melėnų kaimo kapinės (Melėnų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80148A4" w14:textId="77777777" w:rsidR="008F0B3B" w:rsidRPr="00AD26F5" w:rsidRDefault="008F0B3B" w:rsidP="008F0B3B">
            <w:pPr>
              <w:rPr>
                <w:sz w:val="22"/>
              </w:rPr>
            </w:pPr>
            <w:r w:rsidRPr="00AD26F5">
              <w:rPr>
                <w:sz w:val="22"/>
              </w:rPr>
              <w:t xml:space="preserve">Neveikiančios Anykščių r. sav. tarybos 2013 m. gegužės 30 d. sprendimas </w:t>
            </w:r>
            <w:bookmarkStart w:id="116" w:name="n_112"/>
            <w:r w:rsidRPr="005F63A6">
              <w:rPr>
                <w:sz w:val="22"/>
              </w:rPr>
              <w:t>Nr.1-TS-185</w:t>
            </w:r>
            <w:bookmarkEnd w:id="116"/>
          </w:p>
        </w:tc>
        <w:tc>
          <w:tcPr>
            <w:tcW w:w="1024" w:type="dxa"/>
            <w:tcBorders>
              <w:top w:val="single" w:sz="4" w:space="0" w:color="auto"/>
              <w:left w:val="single" w:sz="4" w:space="0" w:color="auto"/>
              <w:bottom w:val="single" w:sz="4" w:space="0" w:color="auto"/>
              <w:right w:val="single" w:sz="4" w:space="0" w:color="auto"/>
            </w:tcBorders>
            <w:hideMark/>
          </w:tcPr>
          <w:p w14:paraId="044C8D2E" w14:textId="77777777" w:rsidR="008F0B3B" w:rsidRPr="00AD26F5" w:rsidRDefault="008F0B3B" w:rsidP="008F0B3B">
            <w:pPr>
              <w:jc w:val="center"/>
            </w:pPr>
            <w:r w:rsidRPr="00AD26F5">
              <w:t>0,10</w:t>
            </w:r>
          </w:p>
        </w:tc>
        <w:tc>
          <w:tcPr>
            <w:tcW w:w="2520" w:type="dxa"/>
            <w:tcBorders>
              <w:top w:val="single" w:sz="4" w:space="0" w:color="auto"/>
              <w:left w:val="single" w:sz="4" w:space="0" w:color="auto"/>
              <w:bottom w:val="single" w:sz="4" w:space="0" w:color="auto"/>
              <w:right w:val="single" w:sz="4" w:space="0" w:color="auto"/>
            </w:tcBorders>
            <w:hideMark/>
          </w:tcPr>
          <w:p w14:paraId="07D0C9C6" w14:textId="77777777" w:rsidR="008F0B3B" w:rsidRPr="00AD26F5" w:rsidRDefault="008F0B3B" w:rsidP="008F0B3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FD95CE9" w14:textId="77777777" w:rsidR="008F0B3B" w:rsidRPr="00AD26F5" w:rsidRDefault="008F0B3B" w:rsidP="008F0B3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0CE4864" w14:textId="77777777" w:rsidR="008F0B3B" w:rsidRPr="00AD26F5" w:rsidRDefault="008F0B3B" w:rsidP="008F0B3B">
            <w:pPr>
              <w:rPr>
                <w:sz w:val="22"/>
              </w:rPr>
            </w:pPr>
            <w:r w:rsidRPr="00AD26F5">
              <w:rPr>
                <w:sz w:val="22"/>
              </w:rPr>
              <w:t xml:space="preserve">Anykščių r. sav. </w:t>
            </w:r>
          </w:p>
          <w:p w14:paraId="04BBCD9E" w14:textId="77777777" w:rsidR="008F0B3B" w:rsidRPr="00AD26F5" w:rsidRDefault="008F0B3B" w:rsidP="008F0B3B">
            <w:pPr>
              <w:rPr>
                <w:sz w:val="22"/>
              </w:rPr>
            </w:pPr>
            <w:r w:rsidRPr="00AD26F5">
              <w:rPr>
                <w:sz w:val="22"/>
              </w:rPr>
              <w:t xml:space="preserve">Skiemonių seniūnija </w:t>
            </w:r>
          </w:p>
          <w:p w14:paraId="33CBDD19" w14:textId="77777777" w:rsidR="008F0B3B" w:rsidRPr="00AD26F5" w:rsidRDefault="008F0B3B" w:rsidP="008F0B3B">
            <w:pPr>
              <w:rPr>
                <w:sz w:val="22"/>
              </w:rPr>
            </w:pPr>
            <w:r w:rsidRPr="00AD26F5">
              <w:rPr>
                <w:sz w:val="22"/>
              </w:rPr>
              <w:t xml:space="preserve"> Šilo g. 3 </w:t>
            </w:r>
          </w:p>
          <w:p w14:paraId="2EEDDDFC" w14:textId="77777777" w:rsidR="008F0B3B" w:rsidRPr="00AD26F5" w:rsidRDefault="008F0B3B" w:rsidP="008F0B3B">
            <w:pPr>
              <w:rPr>
                <w:sz w:val="22"/>
              </w:rPr>
            </w:pPr>
            <w:r w:rsidRPr="00AD26F5">
              <w:rPr>
                <w:sz w:val="22"/>
              </w:rPr>
              <w:t xml:space="preserve">29223 Skiemonys </w:t>
            </w:r>
          </w:p>
          <w:p w14:paraId="7669D530" w14:textId="77777777" w:rsidR="008F0B3B" w:rsidRPr="00AD26F5" w:rsidRDefault="008F0B3B" w:rsidP="008F0B3B">
            <w:pPr>
              <w:rPr>
                <w:sz w:val="22"/>
              </w:rPr>
            </w:pPr>
            <w:r w:rsidRPr="00AD26F5">
              <w:rPr>
                <w:sz w:val="22"/>
              </w:rPr>
              <w:t xml:space="preserve">Anykščių r. </w:t>
            </w:r>
          </w:p>
          <w:p w14:paraId="55248351" w14:textId="77777777" w:rsidR="008F0B3B" w:rsidRDefault="008F0B3B" w:rsidP="008F0B3B">
            <w:pPr>
              <w:rPr>
                <w:strike/>
                <w:sz w:val="22"/>
              </w:rPr>
            </w:pPr>
            <w:r w:rsidRPr="008F0B3B">
              <w:rPr>
                <w:strike/>
                <w:sz w:val="22"/>
              </w:rPr>
              <w:t>Seniūnas Stasys Steponėnas</w:t>
            </w:r>
          </w:p>
          <w:p w14:paraId="2D085E0B" w14:textId="3F0F6DC3" w:rsidR="0083216E" w:rsidRPr="0083216E" w:rsidRDefault="0083216E" w:rsidP="008F0B3B">
            <w:pPr>
              <w:rPr>
                <w:b/>
                <w:bCs/>
                <w:sz w:val="22"/>
              </w:rPr>
            </w:pPr>
            <w:r w:rsidRPr="0083216E">
              <w:rPr>
                <w:b/>
                <w:bCs/>
                <w:sz w:val="22"/>
              </w:rPr>
              <w:t>Seniūnė Birutė Kirkienė</w:t>
            </w:r>
          </w:p>
          <w:p w14:paraId="74CE99CE" w14:textId="56CFBB34" w:rsidR="008F0B3B" w:rsidRPr="00AD26F5" w:rsidRDefault="008F0B3B" w:rsidP="008F0B3B">
            <w:pPr>
              <w:rPr>
                <w:sz w:val="22"/>
              </w:rPr>
            </w:pPr>
            <w:r w:rsidRPr="00AD26F5">
              <w:rPr>
                <w:sz w:val="22"/>
              </w:rPr>
              <w:t xml:space="preserve">tel. </w:t>
            </w:r>
            <w:r>
              <w:rPr>
                <w:sz w:val="22"/>
              </w:rPr>
              <w:t>(0</w:t>
            </w:r>
            <w:r w:rsidRPr="00AD26F5">
              <w:rPr>
                <w:sz w:val="22"/>
              </w:rPr>
              <w:t xml:space="preserve"> 381</w:t>
            </w:r>
            <w:r>
              <w:rPr>
                <w:sz w:val="22"/>
              </w:rPr>
              <w:t>)</w:t>
            </w:r>
            <w:r w:rsidRPr="00AD26F5">
              <w:rPr>
                <w:sz w:val="22"/>
              </w:rPr>
              <w:t xml:space="preserve"> 47 846</w:t>
            </w:r>
          </w:p>
        </w:tc>
      </w:tr>
      <w:tr w:rsidR="008F0B3B" w:rsidRPr="00AD26F5" w14:paraId="0894C64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76FDD85" w14:textId="16F3DE04" w:rsidR="008F0B3B" w:rsidRDefault="008F0B3B" w:rsidP="008F0B3B">
            <w:pPr>
              <w:jc w:val="center"/>
              <w:rPr>
                <w:strike/>
                <w:sz w:val="22"/>
              </w:rPr>
            </w:pPr>
            <w:r w:rsidRPr="008F0B3B">
              <w:rPr>
                <w:strike/>
                <w:sz w:val="22"/>
              </w:rPr>
              <w:t>1</w:t>
            </w:r>
            <w:r>
              <w:rPr>
                <w:strike/>
                <w:sz w:val="22"/>
              </w:rPr>
              <w:t>20</w:t>
            </w:r>
            <w:r w:rsidRPr="008F0B3B">
              <w:rPr>
                <w:strike/>
                <w:sz w:val="22"/>
              </w:rPr>
              <w:t>.</w:t>
            </w:r>
          </w:p>
          <w:p w14:paraId="6293C62C" w14:textId="19FFEDE5" w:rsidR="008F0B3B" w:rsidRPr="00AD26F5" w:rsidRDefault="008F0B3B" w:rsidP="008F0B3B">
            <w:pPr>
              <w:jc w:val="center"/>
              <w:rPr>
                <w:sz w:val="22"/>
              </w:rPr>
            </w:pPr>
            <w:r w:rsidRPr="008F0B3B">
              <w:rPr>
                <w:b/>
                <w:bCs/>
                <w:sz w:val="22"/>
              </w:rPr>
              <w:t>1</w:t>
            </w:r>
            <w:r>
              <w:rPr>
                <w:b/>
                <w:bCs/>
                <w:sz w:val="22"/>
              </w:rPr>
              <w:t>22</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A266FEF" w14:textId="77777777" w:rsidR="008F0B3B" w:rsidRPr="00AD26F5" w:rsidRDefault="008F0B3B" w:rsidP="008F0B3B">
            <w:r w:rsidRPr="00AD26F5">
              <w:t xml:space="preserve">Miškiniškių kaimo kapinės (Miškiniškių k., Skiemonių sen.) </w:t>
            </w:r>
          </w:p>
        </w:tc>
        <w:tc>
          <w:tcPr>
            <w:tcW w:w="2832" w:type="dxa"/>
            <w:tcBorders>
              <w:top w:val="single" w:sz="4" w:space="0" w:color="auto"/>
              <w:left w:val="single" w:sz="4" w:space="0" w:color="auto"/>
              <w:bottom w:val="single" w:sz="4" w:space="0" w:color="auto"/>
              <w:right w:val="single" w:sz="4" w:space="0" w:color="auto"/>
            </w:tcBorders>
            <w:hideMark/>
          </w:tcPr>
          <w:p w14:paraId="0FA0F786" w14:textId="77777777" w:rsidR="008F0B3B" w:rsidRPr="00AD26F5" w:rsidRDefault="008F0B3B" w:rsidP="008F0B3B">
            <w:pPr>
              <w:rPr>
                <w:sz w:val="22"/>
              </w:rPr>
            </w:pPr>
            <w:r w:rsidRPr="00AD26F5">
              <w:rPr>
                <w:sz w:val="22"/>
              </w:rPr>
              <w:t xml:space="preserve">Neveikiančios Anykščių r. sav. tarybos 2013 m. gegužės 30 d. sprendimas </w:t>
            </w:r>
            <w:bookmarkStart w:id="117" w:name="n_113"/>
            <w:r w:rsidRPr="005F63A6">
              <w:rPr>
                <w:sz w:val="22"/>
              </w:rPr>
              <w:t>Nr.1-TS-185</w:t>
            </w:r>
            <w:bookmarkEnd w:id="117"/>
          </w:p>
        </w:tc>
        <w:tc>
          <w:tcPr>
            <w:tcW w:w="1024" w:type="dxa"/>
            <w:tcBorders>
              <w:top w:val="single" w:sz="4" w:space="0" w:color="auto"/>
              <w:left w:val="single" w:sz="4" w:space="0" w:color="auto"/>
              <w:bottom w:val="single" w:sz="4" w:space="0" w:color="auto"/>
              <w:right w:val="single" w:sz="4" w:space="0" w:color="auto"/>
            </w:tcBorders>
            <w:hideMark/>
          </w:tcPr>
          <w:p w14:paraId="2D447F09" w14:textId="77777777" w:rsidR="008F0B3B" w:rsidRPr="00AD26F5" w:rsidRDefault="008F0B3B" w:rsidP="008F0B3B">
            <w:pPr>
              <w:jc w:val="center"/>
            </w:pPr>
            <w:r w:rsidRPr="00AD26F5">
              <w:t>0,22</w:t>
            </w:r>
          </w:p>
        </w:tc>
        <w:tc>
          <w:tcPr>
            <w:tcW w:w="2520" w:type="dxa"/>
            <w:tcBorders>
              <w:top w:val="single" w:sz="4" w:space="0" w:color="auto"/>
              <w:left w:val="single" w:sz="4" w:space="0" w:color="auto"/>
              <w:bottom w:val="single" w:sz="4" w:space="0" w:color="auto"/>
              <w:right w:val="single" w:sz="4" w:space="0" w:color="auto"/>
            </w:tcBorders>
            <w:hideMark/>
          </w:tcPr>
          <w:p w14:paraId="37CA4E51" w14:textId="77777777" w:rsidR="008F0B3B" w:rsidRPr="00AD26F5" w:rsidRDefault="008F0B3B" w:rsidP="008F0B3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72B4F4B" w14:textId="77777777" w:rsidR="008F0B3B" w:rsidRPr="00AD26F5" w:rsidRDefault="008F0B3B" w:rsidP="008F0B3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38DD03C" w14:textId="77777777" w:rsidR="008F0B3B" w:rsidRPr="00AD26F5" w:rsidRDefault="008F0B3B" w:rsidP="008F0B3B">
            <w:pPr>
              <w:rPr>
                <w:sz w:val="22"/>
              </w:rPr>
            </w:pPr>
            <w:r w:rsidRPr="00AD26F5">
              <w:rPr>
                <w:sz w:val="22"/>
              </w:rPr>
              <w:t xml:space="preserve">Anykščių r. sav. </w:t>
            </w:r>
          </w:p>
          <w:p w14:paraId="727A350E" w14:textId="77777777" w:rsidR="008F0B3B" w:rsidRPr="00AD26F5" w:rsidRDefault="008F0B3B" w:rsidP="008F0B3B">
            <w:pPr>
              <w:rPr>
                <w:sz w:val="22"/>
              </w:rPr>
            </w:pPr>
            <w:r w:rsidRPr="00AD26F5">
              <w:rPr>
                <w:sz w:val="22"/>
              </w:rPr>
              <w:t xml:space="preserve">Skiemonių seniūnija </w:t>
            </w:r>
          </w:p>
          <w:p w14:paraId="5552612E" w14:textId="77777777" w:rsidR="008F0B3B" w:rsidRPr="00AD26F5" w:rsidRDefault="008F0B3B" w:rsidP="008F0B3B">
            <w:pPr>
              <w:rPr>
                <w:sz w:val="22"/>
              </w:rPr>
            </w:pPr>
            <w:r w:rsidRPr="00AD26F5">
              <w:rPr>
                <w:sz w:val="22"/>
              </w:rPr>
              <w:t xml:space="preserve">Šilo g. 3 </w:t>
            </w:r>
          </w:p>
          <w:p w14:paraId="54670EBB" w14:textId="77777777" w:rsidR="008F0B3B" w:rsidRPr="00AD26F5" w:rsidRDefault="008F0B3B" w:rsidP="008F0B3B">
            <w:pPr>
              <w:rPr>
                <w:sz w:val="22"/>
              </w:rPr>
            </w:pPr>
            <w:r w:rsidRPr="00AD26F5">
              <w:rPr>
                <w:sz w:val="22"/>
              </w:rPr>
              <w:t xml:space="preserve">29223 Skiemonys </w:t>
            </w:r>
          </w:p>
          <w:p w14:paraId="10AD00CA" w14:textId="77777777" w:rsidR="008F0B3B" w:rsidRPr="00AD26F5" w:rsidRDefault="008F0B3B" w:rsidP="008F0B3B">
            <w:pPr>
              <w:rPr>
                <w:sz w:val="22"/>
              </w:rPr>
            </w:pPr>
            <w:r w:rsidRPr="00AD26F5">
              <w:rPr>
                <w:sz w:val="22"/>
              </w:rPr>
              <w:t xml:space="preserve">Anykščių r. </w:t>
            </w:r>
          </w:p>
          <w:p w14:paraId="58040B97" w14:textId="77777777" w:rsidR="008F0B3B" w:rsidRDefault="008F0B3B" w:rsidP="008F0B3B">
            <w:pPr>
              <w:rPr>
                <w:strike/>
                <w:sz w:val="22"/>
              </w:rPr>
            </w:pPr>
            <w:r w:rsidRPr="008F0B3B">
              <w:rPr>
                <w:strike/>
                <w:sz w:val="22"/>
              </w:rPr>
              <w:t>Seniūnas Stasys Steponėnas</w:t>
            </w:r>
          </w:p>
          <w:p w14:paraId="71F04109" w14:textId="63036A88" w:rsidR="0083216E" w:rsidRPr="0083216E" w:rsidRDefault="0083216E" w:rsidP="008F0B3B">
            <w:pPr>
              <w:rPr>
                <w:b/>
                <w:bCs/>
                <w:sz w:val="22"/>
              </w:rPr>
            </w:pPr>
            <w:r w:rsidRPr="0083216E">
              <w:rPr>
                <w:b/>
                <w:bCs/>
                <w:sz w:val="22"/>
              </w:rPr>
              <w:t>Seniūnė Birutė Kirkienė</w:t>
            </w:r>
          </w:p>
          <w:p w14:paraId="2E3D8143" w14:textId="273B1E16" w:rsidR="008F0B3B" w:rsidRPr="00AD26F5" w:rsidRDefault="008F0B3B" w:rsidP="008F0B3B">
            <w:pPr>
              <w:rPr>
                <w:sz w:val="22"/>
              </w:rPr>
            </w:pPr>
            <w:r w:rsidRPr="00AD26F5">
              <w:rPr>
                <w:sz w:val="22"/>
              </w:rPr>
              <w:t>tel. (</w:t>
            </w:r>
            <w:r>
              <w:rPr>
                <w:sz w:val="22"/>
              </w:rPr>
              <w:t>0</w:t>
            </w:r>
            <w:r w:rsidRPr="00AD26F5">
              <w:rPr>
                <w:sz w:val="22"/>
              </w:rPr>
              <w:t xml:space="preserve"> 381) 47 846</w:t>
            </w:r>
          </w:p>
        </w:tc>
      </w:tr>
      <w:tr w:rsidR="008F0B3B" w:rsidRPr="00AD26F5" w14:paraId="1FCA0F47"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AFA944D" w14:textId="1B5346E0" w:rsidR="008F0B3B" w:rsidRDefault="008F0B3B" w:rsidP="008F0B3B">
            <w:pPr>
              <w:jc w:val="center"/>
              <w:rPr>
                <w:strike/>
                <w:sz w:val="22"/>
              </w:rPr>
            </w:pPr>
            <w:r w:rsidRPr="008F0B3B">
              <w:rPr>
                <w:strike/>
                <w:sz w:val="22"/>
              </w:rPr>
              <w:t>1</w:t>
            </w:r>
            <w:r>
              <w:rPr>
                <w:strike/>
                <w:sz w:val="22"/>
              </w:rPr>
              <w:t>21</w:t>
            </w:r>
            <w:r w:rsidRPr="008F0B3B">
              <w:rPr>
                <w:strike/>
                <w:sz w:val="22"/>
              </w:rPr>
              <w:t>.</w:t>
            </w:r>
          </w:p>
          <w:p w14:paraId="4E874A97" w14:textId="01946D56" w:rsidR="008F0B3B" w:rsidRPr="00AD26F5" w:rsidRDefault="008F0B3B" w:rsidP="008F0B3B">
            <w:pPr>
              <w:jc w:val="center"/>
              <w:rPr>
                <w:sz w:val="22"/>
              </w:rPr>
            </w:pPr>
            <w:r w:rsidRPr="008F0B3B">
              <w:rPr>
                <w:b/>
                <w:bCs/>
                <w:sz w:val="22"/>
              </w:rPr>
              <w:t>1</w:t>
            </w:r>
            <w:r>
              <w:rPr>
                <w:b/>
                <w:bCs/>
                <w:sz w:val="22"/>
              </w:rPr>
              <w:t>23</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745508F" w14:textId="77777777" w:rsidR="008F0B3B" w:rsidRPr="00AD26F5" w:rsidRDefault="008F0B3B" w:rsidP="008F0B3B">
            <w:r w:rsidRPr="00AD26F5">
              <w:t>Nagurkiškio kaimo kapinės (Nagurkiškio k., Skiemonių sen.)</w:t>
            </w:r>
          </w:p>
        </w:tc>
        <w:tc>
          <w:tcPr>
            <w:tcW w:w="2832" w:type="dxa"/>
            <w:tcBorders>
              <w:top w:val="single" w:sz="4" w:space="0" w:color="auto"/>
              <w:left w:val="single" w:sz="4" w:space="0" w:color="auto"/>
              <w:bottom w:val="single" w:sz="4" w:space="0" w:color="auto"/>
              <w:right w:val="single" w:sz="4" w:space="0" w:color="auto"/>
            </w:tcBorders>
            <w:hideMark/>
          </w:tcPr>
          <w:p w14:paraId="79303F49" w14:textId="77777777" w:rsidR="008F0B3B" w:rsidRPr="00AD26F5" w:rsidRDefault="008F0B3B" w:rsidP="008F0B3B">
            <w:pPr>
              <w:rPr>
                <w:sz w:val="22"/>
              </w:rPr>
            </w:pPr>
            <w:r w:rsidRPr="00AD26F5">
              <w:rPr>
                <w:sz w:val="22"/>
              </w:rPr>
              <w:t xml:space="preserve">Neveikiančios Anykščių r. sav. tarybos 2013 m. gegužės 30 d. sprendimas </w:t>
            </w:r>
            <w:bookmarkStart w:id="118" w:name="n_114"/>
            <w:r w:rsidRPr="005F63A6">
              <w:rPr>
                <w:sz w:val="22"/>
              </w:rPr>
              <w:t>Nr.1-TS-185</w:t>
            </w:r>
            <w:bookmarkEnd w:id="118"/>
          </w:p>
        </w:tc>
        <w:tc>
          <w:tcPr>
            <w:tcW w:w="1024" w:type="dxa"/>
            <w:tcBorders>
              <w:top w:val="single" w:sz="4" w:space="0" w:color="auto"/>
              <w:left w:val="single" w:sz="4" w:space="0" w:color="auto"/>
              <w:bottom w:val="single" w:sz="4" w:space="0" w:color="auto"/>
              <w:right w:val="single" w:sz="4" w:space="0" w:color="auto"/>
            </w:tcBorders>
            <w:hideMark/>
          </w:tcPr>
          <w:p w14:paraId="4AF8BC58" w14:textId="77777777" w:rsidR="008F0B3B" w:rsidRPr="00AD26F5" w:rsidRDefault="008F0B3B" w:rsidP="008F0B3B">
            <w:pPr>
              <w:jc w:val="center"/>
            </w:pPr>
            <w:r w:rsidRPr="00AD26F5">
              <w:t>0,16</w:t>
            </w:r>
          </w:p>
        </w:tc>
        <w:tc>
          <w:tcPr>
            <w:tcW w:w="2520" w:type="dxa"/>
            <w:tcBorders>
              <w:top w:val="single" w:sz="4" w:space="0" w:color="auto"/>
              <w:left w:val="single" w:sz="4" w:space="0" w:color="auto"/>
              <w:bottom w:val="single" w:sz="4" w:space="0" w:color="auto"/>
              <w:right w:val="single" w:sz="4" w:space="0" w:color="auto"/>
            </w:tcBorders>
            <w:hideMark/>
          </w:tcPr>
          <w:p w14:paraId="435E5A4E" w14:textId="77777777" w:rsidR="008F0B3B" w:rsidRPr="00AD26F5" w:rsidRDefault="008F0B3B" w:rsidP="008F0B3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5BB301D" w14:textId="77777777" w:rsidR="008F0B3B" w:rsidRPr="00AD26F5" w:rsidRDefault="008F0B3B" w:rsidP="008F0B3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93190D7" w14:textId="77777777" w:rsidR="008F0B3B" w:rsidRPr="00AD26F5" w:rsidRDefault="008F0B3B" w:rsidP="008F0B3B">
            <w:pPr>
              <w:rPr>
                <w:sz w:val="22"/>
              </w:rPr>
            </w:pPr>
            <w:r w:rsidRPr="00AD26F5">
              <w:rPr>
                <w:sz w:val="22"/>
              </w:rPr>
              <w:t xml:space="preserve">Anykščių r. sav. </w:t>
            </w:r>
          </w:p>
          <w:p w14:paraId="0D8E6CD0" w14:textId="77777777" w:rsidR="008F0B3B" w:rsidRPr="00AD26F5" w:rsidRDefault="008F0B3B" w:rsidP="008F0B3B">
            <w:pPr>
              <w:rPr>
                <w:sz w:val="22"/>
              </w:rPr>
            </w:pPr>
            <w:r w:rsidRPr="00AD26F5">
              <w:rPr>
                <w:sz w:val="22"/>
              </w:rPr>
              <w:t xml:space="preserve">Skiemonių seniūnija </w:t>
            </w:r>
          </w:p>
          <w:p w14:paraId="2BF11FD6" w14:textId="77777777" w:rsidR="008F0B3B" w:rsidRPr="00AD26F5" w:rsidRDefault="008F0B3B" w:rsidP="008F0B3B">
            <w:pPr>
              <w:rPr>
                <w:sz w:val="22"/>
              </w:rPr>
            </w:pPr>
            <w:r w:rsidRPr="00AD26F5">
              <w:rPr>
                <w:sz w:val="22"/>
              </w:rPr>
              <w:t xml:space="preserve"> Šilo g. 3 </w:t>
            </w:r>
          </w:p>
          <w:p w14:paraId="5C5F1807" w14:textId="77777777" w:rsidR="008F0B3B" w:rsidRPr="00AD26F5" w:rsidRDefault="008F0B3B" w:rsidP="008F0B3B">
            <w:pPr>
              <w:rPr>
                <w:sz w:val="22"/>
              </w:rPr>
            </w:pPr>
            <w:r w:rsidRPr="00AD26F5">
              <w:rPr>
                <w:sz w:val="22"/>
              </w:rPr>
              <w:t xml:space="preserve">29223 Skiemonys </w:t>
            </w:r>
          </w:p>
          <w:p w14:paraId="4729A2BA" w14:textId="77777777" w:rsidR="008F0B3B" w:rsidRPr="00AD26F5" w:rsidRDefault="008F0B3B" w:rsidP="008F0B3B">
            <w:pPr>
              <w:rPr>
                <w:sz w:val="22"/>
              </w:rPr>
            </w:pPr>
            <w:r w:rsidRPr="00AD26F5">
              <w:rPr>
                <w:sz w:val="22"/>
              </w:rPr>
              <w:t xml:space="preserve">Anykščių r. </w:t>
            </w:r>
          </w:p>
          <w:p w14:paraId="23549FC6" w14:textId="77777777" w:rsidR="008F0B3B" w:rsidRDefault="008F0B3B" w:rsidP="008F0B3B">
            <w:pPr>
              <w:rPr>
                <w:strike/>
                <w:sz w:val="22"/>
              </w:rPr>
            </w:pPr>
            <w:r w:rsidRPr="008F0B3B">
              <w:rPr>
                <w:strike/>
                <w:sz w:val="22"/>
              </w:rPr>
              <w:t>Seniūnas Stasys Steponėnas</w:t>
            </w:r>
          </w:p>
          <w:p w14:paraId="426CD6EC" w14:textId="50CCA85B" w:rsidR="0083216E" w:rsidRPr="0083216E" w:rsidRDefault="0083216E" w:rsidP="008F0B3B">
            <w:pPr>
              <w:rPr>
                <w:b/>
                <w:bCs/>
                <w:sz w:val="22"/>
              </w:rPr>
            </w:pPr>
            <w:r w:rsidRPr="0083216E">
              <w:rPr>
                <w:b/>
                <w:bCs/>
                <w:sz w:val="22"/>
              </w:rPr>
              <w:t>Seniūnė Birutė Kirkienė</w:t>
            </w:r>
          </w:p>
          <w:p w14:paraId="00823F7B" w14:textId="66CB5FB8" w:rsidR="008F0B3B" w:rsidRPr="00AD26F5" w:rsidRDefault="008F0B3B" w:rsidP="008F0B3B">
            <w:pPr>
              <w:rPr>
                <w:sz w:val="22"/>
              </w:rPr>
            </w:pPr>
            <w:r w:rsidRPr="00AD26F5">
              <w:rPr>
                <w:sz w:val="22"/>
              </w:rPr>
              <w:t>tel. (</w:t>
            </w:r>
            <w:r>
              <w:rPr>
                <w:sz w:val="22"/>
              </w:rPr>
              <w:t>0</w:t>
            </w:r>
            <w:r w:rsidRPr="00AD26F5">
              <w:rPr>
                <w:sz w:val="22"/>
              </w:rPr>
              <w:t xml:space="preserve"> 381) 47 846</w:t>
            </w:r>
          </w:p>
        </w:tc>
      </w:tr>
      <w:tr w:rsidR="00F64906" w:rsidRPr="00AD26F5" w14:paraId="1EEBC6C5"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B43DC95" w14:textId="4D6873B5" w:rsidR="00F64906" w:rsidRDefault="00F64906" w:rsidP="00F64906">
            <w:pPr>
              <w:jc w:val="center"/>
              <w:rPr>
                <w:strike/>
                <w:sz w:val="22"/>
              </w:rPr>
            </w:pPr>
            <w:r w:rsidRPr="008F0B3B">
              <w:rPr>
                <w:strike/>
                <w:sz w:val="22"/>
              </w:rPr>
              <w:t>1</w:t>
            </w:r>
            <w:r>
              <w:rPr>
                <w:strike/>
                <w:sz w:val="22"/>
              </w:rPr>
              <w:t>22</w:t>
            </w:r>
            <w:r w:rsidRPr="008F0B3B">
              <w:rPr>
                <w:strike/>
                <w:sz w:val="22"/>
              </w:rPr>
              <w:t>.</w:t>
            </w:r>
          </w:p>
          <w:p w14:paraId="25B8D61C" w14:textId="1A1DA6A9" w:rsidR="00F64906" w:rsidRPr="00AD26F5" w:rsidRDefault="00F64906" w:rsidP="00F64906">
            <w:pPr>
              <w:jc w:val="center"/>
              <w:rPr>
                <w:sz w:val="22"/>
              </w:rPr>
            </w:pPr>
            <w:r w:rsidRPr="008F0B3B">
              <w:rPr>
                <w:b/>
                <w:bCs/>
                <w:sz w:val="22"/>
              </w:rPr>
              <w:t>1</w:t>
            </w:r>
            <w:r>
              <w:rPr>
                <w:b/>
                <w:bCs/>
                <w:sz w:val="22"/>
              </w:rPr>
              <w:t>24</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EFAC1CE" w14:textId="77777777" w:rsidR="00F64906" w:rsidRPr="00AD26F5" w:rsidRDefault="00F64906" w:rsidP="00F64906">
            <w:r w:rsidRPr="00AD26F5">
              <w:t xml:space="preserve">Narkiškio kaimo kapinės (Narkiškio k., Skiemonių sen.)  </w:t>
            </w:r>
          </w:p>
        </w:tc>
        <w:tc>
          <w:tcPr>
            <w:tcW w:w="2832" w:type="dxa"/>
            <w:tcBorders>
              <w:top w:val="single" w:sz="4" w:space="0" w:color="auto"/>
              <w:left w:val="single" w:sz="4" w:space="0" w:color="auto"/>
              <w:bottom w:val="single" w:sz="4" w:space="0" w:color="auto"/>
              <w:right w:val="single" w:sz="4" w:space="0" w:color="auto"/>
            </w:tcBorders>
            <w:hideMark/>
          </w:tcPr>
          <w:p w14:paraId="34E9E4ED" w14:textId="77777777" w:rsidR="00F64906" w:rsidRPr="00AD26F5" w:rsidRDefault="00F64906" w:rsidP="00F64906">
            <w:pPr>
              <w:rPr>
                <w:sz w:val="22"/>
              </w:rPr>
            </w:pPr>
            <w:r w:rsidRPr="00AD26F5">
              <w:rPr>
                <w:sz w:val="22"/>
              </w:rPr>
              <w:t xml:space="preserve">Neveikiančios Anykščių r. sav. tarybos 2013 m. gegužės 30 d. sprendimas </w:t>
            </w:r>
            <w:bookmarkStart w:id="119" w:name="n_115"/>
            <w:r w:rsidRPr="005F63A6">
              <w:rPr>
                <w:sz w:val="22"/>
              </w:rPr>
              <w:t>Nr.1-TS-185</w:t>
            </w:r>
            <w:bookmarkEnd w:id="119"/>
          </w:p>
        </w:tc>
        <w:tc>
          <w:tcPr>
            <w:tcW w:w="1024" w:type="dxa"/>
            <w:tcBorders>
              <w:top w:val="single" w:sz="4" w:space="0" w:color="auto"/>
              <w:left w:val="single" w:sz="4" w:space="0" w:color="auto"/>
              <w:bottom w:val="single" w:sz="4" w:space="0" w:color="auto"/>
              <w:right w:val="single" w:sz="4" w:space="0" w:color="auto"/>
            </w:tcBorders>
            <w:hideMark/>
          </w:tcPr>
          <w:p w14:paraId="0C00153E" w14:textId="77777777" w:rsidR="00F64906" w:rsidRPr="00AD26F5" w:rsidRDefault="00F64906" w:rsidP="00F64906">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7A3BA763" w14:textId="77777777" w:rsidR="00F64906" w:rsidRPr="00AD26F5" w:rsidRDefault="00F64906" w:rsidP="00F6490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D918630" w14:textId="77777777" w:rsidR="00F64906" w:rsidRPr="00AD26F5" w:rsidRDefault="00F64906" w:rsidP="00F6490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2D5B7C7" w14:textId="77777777" w:rsidR="00F64906" w:rsidRPr="00AD26F5" w:rsidRDefault="00F64906" w:rsidP="00F64906">
            <w:pPr>
              <w:rPr>
                <w:sz w:val="22"/>
              </w:rPr>
            </w:pPr>
            <w:r w:rsidRPr="00AD26F5">
              <w:rPr>
                <w:sz w:val="22"/>
              </w:rPr>
              <w:t xml:space="preserve">Anykščių r. sav. </w:t>
            </w:r>
          </w:p>
          <w:p w14:paraId="4BF82D0D" w14:textId="77777777" w:rsidR="00F64906" w:rsidRPr="00AD26F5" w:rsidRDefault="00F64906" w:rsidP="00F64906">
            <w:pPr>
              <w:rPr>
                <w:sz w:val="22"/>
              </w:rPr>
            </w:pPr>
            <w:r w:rsidRPr="00AD26F5">
              <w:rPr>
                <w:sz w:val="22"/>
              </w:rPr>
              <w:t xml:space="preserve">Skiemonių seniūnija </w:t>
            </w:r>
          </w:p>
          <w:p w14:paraId="0AE52ACF" w14:textId="77777777" w:rsidR="00F64906" w:rsidRPr="00AD26F5" w:rsidRDefault="00F64906" w:rsidP="00F64906">
            <w:pPr>
              <w:rPr>
                <w:sz w:val="22"/>
              </w:rPr>
            </w:pPr>
            <w:r w:rsidRPr="00AD26F5">
              <w:rPr>
                <w:sz w:val="22"/>
              </w:rPr>
              <w:t xml:space="preserve">  Šilo g. 3 </w:t>
            </w:r>
          </w:p>
          <w:p w14:paraId="14A80DEF" w14:textId="77777777" w:rsidR="00F64906" w:rsidRPr="00AD26F5" w:rsidRDefault="00F64906" w:rsidP="00F64906">
            <w:pPr>
              <w:rPr>
                <w:sz w:val="22"/>
              </w:rPr>
            </w:pPr>
            <w:r w:rsidRPr="00AD26F5">
              <w:rPr>
                <w:sz w:val="22"/>
              </w:rPr>
              <w:t xml:space="preserve">29223 Skiemonys </w:t>
            </w:r>
          </w:p>
          <w:p w14:paraId="0E2B4F49" w14:textId="77777777" w:rsidR="00F64906" w:rsidRPr="00AD26F5" w:rsidRDefault="00F64906" w:rsidP="00F64906">
            <w:pPr>
              <w:rPr>
                <w:sz w:val="22"/>
              </w:rPr>
            </w:pPr>
            <w:r w:rsidRPr="00AD26F5">
              <w:rPr>
                <w:sz w:val="22"/>
              </w:rPr>
              <w:t xml:space="preserve">Anykščių r. </w:t>
            </w:r>
          </w:p>
          <w:p w14:paraId="2E8D659C" w14:textId="77777777" w:rsidR="00F64906" w:rsidRDefault="00F64906" w:rsidP="00F64906">
            <w:pPr>
              <w:rPr>
                <w:strike/>
                <w:sz w:val="22"/>
              </w:rPr>
            </w:pPr>
            <w:r w:rsidRPr="00F64906">
              <w:rPr>
                <w:strike/>
                <w:sz w:val="22"/>
              </w:rPr>
              <w:t>Seniūnas Stasys Steponėnas</w:t>
            </w:r>
          </w:p>
          <w:p w14:paraId="447DCB40" w14:textId="61F41046" w:rsidR="0083216E" w:rsidRPr="0083216E" w:rsidRDefault="0083216E" w:rsidP="00F64906">
            <w:pPr>
              <w:rPr>
                <w:b/>
                <w:bCs/>
                <w:sz w:val="22"/>
              </w:rPr>
            </w:pPr>
            <w:r w:rsidRPr="0083216E">
              <w:rPr>
                <w:b/>
                <w:bCs/>
                <w:sz w:val="22"/>
              </w:rPr>
              <w:t>Seniūnė Birutė Kirkienė</w:t>
            </w:r>
          </w:p>
          <w:p w14:paraId="017FCD18" w14:textId="5ACEEB28" w:rsidR="00F64906" w:rsidRPr="00AD26F5" w:rsidRDefault="00F64906" w:rsidP="00F64906">
            <w:pPr>
              <w:rPr>
                <w:sz w:val="22"/>
              </w:rPr>
            </w:pPr>
            <w:r w:rsidRPr="00AD26F5">
              <w:rPr>
                <w:sz w:val="22"/>
              </w:rPr>
              <w:t>tel. (</w:t>
            </w:r>
            <w:r>
              <w:rPr>
                <w:sz w:val="22"/>
              </w:rPr>
              <w:t>0</w:t>
            </w:r>
            <w:r w:rsidRPr="00AD26F5">
              <w:rPr>
                <w:sz w:val="22"/>
              </w:rPr>
              <w:t xml:space="preserve"> 381) 47 846</w:t>
            </w:r>
          </w:p>
        </w:tc>
      </w:tr>
      <w:tr w:rsidR="00F64906" w:rsidRPr="00AD26F5" w14:paraId="399F5B6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F21BFFD" w14:textId="46524B92" w:rsidR="00F64906" w:rsidRDefault="00F64906" w:rsidP="00F64906">
            <w:pPr>
              <w:jc w:val="center"/>
              <w:rPr>
                <w:strike/>
                <w:sz w:val="22"/>
              </w:rPr>
            </w:pPr>
            <w:r w:rsidRPr="008F0B3B">
              <w:rPr>
                <w:strike/>
                <w:sz w:val="22"/>
              </w:rPr>
              <w:lastRenderedPageBreak/>
              <w:t>1</w:t>
            </w:r>
            <w:r>
              <w:rPr>
                <w:strike/>
                <w:sz w:val="22"/>
              </w:rPr>
              <w:t>23</w:t>
            </w:r>
            <w:r w:rsidRPr="008F0B3B">
              <w:rPr>
                <w:strike/>
                <w:sz w:val="22"/>
              </w:rPr>
              <w:t>.</w:t>
            </w:r>
          </w:p>
          <w:p w14:paraId="56353E1F" w14:textId="0A27CCA4" w:rsidR="00F64906" w:rsidRPr="00AD26F5" w:rsidRDefault="00F64906" w:rsidP="00F64906">
            <w:pPr>
              <w:jc w:val="center"/>
              <w:rPr>
                <w:sz w:val="22"/>
              </w:rPr>
            </w:pPr>
            <w:r w:rsidRPr="008F0B3B">
              <w:rPr>
                <w:b/>
                <w:bCs/>
                <w:sz w:val="22"/>
              </w:rPr>
              <w:t>1</w:t>
            </w:r>
            <w:r>
              <w:rPr>
                <w:b/>
                <w:bCs/>
                <w:sz w:val="22"/>
              </w:rPr>
              <w:t>25</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39D0656" w14:textId="77777777" w:rsidR="00F64906" w:rsidRPr="00AD26F5" w:rsidRDefault="00F64906" w:rsidP="00F64906">
            <w:r w:rsidRPr="00AD26F5">
              <w:t xml:space="preserve">Ožionių kaimo kapinės (Ožionių k., Skiemonių sen.) </w:t>
            </w:r>
          </w:p>
        </w:tc>
        <w:tc>
          <w:tcPr>
            <w:tcW w:w="2832" w:type="dxa"/>
            <w:tcBorders>
              <w:top w:val="single" w:sz="4" w:space="0" w:color="auto"/>
              <w:left w:val="single" w:sz="4" w:space="0" w:color="auto"/>
              <w:bottom w:val="single" w:sz="4" w:space="0" w:color="auto"/>
              <w:right w:val="single" w:sz="4" w:space="0" w:color="auto"/>
            </w:tcBorders>
            <w:hideMark/>
          </w:tcPr>
          <w:p w14:paraId="4A08F5F2" w14:textId="77777777" w:rsidR="00F64906" w:rsidRPr="00AD26F5" w:rsidRDefault="00F64906" w:rsidP="00F64906">
            <w:pPr>
              <w:rPr>
                <w:sz w:val="22"/>
              </w:rPr>
            </w:pPr>
            <w:r w:rsidRPr="00AD26F5">
              <w:rPr>
                <w:sz w:val="22"/>
              </w:rPr>
              <w:t xml:space="preserve">Neveikiančios Anykščių r. sav. tarybos 2013 m. gegužės 30 d. sprendimas </w:t>
            </w:r>
            <w:bookmarkStart w:id="120" w:name="n_116"/>
            <w:r w:rsidRPr="005F63A6">
              <w:rPr>
                <w:sz w:val="22"/>
              </w:rPr>
              <w:t>Nr.1-TS-185</w:t>
            </w:r>
            <w:bookmarkEnd w:id="120"/>
          </w:p>
        </w:tc>
        <w:tc>
          <w:tcPr>
            <w:tcW w:w="1024" w:type="dxa"/>
            <w:tcBorders>
              <w:top w:val="single" w:sz="4" w:space="0" w:color="auto"/>
              <w:left w:val="single" w:sz="4" w:space="0" w:color="auto"/>
              <w:bottom w:val="single" w:sz="4" w:space="0" w:color="auto"/>
              <w:right w:val="single" w:sz="4" w:space="0" w:color="auto"/>
            </w:tcBorders>
            <w:hideMark/>
          </w:tcPr>
          <w:p w14:paraId="2EE9301C" w14:textId="77777777" w:rsidR="00F64906" w:rsidRDefault="00F64906" w:rsidP="00F64906">
            <w:pPr>
              <w:jc w:val="center"/>
              <w:rPr>
                <w:strike/>
              </w:rPr>
            </w:pPr>
            <w:r w:rsidRPr="00F64906">
              <w:rPr>
                <w:strike/>
              </w:rPr>
              <w:t>0,11</w:t>
            </w:r>
          </w:p>
          <w:p w14:paraId="54D0238C" w14:textId="42E76D8D" w:rsidR="00F64906" w:rsidRPr="00F64906" w:rsidRDefault="00F64906" w:rsidP="00F64906">
            <w:pPr>
              <w:jc w:val="center"/>
              <w:rPr>
                <w:b/>
                <w:bCs/>
                <w:strike/>
              </w:rPr>
            </w:pPr>
            <w:r w:rsidRPr="00F64906">
              <w:rPr>
                <w:b/>
                <w:bCs/>
              </w:rPr>
              <w:t>0,0871</w:t>
            </w:r>
          </w:p>
        </w:tc>
        <w:tc>
          <w:tcPr>
            <w:tcW w:w="2520" w:type="dxa"/>
            <w:tcBorders>
              <w:top w:val="single" w:sz="4" w:space="0" w:color="auto"/>
              <w:left w:val="single" w:sz="4" w:space="0" w:color="auto"/>
              <w:bottom w:val="single" w:sz="4" w:space="0" w:color="auto"/>
              <w:right w:val="single" w:sz="4" w:space="0" w:color="auto"/>
            </w:tcBorders>
            <w:hideMark/>
          </w:tcPr>
          <w:p w14:paraId="3795052B" w14:textId="77777777" w:rsidR="00F64906" w:rsidRPr="00F64906" w:rsidRDefault="00F64906" w:rsidP="00F64906">
            <w:pPr>
              <w:jc w:val="center"/>
              <w:rPr>
                <w:b/>
                <w:bCs/>
                <w:sz w:val="22"/>
                <w:szCs w:val="22"/>
              </w:rPr>
            </w:pPr>
            <w:r w:rsidRPr="00F64906">
              <w:rPr>
                <w:b/>
                <w:bCs/>
                <w:sz w:val="22"/>
                <w:szCs w:val="22"/>
              </w:rPr>
              <w:t xml:space="preserve">Žemės sklypo unikalus </w:t>
            </w:r>
          </w:p>
          <w:p w14:paraId="6AF4133E" w14:textId="77777777" w:rsidR="00F64906" w:rsidRPr="00F64906" w:rsidRDefault="00F64906" w:rsidP="00F64906">
            <w:pPr>
              <w:jc w:val="center"/>
              <w:rPr>
                <w:b/>
                <w:bCs/>
                <w:sz w:val="22"/>
                <w:szCs w:val="22"/>
              </w:rPr>
            </w:pPr>
            <w:r w:rsidRPr="00F64906">
              <w:rPr>
                <w:b/>
                <w:bCs/>
                <w:sz w:val="22"/>
                <w:szCs w:val="22"/>
              </w:rPr>
              <w:t xml:space="preserve">Nr. 4400-6723-6662, </w:t>
            </w:r>
          </w:p>
          <w:p w14:paraId="4FF09B82" w14:textId="30931C73" w:rsidR="00F64906" w:rsidRPr="00AD26F5" w:rsidRDefault="00F64906" w:rsidP="00F64906">
            <w:pPr>
              <w:jc w:val="center"/>
              <w:rPr>
                <w:sz w:val="22"/>
              </w:rPr>
            </w:pPr>
            <w:r w:rsidRPr="00F64906">
              <w:rPr>
                <w:b/>
                <w:bCs/>
                <w:sz w:val="22"/>
                <w:szCs w:val="22"/>
              </w:rPr>
              <w:t>2025-12-18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C8AA869" w14:textId="77777777" w:rsidR="00F64906" w:rsidRPr="00AD26F5" w:rsidRDefault="00F64906" w:rsidP="00F6490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E6BAA59" w14:textId="77777777" w:rsidR="00F64906" w:rsidRPr="00AD26F5" w:rsidRDefault="00F64906" w:rsidP="00F64906">
            <w:pPr>
              <w:rPr>
                <w:sz w:val="22"/>
              </w:rPr>
            </w:pPr>
            <w:r w:rsidRPr="00AD26F5">
              <w:rPr>
                <w:sz w:val="22"/>
              </w:rPr>
              <w:t xml:space="preserve">Anykščių r. sav. </w:t>
            </w:r>
          </w:p>
          <w:p w14:paraId="1372E8E2" w14:textId="77777777" w:rsidR="00F64906" w:rsidRPr="00AD26F5" w:rsidRDefault="00F64906" w:rsidP="00F64906">
            <w:pPr>
              <w:rPr>
                <w:sz w:val="22"/>
              </w:rPr>
            </w:pPr>
            <w:r w:rsidRPr="00AD26F5">
              <w:rPr>
                <w:sz w:val="22"/>
              </w:rPr>
              <w:t xml:space="preserve">Skiemonių seniūnija </w:t>
            </w:r>
          </w:p>
          <w:p w14:paraId="3A5CE3B1" w14:textId="77777777" w:rsidR="00F64906" w:rsidRPr="00AD26F5" w:rsidRDefault="00F64906" w:rsidP="00F64906">
            <w:pPr>
              <w:rPr>
                <w:sz w:val="22"/>
              </w:rPr>
            </w:pPr>
            <w:r w:rsidRPr="00AD26F5">
              <w:rPr>
                <w:sz w:val="22"/>
              </w:rPr>
              <w:t xml:space="preserve"> Šilo g. 3 </w:t>
            </w:r>
          </w:p>
          <w:p w14:paraId="1897E2FB" w14:textId="77777777" w:rsidR="00F64906" w:rsidRPr="00AD26F5" w:rsidRDefault="00F64906" w:rsidP="00F64906">
            <w:pPr>
              <w:rPr>
                <w:sz w:val="22"/>
              </w:rPr>
            </w:pPr>
            <w:r w:rsidRPr="00AD26F5">
              <w:rPr>
                <w:sz w:val="22"/>
              </w:rPr>
              <w:t xml:space="preserve">29223 Skiemonys </w:t>
            </w:r>
          </w:p>
          <w:p w14:paraId="15EB7D52" w14:textId="77777777" w:rsidR="00F64906" w:rsidRPr="00AD26F5" w:rsidRDefault="00F64906" w:rsidP="00F64906">
            <w:pPr>
              <w:rPr>
                <w:sz w:val="22"/>
              </w:rPr>
            </w:pPr>
            <w:r w:rsidRPr="00AD26F5">
              <w:rPr>
                <w:sz w:val="22"/>
              </w:rPr>
              <w:t xml:space="preserve">Anykščių r. </w:t>
            </w:r>
          </w:p>
          <w:p w14:paraId="063366DE" w14:textId="77777777" w:rsidR="00F64906" w:rsidRDefault="00F64906" w:rsidP="00F64906">
            <w:pPr>
              <w:rPr>
                <w:strike/>
                <w:sz w:val="22"/>
              </w:rPr>
            </w:pPr>
            <w:r w:rsidRPr="00F64906">
              <w:rPr>
                <w:strike/>
                <w:sz w:val="22"/>
              </w:rPr>
              <w:t>Seniūnas Stasys Steponėnas</w:t>
            </w:r>
          </w:p>
          <w:p w14:paraId="76F139ED" w14:textId="30A2D288" w:rsidR="0083216E" w:rsidRPr="0083216E" w:rsidRDefault="0083216E" w:rsidP="00F64906">
            <w:pPr>
              <w:rPr>
                <w:b/>
                <w:bCs/>
                <w:sz w:val="22"/>
              </w:rPr>
            </w:pPr>
            <w:r w:rsidRPr="0083216E">
              <w:rPr>
                <w:b/>
                <w:bCs/>
                <w:sz w:val="22"/>
              </w:rPr>
              <w:t>Seniūnė Birutė Kirkienė</w:t>
            </w:r>
          </w:p>
          <w:p w14:paraId="7CFE0F56" w14:textId="4FA64BCD" w:rsidR="00F64906" w:rsidRPr="00AD26F5" w:rsidRDefault="00F64906" w:rsidP="00F64906">
            <w:pPr>
              <w:rPr>
                <w:sz w:val="22"/>
              </w:rPr>
            </w:pPr>
            <w:r w:rsidRPr="00AD26F5">
              <w:rPr>
                <w:sz w:val="22"/>
              </w:rPr>
              <w:t>tel. (</w:t>
            </w:r>
            <w:r>
              <w:rPr>
                <w:sz w:val="22"/>
              </w:rPr>
              <w:t>0</w:t>
            </w:r>
            <w:r w:rsidRPr="00AD26F5">
              <w:rPr>
                <w:sz w:val="22"/>
              </w:rPr>
              <w:t xml:space="preserve"> 381) 47 846</w:t>
            </w:r>
          </w:p>
        </w:tc>
      </w:tr>
      <w:tr w:rsidR="00F64906" w:rsidRPr="00AD26F5" w14:paraId="3B1ABB78"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E800090" w14:textId="2D3C00B7" w:rsidR="00F64906" w:rsidRDefault="00F64906" w:rsidP="00F64906">
            <w:pPr>
              <w:jc w:val="center"/>
              <w:rPr>
                <w:strike/>
                <w:sz w:val="22"/>
              </w:rPr>
            </w:pPr>
            <w:r w:rsidRPr="008F0B3B">
              <w:rPr>
                <w:strike/>
                <w:sz w:val="22"/>
              </w:rPr>
              <w:t>1</w:t>
            </w:r>
            <w:r>
              <w:rPr>
                <w:strike/>
                <w:sz w:val="22"/>
              </w:rPr>
              <w:t>24</w:t>
            </w:r>
            <w:r w:rsidRPr="008F0B3B">
              <w:rPr>
                <w:strike/>
                <w:sz w:val="22"/>
              </w:rPr>
              <w:t>.</w:t>
            </w:r>
          </w:p>
          <w:p w14:paraId="3181DCA0" w14:textId="41603ECD" w:rsidR="00F64906" w:rsidRPr="00AD26F5" w:rsidRDefault="00F64906" w:rsidP="00F64906">
            <w:pPr>
              <w:jc w:val="center"/>
              <w:rPr>
                <w:sz w:val="22"/>
              </w:rPr>
            </w:pPr>
            <w:r w:rsidRPr="008F0B3B">
              <w:rPr>
                <w:b/>
                <w:bCs/>
                <w:sz w:val="22"/>
              </w:rPr>
              <w:t>1</w:t>
            </w:r>
            <w:r>
              <w:rPr>
                <w:b/>
                <w:bCs/>
                <w:sz w:val="22"/>
              </w:rPr>
              <w:t>26</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DF9C309" w14:textId="77777777" w:rsidR="00F64906" w:rsidRPr="00AD26F5" w:rsidRDefault="00F64906" w:rsidP="00F64906">
            <w:r w:rsidRPr="00AD26F5">
              <w:t>Paberėžių kaimo kapinės (Paberėžių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51BC1319" w14:textId="77777777" w:rsidR="00F64906" w:rsidRPr="00AD26F5" w:rsidRDefault="00F64906" w:rsidP="00F64906">
            <w:pPr>
              <w:rPr>
                <w:sz w:val="22"/>
              </w:rPr>
            </w:pPr>
            <w:r w:rsidRPr="00AD26F5">
              <w:rPr>
                <w:sz w:val="22"/>
              </w:rPr>
              <w:t xml:space="preserve">Neveikiančios Anykščių r. sav. tarybos 2013 m. gegužės 30 d. sprendimas </w:t>
            </w:r>
            <w:bookmarkStart w:id="121" w:name="n_117"/>
            <w:r w:rsidRPr="005F63A6">
              <w:rPr>
                <w:sz w:val="22"/>
              </w:rPr>
              <w:t>Nr.1-TS-185</w:t>
            </w:r>
            <w:bookmarkEnd w:id="121"/>
          </w:p>
        </w:tc>
        <w:tc>
          <w:tcPr>
            <w:tcW w:w="1024" w:type="dxa"/>
            <w:tcBorders>
              <w:top w:val="single" w:sz="4" w:space="0" w:color="auto"/>
              <w:left w:val="single" w:sz="4" w:space="0" w:color="auto"/>
              <w:bottom w:val="single" w:sz="4" w:space="0" w:color="auto"/>
              <w:right w:val="single" w:sz="4" w:space="0" w:color="auto"/>
            </w:tcBorders>
            <w:hideMark/>
          </w:tcPr>
          <w:p w14:paraId="37359653" w14:textId="77777777" w:rsidR="00F64906" w:rsidRPr="00AD26F5" w:rsidRDefault="00F64906" w:rsidP="00F64906">
            <w:pPr>
              <w:jc w:val="center"/>
            </w:pPr>
            <w:r w:rsidRPr="00AD26F5">
              <w:t>0,24</w:t>
            </w:r>
          </w:p>
        </w:tc>
        <w:tc>
          <w:tcPr>
            <w:tcW w:w="2520" w:type="dxa"/>
            <w:tcBorders>
              <w:top w:val="single" w:sz="4" w:space="0" w:color="auto"/>
              <w:left w:val="single" w:sz="4" w:space="0" w:color="auto"/>
              <w:bottom w:val="single" w:sz="4" w:space="0" w:color="auto"/>
              <w:right w:val="single" w:sz="4" w:space="0" w:color="auto"/>
            </w:tcBorders>
            <w:hideMark/>
          </w:tcPr>
          <w:p w14:paraId="1DD4CBBD" w14:textId="77777777" w:rsidR="00F64906" w:rsidRPr="00AD26F5" w:rsidRDefault="00F64906" w:rsidP="00F64906">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798E67C" w14:textId="77777777" w:rsidR="00F64906" w:rsidRPr="00AD26F5" w:rsidRDefault="00F64906" w:rsidP="00F64906">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FCEC7D7" w14:textId="77777777" w:rsidR="00F64906" w:rsidRPr="00AD26F5" w:rsidRDefault="00F64906" w:rsidP="00F64906">
            <w:pPr>
              <w:rPr>
                <w:sz w:val="22"/>
              </w:rPr>
            </w:pPr>
            <w:r w:rsidRPr="00AD26F5">
              <w:rPr>
                <w:sz w:val="22"/>
              </w:rPr>
              <w:t xml:space="preserve">Anykščių r. sav. </w:t>
            </w:r>
          </w:p>
          <w:p w14:paraId="0AD53DB4" w14:textId="77777777" w:rsidR="00F64906" w:rsidRPr="00AD26F5" w:rsidRDefault="00F64906" w:rsidP="00F64906">
            <w:pPr>
              <w:rPr>
                <w:sz w:val="22"/>
              </w:rPr>
            </w:pPr>
            <w:r w:rsidRPr="00AD26F5">
              <w:rPr>
                <w:sz w:val="22"/>
              </w:rPr>
              <w:t xml:space="preserve">Skiemonių seniūnija </w:t>
            </w:r>
          </w:p>
          <w:p w14:paraId="31ACD784" w14:textId="77777777" w:rsidR="00F64906" w:rsidRPr="00AD26F5" w:rsidRDefault="00F64906" w:rsidP="00F64906">
            <w:pPr>
              <w:rPr>
                <w:sz w:val="22"/>
              </w:rPr>
            </w:pPr>
            <w:r w:rsidRPr="00AD26F5">
              <w:rPr>
                <w:sz w:val="22"/>
              </w:rPr>
              <w:t xml:space="preserve">  Šilo g. 3 </w:t>
            </w:r>
          </w:p>
          <w:p w14:paraId="4ED4B479" w14:textId="77777777" w:rsidR="00F64906" w:rsidRPr="00AD26F5" w:rsidRDefault="00F64906" w:rsidP="00F64906">
            <w:pPr>
              <w:rPr>
                <w:sz w:val="22"/>
              </w:rPr>
            </w:pPr>
            <w:r w:rsidRPr="00AD26F5">
              <w:rPr>
                <w:sz w:val="22"/>
              </w:rPr>
              <w:t xml:space="preserve">29223 Skiemonys </w:t>
            </w:r>
          </w:p>
          <w:p w14:paraId="511C77C6" w14:textId="77777777" w:rsidR="00F64906" w:rsidRPr="00AD26F5" w:rsidRDefault="00F64906" w:rsidP="00F64906">
            <w:pPr>
              <w:rPr>
                <w:sz w:val="22"/>
              </w:rPr>
            </w:pPr>
            <w:r w:rsidRPr="00AD26F5">
              <w:rPr>
                <w:sz w:val="22"/>
              </w:rPr>
              <w:t xml:space="preserve">Anykščių r. </w:t>
            </w:r>
          </w:p>
          <w:p w14:paraId="4C2BBD66" w14:textId="77777777" w:rsidR="00F64906" w:rsidRDefault="00F64906" w:rsidP="00F64906">
            <w:pPr>
              <w:rPr>
                <w:strike/>
                <w:sz w:val="22"/>
              </w:rPr>
            </w:pPr>
            <w:r w:rsidRPr="00F64906">
              <w:rPr>
                <w:strike/>
                <w:sz w:val="22"/>
              </w:rPr>
              <w:t>Seniūnas Stasys Steponėnas</w:t>
            </w:r>
          </w:p>
          <w:p w14:paraId="75EB8927" w14:textId="6DAF9BE9" w:rsidR="0083216E" w:rsidRPr="0083216E" w:rsidRDefault="0083216E" w:rsidP="00F64906">
            <w:pPr>
              <w:rPr>
                <w:b/>
                <w:bCs/>
                <w:sz w:val="22"/>
              </w:rPr>
            </w:pPr>
            <w:r w:rsidRPr="0083216E">
              <w:rPr>
                <w:b/>
                <w:bCs/>
                <w:sz w:val="22"/>
              </w:rPr>
              <w:t>Seniūnė Birutė Kirkienė</w:t>
            </w:r>
          </w:p>
          <w:p w14:paraId="450DBD0F" w14:textId="144BD99E" w:rsidR="00F64906" w:rsidRPr="00AD26F5" w:rsidRDefault="00F64906" w:rsidP="00F64906">
            <w:pPr>
              <w:rPr>
                <w:sz w:val="22"/>
              </w:rPr>
            </w:pPr>
            <w:r w:rsidRPr="00AD26F5">
              <w:rPr>
                <w:sz w:val="22"/>
              </w:rPr>
              <w:t>tel. (</w:t>
            </w:r>
            <w:r>
              <w:rPr>
                <w:sz w:val="22"/>
              </w:rPr>
              <w:t>0</w:t>
            </w:r>
            <w:r w:rsidRPr="00AD26F5">
              <w:rPr>
                <w:sz w:val="22"/>
              </w:rPr>
              <w:t xml:space="preserve"> 381) 47 846</w:t>
            </w:r>
          </w:p>
        </w:tc>
      </w:tr>
      <w:tr w:rsidR="008043AB" w:rsidRPr="00AD26F5" w14:paraId="3FAC4BF2"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F9AD5B4" w14:textId="6A1D69DD" w:rsidR="008043AB" w:rsidRDefault="008043AB" w:rsidP="008043AB">
            <w:pPr>
              <w:jc w:val="center"/>
              <w:rPr>
                <w:strike/>
                <w:sz w:val="22"/>
              </w:rPr>
            </w:pPr>
            <w:r w:rsidRPr="008F0B3B">
              <w:rPr>
                <w:strike/>
                <w:sz w:val="22"/>
              </w:rPr>
              <w:t>1</w:t>
            </w:r>
            <w:r>
              <w:rPr>
                <w:strike/>
                <w:sz w:val="22"/>
              </w:rPr>
              <w:t>25</w:t>
            </w:r>
            <w:r w:rsidRPr="008F0B3B">
              <w:rPr>
                <w:strike/>
                <w:sz w:val="22"/>
              </w:rPr>
              <w:t>.</w:t>
            </w:r>
          </w:p>
          <w:p w14:paraId="0B96CE54" w14:textId="2EEE86BE" w:rsidR="008043AB" w:rsidRPr="00AD26F5" w:rsidRDefault="008043AB" w:rsidP="008043AB">
            <w:pPr>
              <w:jc w:val="center"/>
              <w:rPr>
                <w:sz w:val="22"/>
              </w:rPr>
            </w:pPr>
            <w:r w:rsidRPr="008F0B3B">
              <w:rPr>
                <w:b/>
                <w:bCs/>
                <w:sz w:val="22"/>
              </w:rPr>
              <w:t>1</w:t>
            </w:r>
            <w:r>
              <w:rPr>
                <w:b/>
                <w:bCs/>
                <w:sz w:val="22"/>
              </w:rPr>
              <w:t>27</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37616ED" w14:textId="77777777" w:rsidR="008043AB" w:rsidRPr="00AD26F5" w:rsidRDefault="008043AB" w:rsidP="008043AB">
            <w:r w:rsidRPr="00AD26F5">
              <w:t>Paežerių kaimo kapinės (Paežerių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545A5498" w14:textId="77777777" w:rsidR="008043AB" w:rsidRPr="00AD26F5" w:rsidRDefault="008043AB" w:rsidP="008043AB">
            <w:pPr>
              <w:rPr>
                <w:sz w:val="22"/>
              </w:rPr>
            </w:pPr>
            <w:r w:rsidRPr="00AD26F5">
              <w:rPr>
                <w:sz w:val="22"/>
              </w:rPr>
              <w:t xml:space="preserve">Neveikiančios Anykščių r. sav. tarybos 2013 m. gegužės 30 d. sprendimas </w:t>
            </w:r>
            <w:bookmarkStart w:id="122" w:name="n_118"/>
            <w:r w:rsidRPr="005F63A6">
              <w:rPr>
                <w:sz w:val="22"/>
              </w:rPr>
              <w:t>Nr.1-TS-185</w:t>
            </w:r>
            <w:bookmarkEnd w:id="122"/>
          </w:p>
        </w:tc>
        <w:tc>
          <w:tcPr>
            <w:tcW w:w="1024" w:type="dxa"/>
            <w:tcBorders>
              <w:top w:val="single" w:sz="4" w:space="0" w:color="auto"/>
              <w:left w:val="single" w:sz="4" w:space="0" w:color="auto"/>
              <w:bottom w:val="single" w:sz="4" w:space="0" w:color="auto"/>
              <w:right w:val="single" w:sz="4" w:space="0" w:color="auto"/>
            </w:tcBorders>
            <w:hideMark/>
          </w:tcPr>
          <w:p w14:paraId="286C2489" w14:textId="77777777" w:rsidR="008043AB" w:rsidRPr="00AD26F5" w:rsidRDefault="008043AB" w:rsidP="008043AB">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57C26306"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75DD36A"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45847B79" w14:textId="77777777" w:rsidR="008043AB" w:rsidRPr="00AD26F5" w:rsidRDefault="008043AB" w:rsidP="008043AB">
            <w:pPr>
              <w:rPr>
                <w:sz w:val="22"/>
              </w:rPr>
            </w:pPr>
            <w:r w:rsidRPr="00AD26F5">
              <w:rPr>
                <w:sz w:val="22"/>
              </w:rPr>
              <w:t xml:space="preserve">Anykščių r. sav. </w:t>
            </w:r>
          </w:p>
          <w:p w14:paraId="0681B55D" w14:textId="77777777" w:rsidR="008043AB" w:rsidRPr="00AD26F5" w:rsidRDefault="008043AB" w:rsidP="008043AB">
            <w:pPr>
              <w:rPr>
                <w:sz w:val="22"/>
              </w:rPr>
            </w:pPr>
            <w:r w:rsidRPr="00AD26F5">
              <w:rPr>
                <w:sz w:val="22"/>
              </w:rPr>
              <w:t xml:space="preserve">Skiemonių seniūnija </w:t>
            </w:r>
          </w:p>
          <w:p w14:paraId="3917738C" w14:textId="77777777" w:rsidR="008043AB" w:rsidRPr="00AD26F5" w:rsidRDefault="008043AB" w:rsidP="008043AB">
            <w:pPr>
              <w:rPr>
                <w:sz w:val="22"/>
              </w:rPr>
            </w:pPr>
            <w:r w:rsidRPr="00AD26F5">
              <w:rPr>
                <w:sz w:val="22"/>
              </w:rPr>
              <w:t xml:space="preserve"> Šilo g. 3 </w:t>
            </w:r>
          </w:p>
          <w:p w14:paraId="53B895A1" w14:textId="77777777" w:rsidR="008043AB" w:rsidRPr="00AD26F5" w:rsidRDefault="008043AB" w:rsidP="008043AB">
            <w:pPr>
              <w:rPr>
                <w:sz w:val="22"/>
              </w:rPr>
            </w:pPr>
            <w:r w:rsidRPr="00AD26F5">
              <w:rPr>
                <w:sz w:val="22"/>
              </w:rPr>
              <w:t xml:space="preserve">29223 Skiemonys </w:t>
            </w:r>
          </w:p>
          <w:p w14:paraId="6B511E2C" w14:textId="77777777" w:rsidR="008043AB" w:rsidRPr="00AD26F5" w:rsidRDefault="008043AB" w:rsidP="008043AB">
            <w:pPr>
              <w:rPr>
                <w:sz w:val="22"/>
              </w:rPr>
            </w:pPr>
            <w:r w:rsidRPr="00AD26F5">
              <w:rPr>
                <w:sz w:val="22"/>
              </w:rPr>
              <w:t xml:space="preserve">Anykščių r. </w:t>
            </w:r>
          </w:p>
          <w:p w14:paraId="21FF7246" w14:textId="77777777" w:rsidR="008043AB" w:rsidRDefault="008043AB" w:rsidP="008043AB">
            <w:pPr>
              <w:rPr>
                <w:strike/>
                <w:sz w:val="22"/>
              </w:rPr>
            </w:pPr>
            <w:r w:rsidRPr="008043AB">
              <w:rPr>
                <w:strike/>
                <w:sz w:val="22"/>
              </w:rPr>
              <w:t>Seniūnas Stasys Steponėnas</w:t>
            </w:r>
          </w:p>
          <w:p w14:paraId="01D7A933" w14:textId="3962AC7A" w:rsidR="0083216E" w:rsidRPr="0083216E" w:rsidRDefault="0083216E" w:rsidP="008043AB">
            <w:pPr>
              <w:rPr>
                <w:b/>
                <w:bCs/>
                <w:sz w:val="22"/>
              </w:rPr>
            </w:pPr>
            <w:r w:rsidRPr="0083216E">
              <w:rPr>
                <w:b/>
                <w:bCs/>
                <w:sz w:val="22"/>
              </w:rPr>
              <w:t>Seniūnė Birutė Kirkienė</w:t>
            </w:r>
          </w:p>
          <w:p w14:paraId="5FCFBDAC" w14:textId="064A3EB4"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7F6A0053"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5F4F8FF4" w14:textId="52D47CB2" w:rsidR="008043AB" w:rsidRDefault="008043AB" w:rsidP="008043AB">
            <w:pPr>
              <w:jc w:val="center"/>
              <w:rPr>
                <w:strike/>
                <w:sz w:val="22"/>
              </w:rPr>
            </w:pPr>
            <w:r w:rsidRPr="008F0B3B">
              <w:rPr>
                <w:strike/>
                <w:sz w:val="22"/>
              </w:rPr>
              <w:t>1</w:t>
            </w:r>
            <w:r>
              <w:rPr>
                <w:strike/>
                <w:sz w:val="22"/>
              </w:rPr>
              <w:t>26</w:t>
            </w:r>
            <w:r w:rsidRPr="008F0B3B">
              <w:rPr>
                <w:strike/>
                <w:sz w:val="22"/>
              </w:rPr>
              <w:t>.</w:t>
            </w:r>
          </w:p>
          <w:p w14:paraId="4FEA624C" w14:textId="2B6A95A7" w:rsidR="008043AB" w:rsidRPr="00AD26F5" w:rsidRDefault="008043AB" w:rsidP="008043AB">
            <w:pPr>
              <w:jc w:val="center"/>
              <w:rPr>
                <w:sz w:val="22"/>
              </w:rPr>
            </w:pPr>
            <w:r w:rsidRPr="008F0B3B">
              <w:rPr>
                <w:b/>
                <w:bCs/>
                <w:sz w:val="22"/>
              </w:rPr>
              <w:t>1</w:t>
            </w:r>
            <w:r>
              <w:rPr>
                <w:b/>
                <w:bCs/>
                <w:sz w:val="22"/>
              </w:rPr>
              <w:t>28</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DC9E036" w14:textId="77777777" w:rsidR="008043AB" w:rsidRPr="00AD26F5" w:rsidRDefault="008043AB" w:rsidP="008043AB">
            <w:r w:rsidRPr="00AD26F5">
              <w:t>Voversių kaimo kapinės (Voversių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74AB7951" w14:textId="77777777" w:rsidR="008043AB" w:rsidRPr="00AD26F5" w:rsidRDefault="008043AB" w:rsidP="008043AB">
            <w:pPr>
              <w:rPr>
                <w:sz w:val="22"/>
              </w:rPr>
            </w:pPr>
            <w:r w:rsidRPr="00AD26F5">
              <w:rPr>
                <w:sz w:val="22"/>
              </w:rPr>
              <w:t xml:space="preserve">Neveikiančios Anykščių r. sav. tarybos 2013 m. gegužės 30 d. sprendimas </w:t>
            </w:r>
            <w:bookmarkStart w:id="123" w:name="n_119"/>
            <w:r w:rsidRPr="005F63A6">
              <w:rPr>
                <w:sz w:val="22"/>
              </w:rPr>
              <w:t>Nr.1-TS-185</w:t>
            </w:r>
            <w:bookmarkEnd w:id="123"/>
          </w:p>
        </w:tc>
        <w:tc>
          <w:tcPr>
            <w:tcW w:w="1024" w:type="dxa"/>
            <w:tcBorders>
              <w:top w:val="single" w:sz="4" w:space="0" w:color="auto"/>
              <w:left w:val="single" w:sz="4" w:space="0" w:color="auto"/>
              <w:bottom w:val="single" w:sz="4" w:space="0" w:color="auto"/>
              <w:right w:val="single" w:sz="4" w:space="0" w:color="auto"/>
            </w:tcBorders>
            <w:hideMark/>
          </w:tcPr>
          <w:p w14:paraId="715A0272" w14:textId="77777777" w:rsidR="008043AB" w:rsidRPr="00AD26F5" w:rsidRDefault="008043AB" w:rsidP="008043AB">
            <w:pPr>
              <w:jc w:val="center"/>
            </w:pPr>
            <w:r w:rsidRPr="00AD26F5">
              <w:t>0,17</w:t>
            </w:r>
          </w:p>
        </w:tc>
        <w:tc>
          <w:tcPr>
            <w:tcW w:w="2520" w:type="dxa"/>
            <w:tcBorders>
              <w:top w:val="single" w:sz="4" w:space="0" w:color="auto"/>
              <w:left w:val="single" w:sz="4" w:space="0" w:color="auto"/>
              <w:bottom w:val="single" w:sz="4" w:space="0" w:color="auto"/>
              <w:right w:val="single" w:sz="4" w:space="0" w:color="auto"/>
            </w:tcBorders>
            <w:hideMark/>
          </w:tcPr>
          <w:p w14:paraId="251CD084"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D783098"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66ED0C7C" w14:textId="77777777" w:rsidR="008043AB" w:rsidRPr="00AD26F5" w:rsidRDefault="008043AB" w:rsidP="008043AB">
            <w:pPr>
              <w:rPr>
                <w:sz w:val="22"/>
              </w:rPr>
            </w:pPr>
            <w:r w:rsidRPr="00AD26F5">
              <w:rPr>
                <w:sz w:val="22"/>
              </w:rPr>
              <w:t xml:space="preserve">Anykščių r. sav. </w:t>
            </w:r>
          </w:p>
          <w:p w14:paraId="2F04E603" w14:textId="77777777" w:rsidR="008043AB" w:rsidRPr="00AD26F5" w:rsidRDefault="008043AB" w:rsidP="008043AB">
            <w:pPr>
              <w:rPr>
                <w:sz w:val="22"/>
              </w:rPr>
            </w:pPr>
            <w:r w:rsidRPr="00AD26F5">
              <w:rPr>
                <w:sz w:val="22"/>
              </w:rPr>
              <w:t xml:space="preserve">Skiemonių seniūnija </w:t>
            </w:r>
          </w:p>
          <w:p w14:paraId="69F8C952" w14:textId="77777777" w:rsidR="008043AB" w:rsidRPr="00AD26F5" w:rsidRDefault="008043AB" w:rsidP="008043AB">
            <w:pPr>
              <w:rPr>
                <w:sz w:val="22"/>
              </w:rPr>
            </w:pPr>
            <w:r w:rsidRPr="00AD26F5">
              <w:rPr>
                <w:sz w:val="22"/>
              </w:rPr>
              <w:t xml:space="preserve"> Šilo g. 3 </w:t>
            </w:r>
          </w:p>
          <w:p w14:paraId="08502C87" w14:textId="77777777" w:rsidR="008043AB" w:rsidRPr="00AD26F5" w:rsidRDefault="008043AB" w:rsidP="008043AB">
            <w:pPr>
              <w:rPr>
                <w:sz w:val="22"/>
              </w:rPr>
            </w:pPr>
            <w:r w:rsidRPr="00AD26F5">
              <w:rPr>
                <w:sz w:val="22"/>
              </w:rPr>
              <w:t xml:space="preserve">29223 Skiemonys </w:t>
            </w:r>
          </w:p>
          <w:p w14:paraId="06C8F370" w14:textId="77777777" w:rsidR="008043AB" w:rsidRPr="00AD26F5" w:rsidRDefault="008043AB" w:rsidP="008043AB">
            <w:pPr>
              <w:rPr>
                <w:sz w:val="22"/>
              </w:rPr>
            </w:pPr>
            <w:r w:rsidRPr="00AD26F5">
              <w:rPr>
                <w:sz w:val="22"/>
              </w:rPr>
              <w:t xml:space="preserve">Anykščių r. </w:t>
            </w:r>
          </w:p>
          <w:p w14:paraId="662FD299" w14:textId="77777777" w:rsidR="008043AB" w:rsidRDefault="008043AB" w:rsidP="008043AB">
            <w:pPr>
              <w:rPr>
                <w:strike/>
                <w:sz w:val="22"/>
              </w:rPr>
            </w:pPr>
            <w:r w:rsidRPr="008043AB">
              <w:rPr>
                <w:strike/>
                <w:sz w:val="22"/>
              </w:rPr>
              <w:t>Seniūnas Stasys Steponėnas</w:t>
            </w:r>
          </w:p>
          <w:p w14:paraId="4D0EFD28" w14:textId="11E7674F" w:rsidR="0083216E" w:rsidRPr="0083216E" w:rsidRDefault="0083216E" w:rsidP="008043AB">
            <w:pPr>
              <w:rPr>
                <w:b/>
                <w:bCs/>
                <w:sz w:val="22"/>
              </w:rPr>
            </w:pPr>
            <w:r w:rsidRPr="0083216E">
              <w:rPr>
                <w:b/>
                <w:bCs/>
                <w:sz w:val="22"/>
              </w:rPr>
              <w:t>Seniūnė Birutė Kirkienė</w:t>
            </w:r>
          </w:p>
          <w:p w14:paraId="53AF194A" w14:textId="055D51BC"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04192CE9"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28B03609" w14:textId="4D453BB1" w:rsidR="008043AB" w:rsidRDefault="008043AB" w:rsidP="008043AB">
            <w:pPr>
              <w:jc w:val="center"/>
              <w:rPr>
                <w:strike/>
                <w:sz w:val="22"/>
              </w:rPr>
            </w:pPr>
            <w:r w:rsidRPr="008F0B3B">
              <w:rPr>
                <w:strike/>
                <w:sz w:val="22"/>
              </w:rPr>
              <w:t>1</w:t>
            </w:r>
            <w:r>
              <w:rPr>
                <w:strike/>
                <w:sz w:val="22"/>
              </w:rPr>
              <w:t>27</w:t>
            </w:r>
            <w:r w:rsidRPr="008F0B3B">
              <w:rPr>
                <w:strike/>
                <w:sz w:val="22"/>
              </w:rPr>
              <w:t>.</w:t>
            </w:r>
          </w:p>
          <w:p w14:paraId="209B6531" w14:textId="20CEE41E" w:rsidR="008043AB" w:rsidRPr="00AD26F5" w:rsidRDefault="008043AB" w:rsidP="008043AB">
            <w:pPr>
              <w:jc w:val="center"/>
              <w:rPr>
                <w:sz w:val="22"/>
              </w:rPr>
            </w:pPr>
            <w:r w:rsidRPr="008F0B3B">
              <w:rPr>
                <w:b/>
                <w:bCs/>
                <w:sz w:val="22"/>
              </w:rPr>
              <w:t>1</w:t>
            </w:r>
            <w:r>
              <w:rPr>
                <w:b/>
                <w:bCs/>
                <w:sz w:val="22"/>
              </w:rPr>
              <w:t>29</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485D827" w14:textId="77777777" w:rsidR="008043AB" w:rsidRPr="00AD26F5" w:rsidRDefault="008043AB" w:rsidP="008043AB">
            <w:r w:rsidRPr="00AD26F5">
              <w:t>Remeikių kaimo kapinės (Remeikių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DC2115C" w14:textId="77777777" w:rsidR="008043AB" w:rsidRPr="00AD26F5" w:rsidRDefault="008043AB" w:rsidP="008043AB">
            <w:pPr>
              <w:rPr>
                <w:sz w:val="22"/>
              </w:rPr>
            </w:pPr>
            <w:r w:rsidRPr="00AD26F5">
              <w:rPr>
                <w:sz w:val="22"/>
              </w:rPr>
              <w:t xml:space="preserve">Neveikiančios Anykščių r. sav. tarybos 2013 m. gegužės 30 d. sprendimas </w:t>
            </w:r>
            <w:bookmarkStart w:id="124" w:name="n_120"/>
            <w:r w:rsidRPr="005F63A6">
              <w:rPr>
                <w:sz w:val="22"/>
              </w:rPr>
              <w:t>Nr.1-TS-185</w:t>
            </w:r>
            <w:bookmarkEnd w:id="124"/>
          </w:p>
        </w:tc>
        <w:tc>
          <w:tcPr>
            <w:tcW w:w="1024" w:type="dxa"/>
            <w:tcBorders>
              <w:top w:val="single" w:sz="4" w:space="0" w:color="auto"/>
              <w:left w:val="single" w:sz="4" w:space="0" w:color="auto"/>
              <w:bottom w:val="single" w:sz="4" w:space="0" w:color="auto"/>
              <w:right w:val="single" w:sz="4" w:space="0" w:color="auto"/>
            </w:tcBorders>
            <w:hideMark/>
          </w:tcPr>
          <w:p w14:paraId="3920AAF3" w14:textId="77777777" w:rsidR="008043AB" w:rsidRPr="00AD26F5" w:rsidRDefault="008043AB" w:rsidP="008043AB">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354AEC6B"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65C8AEF"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774A9FEE" w14:textId="77777777" w:rsidR="008043AB" w:rsidRPr="00AD26F5" w:rsidRDefault="008043AB" w:rsidP="008043AB">
            <w:pPr>
              <w:rPr>
                <w:sz w:val="22"/>
              </w:rPr>
            </w:pPr>
            <w:r w:rsidRPr="00AD26F5">
              <w:rPr>
                <w:sz w:val="22"/>
              </w:rPr>
              <w:t xml:space="preserve">Anykščių r. sav. </w:t>
            </w:r>
          </w:p>
          <w:p w14:paraId="04E654A4" w14:textId="77777777" w:rsidR="008043AB" w:rsidRPr="00AD26F5" w:rsidRDefault="008043AB" w:rsidP="008043AB">
            <w:pPr>
              <w:rPr>
                <w:sz w:val="22"/>
              </w:rPr>
            </w:pPr>
            <w:r w:rsidRPr="00AD26F5">
              <w:rPr>
                <w:sz w:val="22"/>
              </w:rPr>
              <w:t xml:space="preserve">Skiemonių seniūnija </w:t>
            </w:r>
          </w:p>
          <w:p w14:paraId="1349CFB4" w14:textId="77777777" w:rsidR="008043AB" w:rsidRPr="00AD26F5" w:rsidRDefault="008043AB" w:rsidP="008043AB">
            <w:pPr>
              <w:rPr>
                <w:sz w:val="22"/>
              </w:rPr>
            </w:pPr>
            <w:r w:rsidRPr="00AD26F5">
              <w:rPr>
                <w:sz w:val="22"/>
              </w:rPr>
              <w:t xml:space="preserve"> Šilo g. 3 </w:t>
            </w:r>
          </w:p>
          <w:p w14:paraId="11B1E1BE" w14:textId="77777777" w:rsidR="008043AB" w:rsidRPr="00AD26F5" w:rsidRDefault="008043AB" w:rsidP="008043AB">
            <w:pPr>
              <w:rPr>
                <w:sz w:val="22"/>
              </w:rPr>
            </w:pPr>
            <w:r w:rsidRPr="00AD26F5">
              <w:rPr>
                <w:sz w:val="22"/>
              </w:rPr>
              <w:t xml:space="preserve">29223 Skiemonys </w:t>
            </w:r>
          </w:p>
          <w:p w14:paraId="702DF616" w14:textId="77777777" w:rsidR="008043AB" w:rsidRPr="00AD26F5" w:rsidRDefault="008043AB" w:rsidP="008043AB">
            <w:pPr>
              <w:rPr>
                <w:sz w:val="22"/>
              </w:rPr>
            </w:pPr>
            <w:r w:rsidRPr="00AD26F5">
              <w:rPr>
                <w:sz w:val="22"/>
              </w:rPr>
              <w:lastRenderedPageBreak/>
              <w:t xml:space="preserve">Anykščių r. </w:t>
            </w:r>
          </w:p>
          <w:p w14:paraId="2E468F72" w14:textId="77777777" w:rsidR="008043AB" w:rsidRDefault="008043AB" w:rsidP="008043AB">
            <w:pPr>
              <w:rPr>
                <w:strike/>
                <w:sz w:val="22"/>
              </w:rPr>
            </w:pPr>
            <w:r w:rsidRPr="008043AB">
              <w:rPr>
                <w:strike/>
                <w:sz w:val="22"/>
              </w:rPr>
              <w:t>Seniūnas Stasys Steponėnas</w:t>
            </w:r>
          </w:p>
          <w:p w14:paraId="54DBA08A" w14:textId="154E54E4" w:rsidR="0083216E" w:rsidRPr="0083216E" w:rsidRDefault="0083216E" w:rsidP="008043AB">
            <w:pPr>
              <w:rPr>
                <w:b/>
                <w:bCs/>
                <w:sz w:val="22"/>
              </w:rPr>
            </w:pPr>
            <w:r w:rsidRPr="0083216E">
              <w:rPr>
                <w:b/>
                <w:bCs/>
                <w:sz w:val="22"/>
              </w:rPr>
              <w:t>Seniūnė Birutė Kirkienė</w:t>
            </w:r>
          </w:p>
          <w:p w14:paraId="63F9E027" w14:textId="1EBE722E"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501A543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494DBF62" w14:textId="654CC4F6" w:rsidR="008043AB" w:rsidRDefault="008043AB" w:rsidP="008043AB">
            <w:pPr>
              <w:jc w:val="center"/>
              <w:rPr>
                <w:strike/>
                <w:sz w:val="22"/>
              </w:rPr>
            </w:pPr>
            <w:r w:rsidRPr="008F0B3B">
              <w:rPr>
                <w:strike/>
                <w:sz w:val="22"/>
              </w:rPr>
              <w:lastRenderedPageBreak/>
              <w:t>1</w:t>
            </w:r>
            <w:r>
              <w:rPr>
                <w:strike/>
                <w:sz w:val="22"/>
              </w:rPr>
              <w:t>28</w:t>
            </w:r>
            <w:r w:rsidRPr="008F0B3B">
              <w:rPr>
                <w:strike/>
                <w:sz w:val="22"/>
              </w:rPr>
              <w:t>.</w:t>
            </w:r>
          </w:p>
          <w:p w14:paraId="54DC99F8" w14:textId="4EE28EA4" w:rsidR="008043AB" w:rsidRPr="00AD26F5" w:rsidRDefault="008043AB" w:rsidP="008043AB">
            <w:pPr>
              <w:jc w:val="center"/>
              <w:rPr>
                <w:sz w:val="22"/>
              </w:rPr>
            </w:pPr>
            <w:r w:rsidRPr="008F0B3B">
              <w:rPr>
                <w:b/>
                <w:bCs/>
                <w:sz w:val="22"/>
              </w:rPr>
              <w:t>1</w:t>
            </w:r>
            <w:r>
              <w:rPr>
                <w:b/>
                <w:bCs/>
                <w:sz w:val="22"/>
              </w:rPr>
              <w:t>30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E0BA932" w14:textId="77777777" w:rsidR="008043AB" w:rsidRPr="00AD26F5" w:rsidRDefault="008043AB" w:rsidP="008043AB">
            <w:r w:rsidRPr="00AD26F5">
              <w:t>Žiogų kaimo kapinės (Žiogų k., Skiemonių sen.)</w:t>
            </w:r>
          </w:p>
        </w:tc>
        <w:tc>
          <w:tcPr>
            <w:tcW w:w="2832" w:type="dxa"/>
            <w:tcBorders>
              <w:top w:val="single" w:sz="4" w:space="0" w:color="auto"/>
              <w:left w:val="single" w:sz="4" w:space="0" w:color="auto"/>
              <w:bottom w:val="single" w:sz="4" w:space="0" w:color="auto"/>
              <w:right w:val="single" w:sz="4" w:space="0" w:color="auto"/>
            </w:tcBorders>
            <w:hideMark/>
          </w:tcPr>
          <w:p w14:paraId="10669E70" w14:textId="77777777" w:rsidR="008043AB" w:rsidRPr="00AD26F5" w:rsidRDefault="008043AB" w:rsidP="008043AB">
            <w:pPr>
              <w:rPr>
                <w:sz w:val="22"/>
              </w:rPr>
            </w:pPr>
            <w:r w:rsidRPr="00AD26F5">
              <w:rPr>
                <w:sz w:val="22"/>
              </w:rPr>
              <w:t xml:space="preserve">Neveikiančios Anykščių r. sav. tarybos 2013 m. gegužės 30 d. sprendimas </w:t>
            </w:r>
            <w:bookmarkStart w:id="125" w:name="n_121"/>
            <w:r w:rsidRPr="005F63A6">
              <w:rPr>
                <w:sz w:val="22"/>
              </w:rPr>
              <w:t>Nr.1-TS-185</w:t>
            </w:r>
            <w:bookmarkEnd w:id="125"/>
          </w:p>
        </w:tc>
        <w:tc>
          <w:tcPr>
            <w:tcW w:w="1024" w:type="dxa"/>
            <w:tcBorders>
              <w:top w:val="single" w:sz="4" w:space="0" w:color="auto"/>
              <w:left w:val="single" w:sz="4" w:space="0" w:color="auto"/>
              <w:bottom w:val="single" w:sz="4" w:space="0" w:color="auto"/>
              <w:right w:val="single" w:sz="4" w:space="0" w:color="auto"/>
            </w:tcBorders>
            <w:hideMark/>
          </w:tcPr>
          <w:p w14:paraId="4BD8D5CD" w14:textId="77777777" w:rsidR="008043AB" w:rsidRPr="00AD26F5" w:rsidRDefault="008043AB" w:rsidP="008043AB">
            <w:pPr>
              <w:jc w:val="center"/>
            </w:pPr>
            <w:r w:rsidRPr="00AD26F5">
              <w:t>0,27</w:t>
            </w:r>
          </w:p>
        </w:tc>
        <w:tc>
          <w:tcPr>
            <w:tcW w:w="2520" w:type="dxa"/>
            <w:tcBorders>
              <w:top w:val="single" w:sz="4" w:space="0" w:color="auto"/>
              <w:left w:val="single" w:sz="4" w:space="0" w:color="auto"/>
              <w:bottom w:val="single" w:sz="4" w:space="0" w:color="auto"/>
              <w:right w:val="single" w:sz="4" w:space="0" w:color="auto"/>
            </w:tcBorders>
            <w:hideMark/>
          </w:tcPr>
          <w:p w14:paraId="588EEC44"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E0AE1E3"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288C4F8" w14:textId="77777777" w:rsidR="008043AB" w:rsidRPr="00AD26F5" w:rsidRDefault="008043AB" w:rsidP="008043AB">
            <w:pPr>
              <w:rPr>
                <w:sz w:val="22"/>
              </w:rPr>
            </w:pPr>
            <w:r w:rsidRPr="00AD26F5">
              <w:rPr>
                <w:sz w:val="22"/>
              </w:rPr>
              <w:t xml:space="preserve">Anykščių r. sav. </w:t>
            </w:r>
          </w:p>
          <w:p w14:paraId="53F9092D" w14:textId="77777777" w:rsidR="008043AB" w:rsidRPr="00AD26F5" w:rsidRDefault="008043AB" w:rsidP="008043AB">
            <w:pPr>
              <w:rPr>
                <w:sz w:val="22"/>
              </w:rPr>
            </w:pPr>
            <w:r w:rsidRPr="00AD26F5">
              <w:rPr>
                <w:sz w:val="22"/>
              </w:rPr>
              <w:t>Skiemonių seniūnija</w:t>
            </w:r>
          </w:p>
          <w:p w14:paraId="13E1EE33" w14:textId="77777777" w:rsidR="008043AB" w:rsidRPr="00AD26F5" w:rsidRDefault="008043AB" w:rsidP="008043AB">
            <w:pPr>
              <w:rPr>
                <w:sz w:val="22"/>
              </w:rPr>
            </w:pPr>
            <w:r w:rsidRPr="00AD26F5">
              <w:rPr>
                <w:sz w:val="22"/>
              </w:rPr>
              <w:t xml:space="preserve"> Šilo g. 3 </w:t>
            </w:r>
          </w:p>
          <w:p w14:paraId="5D7BE5C1" w14:textId="77777777" w:rsidR="008043AB" w:rsidRPr="00AD26F5" w:rsidRDefault="008043AB" w:rsidP="008043AB">
            <w:pPr>
              <w:rPr>
                <w:sz w:val="22"/>
              </w:rPr>
            </w:pPr>
            <w:r w:rsidRPr="00AD26F5">
              <w:rPr>
                <w:sz w:val="22"/>
              </w:rPr>
              <w:t xml:space="preserve">29223 Skiemonys </w:t>
            </w:r>
          </w:p>
          <w:p w14:paraId="752A0509" w14:textId="77777777" w:rsidR="008043AB" w:rsidRPr="00AD26F5" w:rsidRDefault="008043AB" w:rsidP="008043AB">
            <w:pPr>
              <w:rPr>
                <w:sz w:val="22"/>
              </w:rPr>
            </w:pPr>
            <w:r w:rsidRPr="00AD26F5">
              <w:rPr>
                <w:sz w:val="22"/>
              </w:rPr>
              <w:t xml:space="preserve">Anykščių r. </w:t>
            </w:r>
          </w:p>
          <w:p w14:paraId="681027FF" w14:textId="77777777" w:rsidR="008043AB" w:rsidRDefault="008043AB" w:rsidP="008043AB">
            <w:pPr>
              <w:rPr>
                <w:strike/>
                <w:sz w:val="22"/>
              </w:rPr>
            </w:pPr>
            <w:r w:rsidRPr="008043AB">
              <w:rPr>
                <w:strike/>
                <w:sz w:val="22"/>
              </w:rPr>
              <w:t>Seniūnas Stasys Steponėnas</w:t>
            </w:r>
          </w:p>
          <w:p w14:paraId="2D153F4D" w14:textId="22FAA424" w:rsidR="0083216E" w:rsidRPr="0083216E" w:rsidRDefault="0083216E" w:rsidP="008043AB">
            <w:pPr>
              <w:rPr>
                <w:b/>
                <w:bCs/>
                <w:sz w:val="22"/>
              </w:rPr>
            </w:pPr>
            <w:r w:rsidRPr="0083216E">
              <w:rPr>
                <w:b/>
                <w:bCs/>
                <w:sz w:val="22"/>
              </w:rPr>
              <w:t>Seniūnė Birutė Kirkienė</w:t>
            </w:r>
          </w:p>
          <w:p w14:paraId="4EDB5A0C" w14:textId="28FFE40A"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54FB6F10"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06A9D100" w14:textId="4A4B4479" w:rsidR="008043AB" w:rsidRDefault="008043AB" w:rsidP="008043AB">
            <w:pPr>
              <w:jc w:val="center"/>
              <w:rPr>
                <w:strike/>
                <w:sz w:val="22"/>
              </w:rPr>
            </w:pPr>
            <w:r w:rsidRPr="008F0B3B">
              <w:rPr>
                <w:strike/>
                <w:sz w:val="22"/>
              </w:rPr>
              <w:t>1</w:t>
            </w:r>
            <w:r>
              <w:rPr>
                <w:strike/>
                <w:sz w:val="22"/>
              </w:rPr>
              <w:t>29.</w:t>
            </w:r>
          </w:p>
          <w:p w14:paraId="1D1E150E" w14:textId="7091F7F2" w:rsidR="008043AB" w:rsidRPr="00AD26F5" w:rsidRDefault="008043AB" w:rsidP="008043AB">
            <w:pPr>
              <w:jc w:val="center"/>
              <w:rPr>
                <w:sz w:val="22"/>
              </w:rPr>
            </w:pPr>
            <w:r w:rsidRPr="008F0B3B">
              <w:rPr>
                <w:b/>
                <w:bCs/>
                <w:sz w:val="22"/>
              </w:rPr>
              <w:t>1</w:t>
            </w:r>
            <w:r>
              <w:rPr>
                <w:b/>
                <w:bCs/>
                <w:sz w:val="22"/>
              </w:rPr>
              <w:t>31</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61A87B7" w14:textId="77777777" w:rsidR="008043AB" w:rsidRPr="00AD26F5" w:rsidRDefault="008043AB" w:rsidP="008043AB">
            <w:r w:rsidRPr="00AD26F5">
              <w:t>Valandiškių kaimo kapinės (Velykūnų k., Skiemonių sen.)</w:t>
            </w:r>
          </w:p>
        </w:tc>
        <w:tc>
          <w:tcPr>
            <w:tcW w:w="2832" w:type="dxa"/>
            <w:tcBorders>
              <w:top w:val="single" w:sz="4" w:space="0" w:color="auto"/>
              <w:left w:val="single" w:sz="4" w:space="0" w:color="auto"/>
              <w:bottom w:val="single" w:sz="4" w:space="0" w:color="auto"/>
              <w:right w:val="single" w:sz="4" w:space="0" w:color="auto"/>
            </w:tcBorders>
            <w:hideMark/>
          </w:tcPr>
          <w:p w14:paraId="62D531D9" w14:textId="77777777" w:rsidR="008043AB" w:rsidRPr="00AD26F5" w:rsidRDefault="008043AB" w:rsidP="008043AB">
            <w:pPr>
              <w:rPr>
                <w:sz w:val="22"/>
              </w:rPr>
            </w:pPr>
            <w:r w:rsidRPr="00AD26F5">
              <w:rPr>
                <w:sz w:val="22"/>
              </w:rPr>
              <w:t xml:space="preserve">Neveikiančios Anykščių r. sav. tarybos 2013 m. gegužės 30 d. sprendimas </w:t>
            </w:r>
            <w:bookmarkStart w:id="126" w:name="n_122"/>
            <w:r w:rsidRPr="005F63A6">
              <w:rPr>
                <w:sz w:val="22"/>
              </w:rPr>
              <w:t>Nr.1-TS-185</w:t>
            </w:r>
            <w:bookmarkEnd w:id="126"/>
          </w:p>
        </w:tc>
        <w:tc>
          <w:tcPr>
            <w:tcW w:w="1024" w:type="dxa"/>
            <w:tcBorders>
              <w:top w:val="single" w:sz="4" w:space="0" w:color="auto"/>
              <w:left w:val="single" w:sz="4" w:space="0" w:color="auto"/>
              <w:bottom w:val="single" w:sz="4" w:space="0" w:color="auto"/>
              <w:right w:val="single" w:sz="4" w:space="0" w:color="auto"/>
            </w:tcBorders>
            <w:hideMark/>
          </w:tcPr>
          <w:p w14:paraId="27E63EC8" w14:textId="77777777" w:rsidR="008043AB" w:rsidRPr="00AD26F5" w:rsidRDefault="008043AB" w:rsidP="008043AB">
            <w:pPr>
              <w:jc w:val="center"/>
            </w:pPr>
            <w:r w:rsidRPr="00AD26F5">
              <w:t>0,1988</w:t>
            </w:r>
          </w:p>
        </w:tc>
        <w:tc>
          <w:tcPr>
            <w:tcW w:w="2520" w:type="dxa"/>
            <w:tcBorders>
              <w:top w:val="single" w:sz="4" w:space="0" w:color="auto"/>
              <w:left w:val="single" w:sz="4" w:space="0" w:color="auto"/>
              <w:bottom w:val="single" w:sz="4" w:space="0" w:color="auto"/>
              <w:right w:val="single" w:sz="4" w:space="0" w:color="auto"/>
            </w:tcBorders>
            <w:hideMark/>
          </w:tcPr>
          <w:p w14:paraId="4703362E" w14:textId="77777777" w:rsidR="008043AB" w:rsidRPr="00AD26F5" w:rsidRDefault="008043AB" w:rsidP="008043AB">
            <w:pPr>
              <w:jc w:val="center"/>
              <w:rPr>
                <w:sz w:val="22"/>
              </w:rPr>
            </w:pPr>
            <w:r w:rsidRPr="00AD26F5">
              <w:rPr>
                <w:sz w:val="22"/>
              </w:rPr>
              <w:t>Žemės sklypo unikalus</w:t>
            </w:r>
          </w:p>
          <w:p w14:paraId="61424D0A" w14:textId="77777777" w:rsidR="008043AB" w:rsidRPr="00AD26F5" w:rsidRDefault="008043AB" w:rsidP="008043AB">
            <w:pPr>
              <w:jc w:val="center"/>
              <w:rPr>
                <w:sz w:val="22"/>
              </w:rPr>
            </w:pPr>
            <w:r w:rsidRPr="00AD26F5">
              <w:rPr>
                <w:sz w:val="22"/>
              </w:rPr>
              <w:t xml:space="preserve"> Nr. 4400-5387-7935,</w:t>
            </w:r>
          </w:p>
          <w:p w14:paraId="479259AA" w14:textId="77777777" w:rsidR="008043AB" w:rsidRPr="00AD26F5" w:rsidRDefault="008043AB" w:rsidP="008043AB">
            <w:pPr>
              <w:jc w:val="center"/>
              <w:rPr>
                <w:sz w:val="22"/>
              </w:rPr>
            </w:pPr>
            <w:r w:rsidRPr="00AD26F5">
              <w:rPr>
                <w:sz w:val="22"/>
              </w:rPr>
              <w:t>2020-02-27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5486B136" w14:textId="77777777" w:rsidR="008043AB" w:rsidRPr="00AD26F5" w:rsidRDefault="008043AB" w:rsidP="008043AB">
            <w:pPr>
              <w:jc w:val="center"/>
            </w:pPr>
            <w:r w:rsidRPr="00AD26F5">
              <w:rPr>
                <w:sz w:val="22"/>
              </w:rPr>
              <w:t>unikalus kodas</w:t>
            </w:r>
            <w:r w:rsidRPr="00AD26F5">
              <w:t xml:space="preserve"> 11619</w:t>
            </w:r>
          </w:p>
        </w:tc>
        <w:tc>
          <w:tcPr>
            <w:tcW w:w="3973" w:type="dxa"/>
            <w:tcBorders>
              <w:top w:val="single" w:sz="4" w:space="0" w:color="auto"/>
              <w:left w:val="single" w:sz="4" w:space="0" w:color="auto"/>
              <w:bottom w:val="single" w:sz="4" w:space="0" w:color="auto"/>
              <w:right w:val="single" w:sz="4" w:space="0" w:color="auto"/>
            </w:tcBorders>
            <w:hideMark/>
          </w:tcPr>
          <w:p w14:paraId="4E495861" w14:textId="77777777" w:rsidR="008043AB" w:rsidRPr="00AD26F5" w:rsidRDefault="008043AB" w:rsidP="008043AB">
            <w:pPr>
              <w:rPr>
                <w:sz w:val="22"/>
              </w:rPr>
            </w:pPr>
            <w:r w:rsidRPr="00AD26F5">
              <w:rPr>
                <w:sz w:val="22"/>
              </w:rPr>
              <w:t xml:space="preserve">Anykščių r. sav. </w:t>
            </w:r>
          </w:p>
          <w:p w14:paraId="6ED0736D" w14:textId="77777777" w:rsidR="008043AB" w:rsidRPr="00AD26F5" w:rsidRDefault="008043AB" w:rsidP="008043AB">
            <w:pPr>
              <w:rPr>
                <w:sz w:val="22"/>
              </w:rPr>
            </w:pPr>
            <w:r w:rsidRPr="00AD26F5">
              <w:rPr>
                <w:sz w:val="22"/>
              </w:rPr>
              <w:t xml:space="preserve">Skiemonių seniūnija </w:t>
            </w:r>
          </w:p>
          <w:p w14:paraId="4DE915E8" w14:textId="77777777" w:rsidR="008043AB" w:rsidRPr="00AD26F5" w:rsidRDefault="008043AB" w:rsidP="008043AB">
            <w:pPr>
              <w:rPr>
                <w:sz w:val="22"/>
              </w:rPr>
            </w:pPr>
            <w:r w:rsidRPr="00AD26F5">
              <w:rPr>
                <w:sz w:val="22"/>
              </w:rPr>
              <w:t xml:space="preserve"> Šilo g. 3 </w:t>
            </w:r>
          </w:p>
          <w:p w14:paraId="01FA421F" w14:textId="77777777" w:rsidR="008043AB" w:rsidRPr="00AD26F5" w:rsidRDefault="008043AB" w:rsidP="008043AB">
            <w:pPr>
              <w:rPr>
                <w:sz w:val="22"/>
              </w:rPr>
            </w:pPr>
            <w:r w:rsidRPr="00AD26F5">
              <w:rPr>
                <w:sz w:val="22"/>
              </w:rPr>
              <w:t xml:space="preserve">29223 Skiemonys </w:t>
            </w:r>
          </w:p>
          <w:p w14:paraId="78C754C2" w14:textId="77777777" w:rsidR="008043AB" w:rsidRPr="00AD26F5" w:rsidRDefault="008043AB" w:rsidP="008043AB">
            <w:pPr>
              <w:rPr>
                <w:sz w:val="22"/>
              </w:rPr>
            </w:pPr>
            <w:r w:rsidRPr="00AD26F5">
              <w:rPr>
                <w:sz w:val="22"/>
              </w:rPr>
              <w:t xml:space="preserve">Anykščių r. </w:t>
            </w:r>
          </w:p>
          <w:p w14:paraId="120B8AD8" w14:textId="77777777" w:rsidR="008043AB" w:rsidRDefault="008043AB" w:rsidP="008043AB">
            <w:pPr>
              <w:rPr>
                <w:strike/>
                <w:sz w:val="22"/>
              </w:rPr>
            </w:pPr>
            <w:r w:rsidRPr="008043AB">
              <w:rPr>
                <w:strike/>
                <w:sz w:val="22"/>
              </w:rPr>
              <w:t>Seniūnas Stasys Steponėnas</w:t>
            </w:r>
          </w:p>
          <w:p w14:paraId="7F994471" w14:textId="791D44CE" w:rsidR="0083216E" w:rsidRPr="0083216E" w:rsidRDefault="0083216E" w:rsidP="008043AB">
            <w:pPr>
              <w:rPr>
                <w:b/>
                <w:bCs/>
                <w:sz w:val="22"/>
              </w:rPr>
            </w:pPr>
            <w:r w:rsidRPr="0083216E">
              <w:rPr>
                <w:b/>
                <w:bCs/>
                <w:sz w:val="22"/>
              </w:rPr>
              <w:t>Seniūnė Birutė Kirkienė</w:t>
            </w:r>
          </w:p>
          <w:p w14:paraId="5FDA4E51" w14:textId="3A051F3B"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24DE1094"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382BF980" w14:textId="0C36D059" w:rsidR="008043AB" w:rsidRDefault="008043AB" w:rsidP="008043AB">
            <w:pPr>
              <w:jc w:val="center"/>
              <w:rPr>
                <w:strike/>
                <w:sz w:val="22"/>
              </w:rPr>
            </w:pPr>
            <w:r w:rsidRPr="008F0B3B">
              <w:rPr>
                <w:strike/>
                <w:sz w:val="22"/>
              </w:rPr>
              <w:t>1</w:t>
            </w:r>
            <w:r>
              <w:rPr>
                <w:strike/>
                <w:sz w:val="22"/>
              </w:rPr>
              <w:t>30</w:t>
            </w:r>
            <w:r w:rsidRPr="008F0B3B">
              <w:rPr>
                <w:strike/>
                <w:sz w:val="22"/>
              </w:rPr>
              <w:t>.</w:t>
            </w:r>
          </w:p>
          <w:p w14:paraId="4CE09965" w14:textId="08870C30" w:rsidR="008043AB" w:rsidRPr="00AD26F5" w:rsidRDefault="008043AB" w:rsidP="008043AB">
            <w:pPr>
              <w:jc w:val="center"/>
              <w:rPr>
                <w:sz w:val="22"/>
              </w:rPr>
            </w:pPr>
            <w:r w:rsidRPr="008F0B3B">
              <w:rPr>
                <w:b/>
                <w:bCs/>
                <w:sz w:val="22"/>
              </w:rPr>
              <w:t>1</w:t>
            </w:r>
            <w:r>
              <w:rPr>
                <w:b/>
                <w:bCs/>
                <w:sz w:val="22"/>
              </w:rPr>
              <w:t>32</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F6996B3" w14:textId="77777777" w:rsidR="008043AB" w:rsidRPr="00AD26F5" w:rsidRDefault="008043AB" w:rsidP="008043AB">
            <w:r w:rsidRPr="00AD26F5">
              <w:t>Vaitutiškių kaimo kapinės (Vaitutiškių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70C73727" w14:textId="77777777" w:rsidR="008043AB" w:rsidRPr="00AD26F5" w:rsidRDefault="008043AB" w:rsidP="008043AB">
            <w:pPr>
              <w:rPr>
                <w:sz w:val="22"/>
              </w:rPr>
            </w:pPr>
            <w:r w:rsidRPr="00AD26F5">
              <w:rPr>
                <w:sz w:val="22"/>
              </w:rPr>
              <w:t xml:space="preserve">Neveikiančios Anykščių r. sav. tarybos 2013 m. gegužės 30 d. sprendimas </w:t>
            </w:r>
            <w:bookmarkStart w:id="127" w:name="n_123"/>
            <w:r w:rsidRPr="005F63A6">
              <w:rPr>
                <w:sz w:val="22"/>
              </w:rPr>
              <w:t>Nr.1-TS-185</w:t>
            </w:r>
            <w:bookmarkEnd w:id="127"/>
          </w:p>
        </w:tc>
        <w:tc>
          <w:tcPr>
            <w:tcW w:w="1024" w:type="dxa"/>
            <w:tcBorders>
              <w:top w:val="single" w:sz="4" w:space="0" w:color="auto"/>
              <w:left w:val="single" w:sz="4" w:space="0" w:color="auto"/>
              <w:bottom w:val="single" w:sz="4" w:space="0" w:color="auto"/>
              <w:right w:val="single" w:sz="4" w:space="0" w:color="auto"/>
            </w:tcBorders>
            <w:hideMark/>
          </w:tcPr>
          <w:p w14:paraId="259BC31D" w14:textId="77777777" w:rsidR="008043AB" w:rsidRPr="00AD26F5" w:rsidRDefault="008043AB" w:rsidP="008043AB">
            <w:pPr>
              <w:jc w:val="center"/>
            </w:pPr>
            <w:r w:rsidRPr="00AD26F5">
              <w:t>0,21</w:t>
            </w:r>
          </w:p>
        </w:tc>
        <w:tc>
          <w:tcPr>
            <w:tcW w:w="2520" w:type="dxa"/>
            <w:tcBorders>
              <w:top w:val="single" w:sz="4" w:space="0" w:color="auto"/>
              <w:left w:val="single" w:sz="4" w:space="0" w:color="auto"/>
              <w:bottom w:val="single" w:sz="4" w:space="0" w:color="auto"/>
              <w:right w:val="single" w:sz="4" w:space="0" w:color="auto"/>
            </w:tcBorders>
            <w:hideMark/>
          </w:tcPr>
          <w:p w14:paraId="6398F165"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D71A2ED"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B846C3D" w14:textId="77777777" w:rsidR="008043AB" w:rsidRPr="00AD26F5" w:rsidRDefault="008043AB" w:rsidP="008043AB">
            <w:pPr>
              <w:rPr>
                <w:sz w:val="22"/>
              </w:rPr>
            </w:pPr>
            <w:r w:rsidRPr="00AD26F5">
              <w:rPr>
                <w:sz w:val="22"/>
              </w:rPr>
              <w:t xml:space="preserve">Anykščių  r. sav. </w:t>
            </w:r>
          </w:p>
          <w:p w14:paraId="723929A9" w14:textId="77777777" w:rsidR="008043AB" w:rsidRPr="00AD26F5" w:rsidRDefault="008043AB" w:rsidP="008043AB">
            <w:pPr>
              <w:rPr>
                <w:sz w:val="22"/>
              </w:rPr>
            </w:pPr>
            <w:r w:rsidRPr="00AD26F5">
              <w:rPr>
                <w:sz w:val="22"/>
              </w:rPr>
              <w:t xml:space="preserve">Skiemonių seniūnija </w:t>
            </w:r>
          </w:p>
          <w:p w14:paraId="16003FDE" w14:textId="77777777" w:rsidR="008043AB" w:rsidRPr="00AD26F5" w:rsidRDefault="008043AB" w:rsidP="008043AB">
            <w:pPr>
              <w:rPr>
                <w:sz w:val="22"/>
              </w:rPr>
            </w:pPr>
            <w:r w:rsidRPr="00AD26F5">
              <w:rPr>
                <w:sz w:val="22"/>
              </w:rPr>
              <w:t xml:space="preserve"> Šilo g. 3 </w:t>
            </w:r>
          </w:p>
          <w:p w14:paraId="229EEAB6" w14:textId="77777777" w:rsidR="008043AB" w:rsidRPr="00AD26F5" w:rsidRDefault="008043AB" w:rsidP="008043AB">
            <w:pPr>
              <w:rPr>
                <w:sz w:val="22"/>
              </w:rPr>
            </w:pPr>
            <w:r w:rsidRPr="00AD26F5">
              <w:rPr>
                <w:sz w:val="22"/>
              </w:rPr>
              <w:t xml:space="preserve">29223 Skiemonys </w:t>
            </w:r>
          </w:p>
          <w:p w14:paraId="459F1166" w14:textId="77777777" w:rsidR="008043AB" w:rsidRPr="00AD26F5" w:rsidRDefault="008043AB" w:rsidP="008043AB">
            <w:pPr>
              <w:rPr>
                <w:sz w:val="22"/>
              </w:rPr>
            </w:pPr>
            <w:r w:rsidRPr="00AD26F5">
              <w:rPr>
                <w:sz w:val="22"/>
              </w:rPr>
              <w:t xml:space="preserve">Anykščių r. </w:t>
            </w:r>
          </w:p>
          <w:p w14:paraId="026B4243" w14:textId="77777777" w:rsidR="008043AB" w:rsidRDefault="008043AB" w:rsidP="008043AB">
            <w:pPr>
              <w:rPr>
                <w:strike/>
                <w:sz w:val="22"/>
              </w:rPr>
            </w:pPr>
            <w:r w:rsidRPr="008043AB">
              <w:rPr>
                <w:strike/>
                <w:sz w:val="22"/>
              </w:rPr>
              <w:t>Seniūnas Stasys Steponėnas</w:t>
            </w:r>
          </w:p>
          <w:p w14:paraId="6B976057" w14:textId="2C278228" w:rsidR="0083216E" w:rsidRPr="0083216E" w:rsidRDefault="0083216E" w:rsidP="008043AB">
            <w:pPr>
              <w:rPr>
                <w:b/>
                <w:bCs/>
                <w:sz w:val="22"/>
              </w:rPr>
            </w:pPr>
            <w:r w:rsidRPr="0083216E">
              <w:rPr>
                <w:b/>
                <w:bCs/>
                <w:sz w:val="22"/>
              </w:rPr>
              <w:t>Seniūnė Birutė Kirkienė</w:t>
            </w:r>
          </w:p>
          <w:p w14:paraId="67D9AD66" w14:textId="74E40C01" w:rsidR="008043AB" w:rsidRPr="00AD26F5" w:rsidRDefault="008043AB" w:rsidP="008043AB">
            <w:pPr>
              <w:rPr>
                <w:sz w:val="22"/>
              </w:rPr>
            </w:pPr>
            <w:r w:rsidRPr="00AD26F5">
              <w:rPr>
                <w:sz w:val="22"/>
              </w:rPr>
              <w:t xml:space="preserve">tel. </w:t>
            </w:r>
            <w:r>
              <w:rPr>
                <w:sz w:val="22"/>
              </w:rPr>
              <w:t>(0</w:t>
            </w:r>
            <w:r w:rsidRPr="00AD26F5">
              <w:rPr>
                <w:sz w:val="22"/>
              </w:rPr>
              <w:t xml:space="preserve"> 381) 47 846</w:t>
            </w:r>
          </w:p>
        </w:tc>
      </w:tr>
      <w:tr w:rsidR="008043AB" w:rsidRPr="00AD26F5" w14:paraId="5F35FA4C"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619FE85D" w14:textId="68ABE9E0" w:rsidR="008043AB" w:rsidRDefault="008043AB" w:rsidP="008043AB">
            <w:pPr>
              <w:jc w:val="center"/>
              <w:rPr>
                <w:strike/>
                <w:sz w:val="22"/>
              </w:rPr>
            </w:pPr>
            <w:r w:rsidRPr="008F0B3B">
              <w:rPr>
                <w:strike/>
                <w:sz w:val="22"/>
              </w:rPr>
              <w:t>1</w:t>
            </w:r>
            <w:r>
              <w:rPr>
                <w:strike/>
                <w:sz w:val="22"/>
              </w:rPr>
              <w:t>31</w:t>
            </w:r>
            <w:r w:rsidRPr="008F0B3B">
              <w:rPr>
                <w:strike/>
                <w:sz w:val="22"/>
              </w:rPr>
              <w:t>.</w:t>
            </w:r>
          </w:p>
          <w:p w14:paraId="762EC52B" w14:textId="53061ACB" w:rsidR="008043AB" w:rsidRPr="00AD26F5" w:rsidRDefault="008043AB" w:rsidP="008043AB">
            <w:pPr>
              <w:jc w:val="center"/>
              <w:rPr>
                <w:sz w:val="22"/>
              </w:rPr>
            </w:pPr>
            <w:r w:rsidRPr="008F0B3B">
              <w:rPr>
                <w:b/>
                <w:bCs/>
                <w:sz w:val="22"/>
              </w:rPr>
              <w:t>1</w:t>
            </w:r>
            <w:r>
              <w:rPr>
                <w:b/>
                <w:bCs/>
                <w:sz w:val="22"/>
              </w:rPr>
              <w:t>33</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B4F06CB" w14:textId="77777777" w:rsidR="008043AB" w:rsidRPr="00AD26F5" w:rsidRDefault="008043AB" w:rsidP="008043AB">
            <w:r w:rsidRPr="00AD26F5">
              <w:t>Katlėrių kaimo kapinės (Katlėrių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21C48379" w14:textId="77777777" w:rsidR="008043AB" w:rsidRPr="00AD26F5" w:rsidRDefault="008043AB" w:rsidP="008043AB">
            <w:pPr>
              <w:rPr>
                <w:sz w:val="22"/>
              </w:rPr>
            </w:pPr>
            <w:r w:rsidRPr="00AD26F5">
              <w:rPr>
                <w:sz w:val="22"/>
              </w:rPr>
              <w:t xml:space="preserve">Neveikiančios Anykščių r. sav. tarybos 2013 m. gegužės 30 d. sprendimas </w:t>
            </w:r>
            <w:bookmarkStart w:id="128" w:name="n_124"/>
            <w:r w:rsidRPr="005F63A6">
              <w:rPr>
                <w:sz w:val="22"/>
              </w:rPr>
              <w:t>Nr.1-TS-185</w:t>
            </w:r>
            <w:bookmarkEnd w:id="128"/>
          </w:p>
        </w:tc>
        <w:tc>
          <w:tcPr>
            <w:tcW w:w="1024" w:type="dxa"/>
            <w:tcBorders>
              <w:top w:val="single" w:sz="4" w:space="0" w:color="auto"/>
              <w:left w:val="single" w:sz="4" w:space="0" w:color="auto"/>
              <w:bottom w:val="single" w:sz="4" w:space="0" w:color="auto"/>
              <w:right w:val="single" w:sz="4" w:space="0" w:color="auto"/>
            </w:tcBorders>
            <w:hideMark/>
          </w:tcPr>
          <w:p w14:paraId="0AF477D3" w14:textId="77777777" w:rsidR="008043AB" w:rsidRPr="00AD26F5" w:rsidRDefault="008043AB" w:rsidP="008043AB">
            <w:pPr>
              <w:jc w:val="center"/>
            </w:pPr>
            <w:r w:rsidRPr="00AD26F5">
              <w:t>0,40</w:t>
            </w:r>
          </w:p>
        </w:tc>
        <w:tc>
          <w:tcPr>
            <w:tcW w:w="2520" w:type="dxa"/>
            <w:tcBorders>
              <w:top w:val="single" w:sz="4" w:space="0" w:color="auto"/>
              <w:left w:val="single" w:sz="4" w:space="0" w:color="auto"/>
              <w:bottom w:val="single" w:sz="4" w:space="0" w:color="auto"/>
              <w:right w:val="single" w:sz="4" w:space="0" w:color="auto"/>
            </w:tcBorders>
            <w:hideMark/>
          </w:tcPr>
          <w:p w14:paraId="5FA59C56"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F6B8268"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A76B098" w14:textId="77777777" w:rsidR="008043AB" w:rsidRPr="00AD26F5" w:rsidRDefault="008043AB" w:rsidP="008043AB">
            <w:pPr>
              <w:rPr>
                <w:sz w:val="22"/>
              </w:rPr>
            </w:pPr>
            <w:r w:rsidRPr="00AD26F5">
              <w:rPr>
                <w:sz w:val="22"/>
              </w:rPr>
              <w:t xml:space="preserve">Anykščių r. sav. </w:t>
            </w:r>
          </w:p>
          <w:p w14:paraId="06615E69" w14:textId="77777777" w:rsidR="008043AB" w:rsidRPr="00AD26F5" w:rsidRDefault="008043AB" w:rsidP="008043AB">
            <w:pPr>
              <w:rPr>
                <w:sz w:val="22"/>
              </w:rPr>
            </w:pPr>
            <w:r w:rsidRPr="00AD26F5">
              <w:rPr>
                <w:sz w:val="22"/>
              </w:rPr>
              <w:t xml:space="preserve">Skiemonių seniūnija </w:t>
            </w:r>
          </w:p>
          <w:p w14:paraId="606F958B" w14:textId="77777777" w:rsidR="008043AB" w:rsidRPr="00AD26F5" w:rsidRDefault="008043AB" w:rsidP="008043AB">
            <w:pPr>
              <w:rPr>
                <w:sz w:val="22"/>
              </w:rPr>
            </w:pPr>
            <w:r w:rsidRPr="00AD26F5">
              <w:rPr>
                <w:sz w:val="22"/>
              </w:rPr>
              <w:t xml:space="preserve"> Šilo g. 3 </w:t>
            </w:r>
          </w:p>
          <w:p w14:paraId="33C8E690" w14:textId="77777777" w:rsidR="008043AB" w:rsidRPr="00AD26F5" w:rsidRDefault="008043AB" w:rsidP="008043AB">
            <w:pPr>
              <w:rPr>
                <w:sz w:val="22"/>
              </w:rPr>
            </w:pPr>
            <w:r w:rsidRPr="00AD26F5">
              <w:rPr>
                <w:sz w:val="22"/>
              </w:rPr>
              <w:t xml:space="preserve">29223 Skiemonys </w:t>
            </w:r>
          </w:p>
          <w:p w14:paraId="3D41FFD3" w14:textId="77777777" w:rsidR="008043AB" w:rsidRPr="00AD26F5" w:rsidRDefault="008043AB" w:rsidP="008043AB">
            <w:pPr>
              <w:rPr>
                <w:sz w:val="22"/>
              </w:rPr>
            </w:pPr>
            <w:r w:rsidRPr="00AD26F5">
              <w:rPr>
                <w:sz w:val="22"/>
              </w:rPr>
              <w:t xml:space="preserve">Anykščių r. </w:t>
            </w:r>
          </w:p>
          <w:p w14:paraId="28000F81" w14:textId="77777777" w:rsidR="008043AB" w:rsidRDefault="008043AB" w:rsidP="008043AB">
            <w:pPr>
              <w:rPr>
                <w:strike/>
                <w:sz w:val="22"/>
              </w:rPr>
            </w:pPr>
            <w:r w:rsidRPr="008043AB">
              <w:rPr>
                <w:strike/>
                <w:sz w:val="22"/>
              </w:rPr>
              <w:t>Seniūnas Stasys Steponėnas</w:t>
            </w:r>
          </w:p>
          <w:p w14:paraId="0D22E4CE" w14:textId="2099D07F" w:rsidR="0083216E" w:rsidRPr="0083216E" w:rsidRDefault="0083216E" w:rsidP="008043AB">
            <w:pPr>
              <w:rPr>
                <w:b/>
                <w:bCs/>
                <w:sz w:val="22"/>
              </w:rPr>
            </w:pPr>
            <w:r w:rsidRPr="0083216E">
              <w:rPr>
                <w:b/>
                <w:bCs/>
                <w:sz w:val="22"/>
              </w:rPr>
              <w:t>Seniūnė Birutė Kirkienė</w:t>
            </w:r>
          </w:p>
          <w:p w14:paraId="255F9724" w14:textId="7F3ACE76"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3048170A" w14:textId="77777777" w:rsidTr="005C714B">
        <w:trPr>
          <w:trHeight w:val="23"/>
        </w:trPr>
        <w:tc>
          <w:tcPr>
            <w:tcW w:w="625" w:type="dxa"/>
            <w:tcBorders>
              <w:top w:val="single" w:sz="4" w:space="0" w:color="auto"/>
              <w:left w:val="single" w:sz="4" w:space="0" w:color="auto"/>
              <w:bottom w:val="single" w:sz="4" w:space="0" w:color="auto"/>
              <w:right w:val="single" w:sz="4" w:space="0" w:color="auto"/>
            </w:tcBorders>
            <w:hideMark/>
          </w:tcPr>
          <w:p w14:paraId="1E3CD2F1" w14:textId="7F525DA9" w:rsidR="008043AB" w:rsidRDefault="008043AB" w:rsidP="008043AB">
            <w:pPr>
              <w:jc w:val="center"/>
              <w:rPr>
                <w:strike/>
                <w:sz w:val="22"/>
              </w:rPr>
            </w:pPr>
            <w:r w:rsidRPr="008F0B3B">
              <w:rPr>
                <w:strike/>
                <w:sz w:val="22"/>
              </w:rPr>
              <w:lastRenderedPageBreak/>
              <w:t>1</w:t>
            </w:r>
            <w:r>
              <w:rPr>
                <w:strike/>
                <w:sz w:val="22"/>
              </w:rPr>
              <w:t>32</w:t>
            </w:r>
            <w:r w:rsidRPr="008F0B3B">
              <w:rPr>
                <w:strike/>
                <w:sz w:val="22"/>
              </w:rPr>
              <w:t>.</w:t>
            </w:r>
          </w:p>
          <w:p w14:paraId="34D0149F" w14:textId="52990130" w:rsidR="008043AB" w:rsidRPr="00AD26F5" w:rsidRDefault="008043AB" w:rsidP="008043AB">
            <w:pPr>
              <w:jc w:val="center"/>
              <w:rPr>
                <w:sz w:val="22"/>
              </w:rPr>
            </w:pPr>
            <w:r w:rsidRPr="008F0B3B">
              <w:rPr>
                <w:b/>
                <w:bCs/>
                <w:sz w:val="22"/>
              </w:rPr>
              <w:t>1</w:t>
            </w:r>
            <w:r>
              <w:rPr>
                <w:b/>
                <w:bCs/>
                <w:sz w:val="22"/>
              </w:rPr>
              <w:t>34</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DB3D787" w14:textId="77777777" w:rsidR="008043AB" w:rsidRPr="00AD26F5" w:rsidRDefault="008043AB" w:rsidP="008043AB">
            <w:r w:rsidRPr="00AD26F5">
              <w:t>Vaišviliškių kaimo kapinės (Vaišviliškių k., Skiemonių sen.)</w:t>
            </w:r>
          </w:p>
        </w:tc>
        <w:tc>
          <w:tcPr>
            <w:tcW w:w="2832" w:type="dxa"/>
            <w:tcBorders>
              <w:top w:val="single" w:sz="4" w:space="0" w:color="auto"/>
              <w:left w:val="single" w:sz="4" w:space="0" w:color="auto"/>
              <w:bottom w:val="single" w:sz="4" w:space="0" w:color="auto"/>
              <w:right w:val="single" w:sz="4" w:space="0" w:color="auto"/>
            </w:tcBorders>
            <w:hideMark/>
          </w:tcPr>
          <w:p w14:paraId="67601F9F" w14:textId="77777777" w:rsidR="008043AB" w:rsidRPr="00AD26F5" w:rsidRDefault="008043AB" w:rsidP="008043AB">
            <w:pPr>
              <w:rPr>
                <w:sz w:val="22"/>
              </w:rPr>
            </w:pPr>
            <w:r w:rsidRPr="00AD26F5">
              <w:rPr>
                <w:sz w:val="22"/>
              </w:rPr>
              <w:t xml:space="preserve">Neveikiančios Anykščių r. sav. tarybos 2013 m. gegužės 30 d. sprendimas </w:t>
            </w:r>
            <w:bookmarkStart w:id="129" w:name="n_125"/>
            <w:r w:rsidRPr="005F63A6">
              <w:rPr>
                <w:sz w:val="22"/>
              </w:rPr>
              <w:t>Nr.1-TS-185</w:t>
            </w:r>
            <w:bookmarkEnd w:id="129"/>
          </w:p>
        </w:tc>
        <w:tc>
          <w:tcPr>
            <w:tcW w:w="1024" w:type="dxa"/>
            <w:tcBorders>
              <w:top w:val="single" w:sz="4" w:space="0" w:color="auto"/>
              <w:left w:val="single" w:sz="4" w:space="0" w:color="auto"/>
              <w:bottom w:val="single" w:sz="4" w:space="0" w:color="auto"/>
              <w:right w:val="single" w:sz="4" w:space="0" w:color="auto"/>
            </w:tcBorders>
            <w:hideMark/>
          </w:tcPr>
          <w:p w14:paraId="6DA9FED6" w14:textId="77777777" w:rsidR="008043AB" w:rsidRPr="00AD26F5" w:rsidRDefault="008043AB" w:rsidP="008043AB">
            <w:pPr>
              <w:jc w:val="center"/>
            </w:pPr>
            <w:r w:rsidRPr="00AD26F5">
              <w:t>0,50</w:t>
            </w:r>
          </w:p>
        </w:tc>
        <w:tc>
          <w:tcPr>
            <w:tcW w:w="2520" w:type="dxa"/>
            <w:tcBorders>
              <w:top w:val="single" w:sz="4" w:space="0" w:color="auto"/>
              <w:left w:val="single" w:sz="4" w:space="0" w:color="auto"/>
              <w:bottom w:val="single" w:sz="4" w:space="0" w:color="auto"/>
              <w:right w:val="single" w:sz="4" w:space="0" w:color="auto"/>
            </w:tcBorders>
            <w:hideMark/>
          </w:tcPr>
          <w:p w14:paraId="2DA23D0C"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40CBF04"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3808C522" w14:textId="77777777" w:rsidR="008043AB" w:rsidRPr="00AD26F5" w:rsidRDefault="008043AB" w:rsidP="008043AB">
            <w:pPr>
              <w:rPr>
                <w:sz w:val="22"/>
              </w:rPr>
            </w:pPr>
            <w:r w:rsidRPr="00AD26F5">
              <w:rPr>
                <w:sz w:val="22"/>
              </w:rPr>
              <w:t xml:space="preserve">Anykščių r. sav. </w:t>
            </w:r>
          </w:p>
          <w:p w14:paraId="437F8A89" w14:textId="77777777" w:rsidR="008043AB" w:rsidRPr="00AD26F5" w:rsidRDefault="008043AB" w:rsidP="008043AB">
            <w:pPr>
              <w:rPr>
                <w:sz w:val="22"/>
              </w:rPr>
            </w:pPr>
            <w:r w:rsidRPr="00AD26F5">
              <w:rPr>
                <w:sz w:val="22"/>
              </w:rPr>
              <w:t xml:space="preserve">Skiemonių seniūnija </w:t>
            </w:r>
          </w:p>
          <w:p w14:paraId="0EF273CD" w14:textId="77777777" w:rsidR="008043AB" w:rsidRPr="00AD26F5" w:rsidRDefault="008043AB" w:rsidP="008043AB">
            <w:pPr>
              <w:rPr>
                <w:sz w:val="22"/>
              </w:rPr>
            </w:pPr>
            <w:r w:rsidRPr="00AD26F5">
              <w:rPr>
                <w:sz w:val="22"/>
              </w:rPr>
              <w:t xml:space="preserve">Šilo g. 3 </w:t>
            </w:r>
          </w:p>
          <w:p w14:paraId="065144A3" w14:textId="77777777" w:rsidR="008043AB" w:rsidRPr="00AD26F5" w:rsidRDefault="008043AB" w:rsidP="008043AB">
            <w:pPr>
              <w:rPr>
                <w:sz w:val="22"/>
              </w:rPr>
            </w:pPr>
            <w:r w:rsidRPr="00AD26F5">
              <w:rPr>
                <w:sz w:val="22"/>
              </w:rPr>
              <w:t xml:space="preserve">29223 Skiemonys </w:t>
            </w:r>
          </w:p>
          <w:p w14:paraId="76C2C76D" w14:textId="77777777" w:rsidR="008043AB" w:rsidRPr="00AD26F5" w:rsidRDefault="008043AB" w:rsidP="008043AB">
            <w:pPr>
              <w:rPr>
                <w:sz w:val="22"/>
              </w:rPr>
            </w:pPr>
            <w:r w:rsidRPr="00AD26F5">
              <w:rPr>
                <w:sz w:val="22"/>
              </w:rPr>
              <w:t xml:space="preserve">Anykščių r. </w:t>
            </w:r>
          </w:p>
          <w:p w14:paraId="296992DD" w14:textId="77777777" w:rsidR="008043AB" w:rsidRDefault="008043AB" w:rsidP="008043AB">
            <w:pPr>
              <w:rPr>
                <w:strike/>
                <w:sz w:val="22"/>
              </w:rPr>
            </w:pPr>
            <w:r w:rsidRPr="008043AB">
              <w:rPr>
                <w:strike/>
                <w:sz w:val="22"/>
              </w:rPr>
              <w:t>Seniūnas Stasys Steponėnas</w:t>
            </w:r>
          </w:p>
          <w:p w14:paraId="069A1B6B" w14:textId="50A31B0C" w:rsidR="0083216E" w:rsidRPr="0083216E" w:rsidRDefault="0083216E" w:rsidP="008043AB">
            <w:pPr>
              <w:rPr>
                <w:b/>
                <w:bCs/>
                <w:sz w:val="22"/>
              </w:rPr>
            </w:pPr>
            <w:r w:rsidRPr="0083216E">
              <w:rPr>
                <w:b/>
                <w:bCs/>
                <w:sz w:val="22"/>
              </w:rPr>
              <w:t>Seniūnė Birutė Kirkienė</w:t>
            </w:r>
          </w:p>
          <w:p w14:paraId="52340246" w14:textId="7919E663"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72F2D29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1410E3B0" w14:textId="1434697B" w:rsidR="008043AB" w:rsidRDefault="008043AB" w:rsidP="008043AB">
            <w:pPr>
              <w:jc w:val="center"/>
              <w:rPr>
                <w:strike/>
                <w:sz w:val="22"/>
              </w:rPr>
            </w:pPr>
            <w:r w:rsidRPr="008F0B3B">
              <w:rPr>
                <w:strike/>
                <w:sz w:val="22"/>
              </w:rPr>
              <w:t>1</w:t>
            </w:r>
            <w:r>
              <w:rPr>
                <w:strike/>
                <w:sz w:val="22"/>
              </w:rPr>
              <w:t>33</w:t>
            </w:r>
            <w:r w:rsidRPr="008F0B3B">
              <w:rPr>
                <w:strike/>
                <w:sz w:val="22"/>
              </w:rPr>
              <w:t>.</w:t>
            </w:r>
          </w:p>
          <w:p w14:paraId="58A8ABC7" w14:textId="79B52617" w:rsidR="008043AB" w:rsidRPr="00AD26F5" w:rsidRDefault="008043AB" w:rsidP="008043AB">
            <w:pPr>
              <w:jc w:val="center"/>
              <w:rPr>
                <w:sz w:val="22"/>
              </w:rPr>
            </w:pPr>
            <w:r w:rsidRPr="008F0B3B">
              <w:rPr>
                <w:b/>
                <w:bCs/>
                <w:sz w:val="22"/>
              </w:rPr>
              <w:t>1</w:t>
            </w:r>
            <w:r>
              <w:rPr>
                <w:b/>
                <w:bCs/>
                <w:sz w:val="22"/>
              </w:rPr>
              <w:t>35</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9D2E6A1" w14:textId="77777777" w:rsidR="008043AB" w:rsidRPr="00AD26F5" w:rsidRDefault="008043AB" w:rsidP="008043AB">
            <w:r w:rsidRPr="00AD26F5">
              <w:t>Velykūnų kaimo kapinės (Velykūnų k., Skiemonių sen.)</w:t>
            </w:r>
          </w:p>
        </w:tc>
        <w:tc>
          <w:tcPr>
            <w:tcW w:w="2832" w:type="dxa"/>
            <w:tcBorders>
              <w:top w:val="single" w:sz="4" w:space="0" w:color="auto"/>
              <w:left w:val="single" w:sz="4" w:space="0" w:color="auto"/>
              <w:bottom w:val="single" w:sz="4" w:space="0" w:color="auto"/>
              <w:right w:val="single" w:sz="4" w:space="0" w:color="auto"/>
            </w:tcBorders>
            <w:hideMark/>
          </w:tcPr>
          <w:p w14:paraId="0AE69990" w14:textId="77777777" w:rsidR="008043AB" w:rsidRPr="00AD26F5" w:rsidRDefault="008043AB" w:rsidP="008043AB">
            <w:pPr>
              <w:rPr>
                <w:sz w:val="22"/>
              </w:rPr>
            </w:pPr>
            <w:r w:rsidRPr="00AD26F5">
              <w:rPr>
                <w:sz w:val="22"/>
              </w:rPr>
              <w:t xml:space="preserve">Neveikiančios Anykščių r. sav. tarybos 2013 m. gegužės 30 d. sprendimas </w:t>
            </w:r>
            <w:bookmarkStart w:id="130" w:name="n_126"/>
            <w:r w:rsidRPr="005F63A6">
              <w:rPr>
                <w:sz w:val="22"/>
              </w:rPr>
              <w:t>Nr.1-TS-185</w:t>
            </w:r>
            <w:bookmarkEnd w:id="130"/>
          </w:p>
        </w:tc>
        <w:tc>
          <w:tcPr>
            <w:tcW w:w="1024" w:type="dxa"/>
            <w:tcBorders>
              <w:top w:val="single" w:sz="4" w:space="0" w:color="auto"/>
              <w:left w:val="single" w:sz="4" w:space="0" w:color="auto"/>
              <w:bottom w:val="single" w:sz="4" w:space="0" w:color="auto"/>
              <w:right w:val="single" w:sz="4" w:space="0" w:color="auto"/>
            </w:tcBorders>
            <w:hideMark/>
          </w:tcPr>
          <w:p w14:paraId="4B9DF271" w14:textId="77777777" w:rsidR="008043AB" w:rsidRPr="00AD26F5" w:rsidRDefault="008043AB" w:rsidP="008043AB">
            <w:pPr>
              <w:jc w:val="center"/>
            </w:pPr>
            <w:r w:rsidRPr="00AD26F5">
              <w:t>0,11</w:t>
            </w:r>
          </w:p>
        </w:tc>
        <w:tc>
          <w:tcPr>
            <w:tcW w:w="2520" w:type="dxa"/>
            <w:tcBorders>
              <w:top w:val="single" w:sz="4" w:space="0" w:color="auto"/>
              <w:left w:val="single" w:sz="4" w:space="0" w:color="auto"/>
              <w:bottom w:val="single" w:sz="4" w:space="0" w:color="auto"/>
              <w:right w:val="single" w:sz="4" w:space="0" w:color="auto"/>
            </w:tcBorders>
            <w:hideMark/>
          </w:tcPr>
          <w:p w14:paraId="056ABDAF"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AFB93E0"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064E625" w14:textId="77777777" w:rsidR="008043AB" w:rsidRPr="00AD26F5" w:rsidRDefault="008043AB" w:rsidP="008043AB">
            <w:pPr>
              <w:rPr>
                <w:sz w:val="22"/>
              </w:rPr>
            </w:pPr>
            <w:r w:rsidRPr="00AD26F5">
              <w:rPr>
                <w:sz w:val="22"/>
              </w:rPr>
              <w:t xml:space="preserve">Anykščių r. sav. </w:t>
            </w:r>
          </w:p>
          <w:p w14:paraId="49DDF754" w14:textId="77777777" w:rsidR="008043AB" w:rsidRPr="00AD26F5" w:rsidRDefault="008043AB" w:rsidP="008043AB">
            <w:pPr>
              <w:rPr>
                <w:sz w:val="22"/>
              </w:rPr>
            </w:pPr>
            <w:r w:rsidRPr="00AD26F5">
              <w:rPr>
                <w:sz w:val="22"/>
              </w:rPr>
              <w:t xml:space="preserve">Skiemonių seniūnija </w:t>
            </w:r>
          </w:p>
          <w:p w14:paraId="63661BD8" w14:textId="77777777" w:rsidR="008043AB" w:rsidRPr="00AD26F5" w:rsidRDefault="008043AB" w:rsidP="008043AB">
            <w:pPr>
              <w:rPr>
                <w:sz w:val="22"/>
              </w:rPr>
            </w:pPr>
            <w:r w:rsidRPr="00AD26F5">
              <w:rPr>
                <w:sz w:val="22"/>
              </w:rPr>
              <w:t xml:space="preserve"> Šilo g. 3 </w:t>
            </w:r>
          </w:p>
          <w:p w14:paraId="5F470E80" w14:textId="77777777" w:rsidR="008043AB" w:rsidRPr="00AD26F5" w:rsidRDefault="008043AB" w:rsidP="008043AB">
            <w:pPr>
              <w:rPr>
                <w:sz w:val="22"/>
              </w:rPr>
            </w:pPr>
            <w:r w:rsidRPr="00AD26F5">
              <w:rPr>
                <w:sz w:val="22"/>
              </w:rPr>
              <w:t xml:space="preserve">29223 Skiemonys </w:t>
            </w:r>
          </w:p>
          <w:p w14:paraId="440426F5" w14:textId="77777777" w:rsidR="008043AB" w:rsidRPr="00AD26F5" w:rsidRDefault="008043AB" w:rsidP="008043AB">
            <w:pPr>
              <w:rPr>
                <w:sz w:val="22"/>
              </w:rPr>
            </w:pPr>
            <w:r w:rsidRPr="00AD26F5">
              <w:rPr>
                <w:sz w:val="22"/>
              </w:rPr>
              <w:t xml:space="preserve">Anykščių r. </w:t>
            </w:r>
          </w:p>
          <w:p w14:paraId="6E575267" w14:textId="77777777" w:rsidR="008043AB" w:rsidRDefault="008043AB" w:rsidP="008043AB">
            <w:pPr>
              <w:rPr>
                <w:strike/>
                <w:sz w:val="22"/>
              </w:rPr>
            </w:pPr>
            <w:r w:rsidRPr="008043AB">
              <w:rPr>
                <w:strike/>
                <w:sz w:val="22"/>
              </w:rPr>
              <w:t>Seniūnas Stasys Steponėnas</w:t>
            </w:r>
          </w:p>
          <w:p w14:paraId="7FB5ECE8" w14:textId="3AD7CFE7" w:rsidR="0083216E" w:rsidRPr="0083216E" w:rsidRDefault="0083216E" w:rsidP="008043AB">
            <w:pPr>
              <w:rPr>
                <w:b/>
                <w:bCs/>
                <w:sz w:val="22"/>
              </w:rPr>
            </w:pPr>
            <w:r w:rsidRPr="0083216E">
              <w:rPr>
                <w:b/>
                <w:bCs/>
                <w:sz w:val="22"/>
              </w:rPr>
              <w:t>Seniūnė Birutė Kirkienė</w:t>
            </w:r>
          </w:p>
          <w:p w14:paraId="27012B9C" w14:textId="05DDB075" w:rsidR="008043AB" w:rsidRPr="00AD26F5" w:rsidRDefault="008043AB" w:rsidP="008043AB">
            <w:pPr>
              <w:rPr>
                <w:sz w:val="22"/>
              </w:rPr>
            </w:pPr>
            <w:r w:rsidRPr="00AD26F5">
              <w:rPr>
                <w:sz w:val="22"/>
              </w:rPr>
              <w:t>tel. (</w:t>
            </w:r>
            <w:r>
              <w:rPr>
                <w:sz w:val="22"/>
              </w:rPr>
              <w:t>0</w:t>
            </w:r>
            <w:r w:rsidRPr="00AD26F5">
              <w:rPr>
                <w:sz w:val="22"/>
              </w:rPr>
              <w:t xml:space="preserve"> 381) 47 846</w:t>
            </w:r>
          </w:p>
        </w:tc>
      </w:tr>
      <w:tr w:rsidR="008043AB" w:rsidRPr="00AD26F5" w14:paraId="2B09B5FC"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106460A" w14:textId="271D08D0" w:rsidR="008043AB" w:rsidRDefault="008043AB" w:rsidP="008043AB">
            <w:pPr>
              <w:jc w:val="center"/>
              <w:rPr>
                <w:strike/>
                <w:sz w:val="22"/>
              </w:rPr>
            </w:pPr>
            <w:r w:rsidRPr="008F0B3B">
              <w:rPr>
                <w:strike/>
                <w:sz w:val="22"/>
              </w:rPr>
              <w:t>1</w:t>
            </w:r>
            <w:r>
              <w:rPr>
                <w:strike/>
                <w:sz w:val="22"/>
              </w:rPr>
              <w:t>34</w:t>
            </w:r>
            <w:r w:rsidRPr="008F0B3B">
              <w:rPr>
                <w:strike/>
                <w:sz w:val="22"/>
              </w:rPr>
              <w:t>.</w:t>
            </w:r>
          </w:p>
          <w:p w14:paraId="6886D428" w14:textId="1AF0CF1E" w:rsidR="008043AB" w:rsidRPr="00AD26F5" w:rsidRDefault="008043AB" w:rsidP="008043AB">
            <w:pPr>
              <w:jc w:val="center"/>
              <w:rPr>
                <w:sz w:val="22"/>
              </w:rPr>
            </w:pPr>
            <w:r w:rsidRPr="008F0B3B">
              <w:rPr>
                <w:b/>
                <w:bCs/>
                <w:sz w:val="22"/>
              </w:rPr>
              <w:t>1</w:t>
            </w:r>
            <w:r>
              <w:rPr>
                <w:b/>
                <w:bCs/>
                <w:sz w:val="22"/>
              </w:rPr>
              <w:t>36</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785FDF1" w14:textId="23466693" w:rsidR="008043AB" w:rsidRPr="00AD26F5" w:rsidRDefault="008043AB" w:rsidP="008043AB">
            <w:r w:rsidRPr="00AD26F5">
              <w:t>Svėdasų miestelio kapinės (J.</w:t>
            </w:r>
            <w:r>
              <w:t xml:space="preserve"> </w:t>
            </w:r>
            <w:r w:rsidRPr="00AD26F5">
              <w:t>Tumo- Vaižganto g., Svėdasų m.,</w:t>
            </w:r>
          </w:p>
          <w:p w14:paraId="0A6BC040" w14:textId="77777777" w:rsidR="008043AB" w:rsidRPr="00AD26F5" w:rsidRDefault="008043AB" w:rsidP="008043AB">
            <w:r w:rsidRPr="00AD26F5">
              <w:t>Svėdasų sen.)</w:t>
            </w:r>
          </w:p>
        </w:tc>
        <w:tc>
          <w:tcPr>
            <w:tcW w:w="2832" w:type="dxa"/>
            <w:tcBorders>
              <w:top w:val="single" w:sz="4" w:space="0" w:color="auto"/>
              <w:left w:val="single" w:sz="4" w:space="0" w:color="auto"/>
              <w:bottom w:val="single" w:sz="4" w:space="0" w:color="auto"/>
              <w:right w:val="single" w:sz="4" w:space="0" w:color="auto"/>
            </w:tcBorders>
            <w:hideMark/>
          </w:tcPr>
          <w:p w14:paraId="62BB057B" w14:textId="77777777" w:rsidR="008043AB" w:rsidRPr="00AD26F5" w:rsidRDefault="008043AB" w:rsidP="008043AB">
            <w:pPr>
              <w:rPr>
                <w:sz w:val="22"/>
              </w:rPr>
            </w:pPr>
            <w:r w:rsidRPr="00AD26F5">
              <w:rPr>
                <w:sz w:val="22"/>
              </w:rPr>
              <w:t xml:space="preserve">Veikiančios </w:t>
            </w:r>
          </w:p>
          <w:p w14:paraId="3BCE1C4C" w14:textId="77777777" w:rsidR="008043AB" w:rsidRPr="00AD26F5" w:rsidRDefault="008043AB" w:rsidP="008043AB">
            <w:pPr>
              <w:rPr>
                <w:sz w:val="22"/>
              </w:rPr>
            </w:pPr>
            <w:r w:rsidRPr="00AD26F5">
              <w:rPr>
                <w:sz w:val="22"/>
              </w:rPr>
              <w:t xml:space="preserve">Anykščių r. sav. tarybos 2013 m. gegužės 30 d. sprendimas </w:t>
            </w:r>
            <w:bookmarkStart w:id="131" w:name="n_127"/>
            <w:r w:rsidRPr="005F63A6">
              <w:rPr>
                <w:sz w:val="22"/>
              </w:rPr>
              <w:t>Nr.1-TS-185</w:t>
            </w:r>
            <w:bookmarkEnd w:id="131"/>
          </w:p>
        </w:tc>
        <w:tc>
          <w:tcPr>
            <w:tcW w:w="1024" w:type="dxa"/>
            <w:tcBorders>
              <w:top w:val="single" w:sz="4" w:space="0" w:color="auto"/>
              <w:left w:val="single" w:sz="4" w:space="0" w:color="auto"/>
              <w:bottom w:val="single" w:sz="4" w:space="0" w:color="auto"/>
              <w:right w:val="single" w:sz="4" w:space="0" w:color="auto"/>
            </w:tcBorders>
            <w:hideMark/>
          </w:tcPr>
          <w:p w14:paraId="2C3CF118" w14:textId="77777777" w:rsidR="008043AB" w:rsidRDefault="008043AB" w:rsidP="008043AB">
            <w:pPr>
              <w:jc w:val="center"/>
              <w:rPr>
                <w:strike/>
              </w:rPr>
            </w:pPr>
            <w:r w:rsidRPr="008043AB">
              <w:rPr>
                <w:strike/>
              </w:rPr>
              <w:t>3,10</w:t>
            </w:r>
          </w:p>
          <w:p w14:paraId="6D205690" w14:textId="38F9ED0D" w:rsidR="008043AB" w:rsidRPr="008043AB" w:rsidRDefault="008043AB" w:rsidP="008043AB">
            <w:pPr>
              <w:jc w:val="center"/>
              <w:rPr>
                <w:b/>
                <w:bCs/>
                <w:strike/>
              </w:rPr>
            </w:pPr>
            <w:r w:rsidRPr="008043AB">
              <w:rPr>
                <w:b/>
                <w:bCs/>
              </w:rPr>
              <w:t>3,3750</w:t>
            </w:r>
          </w:p>
        </w:tc>
        <w:tc>
          <w:tcPr>
            <w:tcW w:w="2520" w:type="dxa"/>
            <w:tcBorders>
              <w:top w:val="single" w:sz="4" w:space="0" w:color="auto"/>
              <w:left w:val="single" w:sz="4" w:space="0" w:color="auto"/>
              <w:bottom w:val="single" w:sz="4" w:space="0" w:color="auto"/>
              <w:right w:val="single" w:sz="4" w:space="0" w:color="auto"/>
            </w:tcBorders>
            <w:hideMark/>
          </w:tcPr>
          <w:p w14:paraId="57CD818F" w14:textId="77777777" w:rsidR="008043AB" w:rsidRPr="008043AB" w:rsidRDefault="008043AB" w:rsidP="008043AB">
            <w:pPr>
              <w:jc w:val="center"/>
              <w:rPr>
                <w:b/>
                <w:bCs/>
                <w:sz w:val="22"/>
                <w:szCs w:val="22"/>
              </w:rPr>
            </w:pPr>
            <w:r w:rsidRPr="008043AB">
              <w:rPr>
                <w:b/>
                <w:bCs/>
                <w:sz w:val="22"/>
                <w:szCs w:val="22"/>
              </w:rPr>
              <w:t>Žemės sklypo unikalus</w:t>
            </w:r>
          </w:p>
          <w:p w14:paraId="01F03979" w14:textId="77777777" w:rsidR="008043AB" w:rsidRPr="008043AB" w:rsidRDefault="008043AB" w:rsidP="008043AB">
            <w:pPr>
              <w:jc w:val="center"/>
              <w:rPr>
                <w:b/>
                <w:bCs/>
                <w:sz w:val="22"/>
                <w:szCs w:val="22"/>
              </w:rPr>
            </w:pPr>
            <w:r w:rsidRPr="008043AB">
              <w:rPr>
                <w:b/>
                <w:bCs/>
                <w:sz w:val="22"/>
                <w:szCs w:val="22"/>
              </w:rPr>
              <w:t xml:space="preserve"> Nr. 4400-5760-0190,</w:t>
            </w:r>
          </w:p>
          <w:p w14:paraId="0CA5D30B" w14:textId="77D9875C" w:rsidR="008043AB" w:rsidRPr="00AD26F5" w:rsidRDefault="008043AB" w:rsidP="008043AB">
            <w:pPr>
              <w:jc w:val="center"/>
              <w:rPr>
                <w:sz w:val="22"/>
              </w:rPr>
            </w:pPr>
            <w:r w:rsidRPr="008043AB">
              <w:rPr>
                <w:b/>
                <w:bCs/>
                <w:sz w:val="22"/>
                <w:szCs w:val="22"/>
              </w:rPr>
              <w:t>2021-12-01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09E02DE"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8E0EF7D" w14:textId="77777777" w:rsidR="008043AB" w:rsidRPr="0083216E" w:rsidRDefault="008043AB" w:rsidP="008043AB">
            <w:pPr>
              <w:rPr>
                <w:sz w:val="22"/>
              </w:rPr>
            </w:pPr>
            <w:r w:rsidRPr="0083216E">
              <w:rPr>
                <w:sz w:val="22"/>
              </w:rPr>
              <w:t xml:space="preserve">UAB Anykščių </w:t>
            </w:r>
          </w:p>
          <w:p w14:paraId="48507D61" w14:textId="77777777" w:rsidR="008043AB" w:rsidRPr="0083216E" w:rsidRDefault="008043AB" w:rsidP="008043AB">
            <w:pPr>
              <w:rPr>
                <w:sz w:val="22"/>
              </w:rPr>
            </w:pPr>
            <w:r w:rsidRPr="0083216E">
              <w:rPr>
                <w:sz w:val="22"/>
              </w:rPr>
              <w:t>komunalinis ūkis</w:t>
            </w:r>
          </w:p>
          <w:p w14:paraId="52E6CC73" w14:textId="77777777" w:rsidR="008043AB" w:rsidRPr="0083216E" w:rsidRDefault="008043AB" w:rsidP="008043AB">
            <w:pPr>
              <w:rPr>
                <w:sz w:val="22"/>
              </w:rPr>
            </w:pPr>
            <w:r w:rsidRPr="0083216E">
              <w:rPr>
                <w:sz w:val="22"/>
              </w:rPr>
              <w:t>Gegužės g. 47</w:t>
            </w:r>
          </w:p>
          <w:p w14:paraId="7B3E4C4A" w14:textId="77777777" w:rsidR="008043AB" w:rsidRPr="0083216E" w:rsidRDefault="008043AB" w:rsidP="008043AB">
            <w:pPr>
              <w:rPr>
                <w:sz w:val="22"/>
              </w:rPr>
            </w:pPr>
            <w:r w:rsidRPr="0083216E">
              <w:rPr>
                <w:sz w:val="22"/>
              </w:rPr>
              <w:t>29107 Anykščiai</w:t>
            </w:r>
          </w:p>
          <w:p w14:paraId="20019E08" w14:textId="77777777" w:rsidR="008043AB" w:rsidRPr="0083216E" w:rsidRDefault="008043AB" w:rsidP="008043AB">
            <w:pPr>
              <w:rPr>
                <w:sz w:val="22"/>
              </w:rPr>
            </w:pPr>
            <w:r w:rsidRPr="0083216E">
              <w:rPr>
                <w:sz w:val="22"/>
              </w:rPr>
              <w:t>Padalinio vadovas Kęstutis Šermukšnis</w:t>
            </w:r>
          </w:p>
          <w:p w14:paraId="79186927" w14:textId="48A539B8" w:rsidR="008043AB" w:rsidRPr="0083216E" w:rsidRDefault="008043AB" w:rsidP="008043AB">
            <w:pPr>
              <w:rPr>
                <w:sz w:val="22"/>
              </w:rPr>
            </w:pPr>
            <w:r w:rsidRPr="0083216E">
              <w:rPr>
                <w:sz w:val="22"/>
              </w:rPr>
              <w:t>tel. (0 381) 42687</w:t>
            </w:r>
          </w:p>
          <w:p w14:paraId="3886EB9D" w14:textId="77777777" w:rsidR="008043AB" w:rsidRPr="0083216E" w:rsidRDefault="008043AB" w:rsidP="008043AB">
            <w:pPr>
              <w:rPr>
                <w:sz w:val="22"/>
              </w:rPr>
            </w:pPr>
            <w:r w:rsidRPr="0083216E">
              <w:rPr>
                <w:sz w:val="22"/>
              </w:rPr>
              <w:t xml:space="preserve">el. p. </w:t>
            </w:r>
            <w:hyperlink r:id="rId58" w:history="1">
              <w:r w:rsidRPr="0083216E">
                <w:rPr>
                  <w:rStyle w:val="Hipersaitas"/>
                  <w:color w:val="auto"/>
                  <w:szCs w:val="24"/>
                </w:rPr>
                <w:t>info@anykom.lt</w:t>
              </w:r>
            </w:hyperlink>
          </w:p>
        </w:tc>
      </w:tr>
      <w:tr w:rsidR="008043AB" w:rsidRPr="00AD26F5" w14:paraId="028EAE4E"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BDF22D4" w14:textId="72860074" w:rsidR="008043AB" w:rsidRDefault="008043AB" w:rsidP="008043AB">
            <w:pPr>
              <w:jc w:val="center"/>
              <w:rPr>
                <w:strike/>
                <w:sz w:val="22"/>
              </w:rPr>
            </w:pPr>
            <w:r w:rsidRPr="008F0B3B">
              <w:rPr>
                <w:strike/>
                <w:sz w:val="22"/>
              </w:rPr>
              <w:t>1</w:t>
            </w:r>
            <w:r>
              <w:rPr>
                <w:strike/>
                <w:sz w:val="22"/>
              </w:rPr>
              <w:t>35</w:t>
            </w:r>
            <w:r w:rsidRPr="008F0B3B">
              <w:rPr>
                <w:strike/>
                <w:sz w:val="22"/>
              </w:rPr>
              <w:t>.</w:t>
            </w:r>
          </w:p>
          <w:p w14:paraId="2E97571F" w14:textId="4F08712F" w:rsidR="008043AB" w:rsidRPr="00AD26F5" w:rsidRDefault="008043AB" w:rsidP="008043AB">
            <w:pPr>
              <w:jc w:val="center"/>
              <w:rPr>
                <w:sz w:val="22"/>
              </w:rPr>
            </w:pPr>
            <w:r w:rsidRPr="008F0B3B">
              <w:rPr>
                <w:b/>
                <w:bCs/>
                <w:sz w:val="22"/>
              </w:rPr>
              <w:t>1</w:t>
            </w:r>
            <w:r>
              <w:rPr>
                <w:b/>
                <w:bCs/>
                <w:sz w:val="22"/>
              </w:rPr>
              <w:t>37</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EF5FA2E" w14:textId="1BED1587" w:rsidR="008043AB" w:rsidRPr="00AD26F5" w:rsidRDefault="008043AB" w:rsidP="008043AB">
            <w:r w:rsidRPr="00AD26F5">
              <w:t xml:space="preserve">Kunigiškių </w:t>
            </w:r>
            <w:r>
              <w:t xml:space="preserve">I </w:t>
            </w:r>
            <w:r w:rsidRPr="00AD26F5">
              <w:t>kaimo kapinės (Kunigiškių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3D8BA036" w14:textId="77777777" w:rsidR="008043AB" w:rsidRPr="00AD26F5" w:rsidRDefault="008043AB" w:rsidP="008043AB">
            <w:pPr>
              <w:rPr>
                <w:sz w:val="22"/>
              </w:rPr>
            </w:pPr>
            <w:r w:rsidRPr="00AD26F5">
              <w:rPr>
                <w:sz w:val="22"/>
              </w:rPr>
              <w:t xml:space="preserve">Veikiančios </w:t>
            </w:r>
          </w:p>
          <w:p w14:paraId="308E07DE" w14:textId="77777777" w:rsidR="008043AB" w:rsidRPr="00AD26F5" w:rsidRDefault="008043AB" w:rsidP="008043AB">
            <w:pPr>
              <w:rPr>
                <w:sz w:val="22"/>
              </w:rPr>
            </w:pPr>
            <w:r w:rsidRPr="00AD26F5">
              <w:rPr>
                <w:sz w:val="22"/>
              </w:rPr>
              <w:t xml:space="preserve">Anykščių r. sav. tarybos 2013 m. gegužės 30 d. sprendimas </w:t>
            </w:r>
            <w:bookmarkStart w:id="132" w:name="n_128"/>
            <w:r w:rsidRPr="005F63A6">
              <w:rPr>
                <w:sz w:val="22"/>
              </w:rPr>
              <w:t>Nr.1-TS-185</w:t>
            </w:r>
            <w:bookmarkEnd w:id="132"/>
          </w:p>
        </w:tc>
        <w:tc>
          <w:tcPr>
            <w:tcW w:w="1024" w:type="dxa"/>
            <w:tcBorders>
              <w:top w:val="single" w:sz="4" w:space="0" w:color="auto"/>
              <w:left w:val="single" w:sz="4" w:space="0" w:color="auto"/>
              <w:bottom w:val="single" w:sz="4" w:space="0" w:color="auto"/>
              <w:right w:val="single" w:sz="4" w:space="0" w:color="auto"/>
            </w:tcBorders>
            <w:hideMark/>
          </w:tcPr>
          <w:p w14:paraId="53D097BB" w14:textId="77777777" w:rsidR="008043AB" w:rsidRPr="00AD26F5" w:rsidRDefault="008043AB" w:rsidP="008043AB">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0459B0BC"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FDDE0ED"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E0AF2FC" w14:textId="77777777" w:rsidR="008043AB" w:rsidRPr="0083216E" w:rsidRDefault="008043AB" w:rsidP="008043AB">
            <w:pPr>
              <w:rPr>
                <w:sz w:val="22"/>
              </w:rPr>
            </w:pPr>
            <w:r w:rsidRPr="0083216E">
              <w:rPr>
                <w:sz w:val="22"/>
              </w:rPr>
              <w:t xml:space="preserve">Anykščių r. sav. </w:t>
            </w:r>
          </w:p>
          <w:p w14:paraId="05189660" w14:textId="77777777" w:rsidR="008043AB" w:rsidRPr="0083216E" w:rsidRDefault="008043AB" w:rsidP="008043AB">
            <w:pPr>
              <w:rPr>
                <w:sz w:val="22"/>
              </w:rPr>
            </w:pPr>
            <w:r w:rsidRPr="0083216E">
              <w:rPr>
                <w:sz w:val="22"/>
              </w:rPr>
              <w:t>Svėdasų seniūnija</w:t>
            </w:r>
          </w:p>
          <w:p w14:paraId="1B4D98D9" w14:textId="77777777" w:rsidR="008043AB" w:rsidRPr="0083216E" w:rsidRDefault="008043AB" w:rsidP="008043AB">
            <w:pPr>
              <w:rPr>
                <w:sz w:val="22"/>
              </w:rPr>
            </w:pPr>
            <w:r w:rsidRPr="0083216E">
              <w:rPr>
                <w:sz w:val="22"/>
              </w:rPr>
              <w:t>J. Tumo-Vaižganto g. 16,</w:t>
            </w:r>
          </w:p>
          <w:p w14:paraId="0AED8A9C" w14:textId="77777777" w:rsidR="008043AB" w:rsidRPr="0083216E" w:rsidRDefault="008043AB" w:rsidP="008043AB">
            <w:pPr>
              <w:rPr>
                <w:sz w:val="22"/>
              </w:rPr>
            </w:pPr>
            <w:r w:rsidRPr="0083216E">
              <w:rPr>
                <w:sz w:val="22"/>
              </w:rPr>
              <w:t>29351 Svėdasai</w:t>
            </w:r>
          </w:p>
          <w:p w14:paraId="55EB4AFA" w14:textId="77777777" w:rsidR="008043AB" w:rsidRPr="0083216E" w:rsidRDefault="008043AB" w:rsidP="008043AB">
            <w:pPr>
              <w:rPr>
                <w:sz w:val="22"/>
              </w:rPr>
            </w:pPr>
            <w:r w:rsidRPr="0083216E">
              <w:rPr>
                <w:sz w:val="22"/>
              </w:rPr>
              <w:t>Anykščių r.</w:t>
            </w:r>
          </w:p>
          <w:p w14:paraId="3EA83D86" w14:textId="77777777" w:rsidR="008043AB" w:rsidRPr="0083216E" w:rsidRDefault="008043AB" w:rsidP="008043AB">
            <w:pPr>
              <w:rPr>
                <w:sz w:val="22"/>
              </w:rPr>
            </w:pPr>
            <w:r w:rsidRPr="0083216E">
              <w:rPr>
                <w:sz w:val="22"/>
              </w:rPr>
              <w:t>Seniūnas Saulius Rasalas</w:t>
            </w:r>
          </w:p>
          <w:p w14:paraId="574D1C50" w14:textId="7D524F8C" w:rsidR="008043AB" w:rsidRPr="0083216E" w:rsidRDefault="008043AB" w:rsidP="008043AB">
            <w:pPr>
              <w:rPr>
                <w:sz w:val="22"/>
              </w:rPr>
            </w:pPr>
            <w:r w:rsidRPr="0083216E">
              <w:rPr>
                <w:sz w:val="22"/>
              </w:rPr>
              <w:t>tel. (0 381) 57672</w:t>
            </w:r>
          </w:p>
          <w:p w14:paraId="444412B6" w14:textId="77777777" w:rsidR="008043AB" w:rsidRPr="0083216E" w:rsidRDefault="008043AB" w:rsidP="008043AB">
            <w:pPr>
              <w:jc w:val="center"/>
              <w:rPr>
                <w:sz w:val="22"/>
              </w:rPr>
            </w:pPr>
          </w:p>
        </w:tc>
      </w:tr>
      <w:tr w:rsidR="008043AB" w:rsidRPr="00AD26F5" w14:paraId="37F56FFB"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1190017" w14:textId="0D6F2874" w:rsidR="008043AB" w:rsidRDefault="008043AB" w:rsidP="008043AB">
            <w:pPr>
              <w:jc w:val="center"/>
              <w:rPr>
                <w:strike/>
                <w:sz w:val="22"/>
              </w:rPr>
            </w:pPr>
            <w:r w:rsidRPr="008F0B3B">
              <w:rPr>
                <w:strike/>
                <w:sz w:val="22"/>
              </w:rPr>
              <w:t>1</w:t>
            </w:r>
            <w:r>
              <w:rPr>
                <w:strike/>
                <w:sz w:val="22"/>
              </w:rPr>
              <w:t>36</w:t>
            </w:r>
            <w:r w:rsidRPr="008F0B3B">
              <w:rPr>
                <w:strike/>
                <w:sz w:val="22"/>
              </w:rPr>
              <w:t>.</w:t>
            </w:r>
          </w:p>
          <w:p w14:paraId="36C1A62D" w14:textId="61F5BCF2" w:rsidR="008043AB" w:rsidRPr="00AD26F5" w:rsidRDefault="008043AB" w:rsidP="008043AB">
            <w:pPr>
              <w:jc w:val="center"/>
              <w:rPr>
                <w:sz w:val="22"/>
              </w:rPr>
            </w:pPr>
            <w:r w:rsidRPr="008F0B3B">
              <w:rPr>
                <w:b/>
                <w:bCs/>
                <w:sz w:val="22"/>
              </w:rPr>
              <w:t>1</w:t>
            </w:r>
            <w:r>
              <w:rPr>
                <w:b/>
                <w:bCs/>
                <w:sz w:val="22"/>
              </w:rPr>
              <w:t>38</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E10DCE6" w14:textId="77777777" w:rsidR="008043AB" w:rsidRPr="00AD26F5" w:rsidRDefault="008043AB" w:rsidP="008043AB">
            <w:r w:rsidRPr="00AD26F5">
              <w:t>Butėnų kaimo kapinės (Butėnų k., Svėdasų sen.)</w:t>
            </w:r>
          </w:p>
        </w:tc>
        <w:tc>
          <w:tcPr>
            <w:tcW w:w="2832" w:type="dxa"/>
            <w:tcBorders>
              <w:top w:val="single" w:sz="4" w:space="0" w:color="auto"/>
              <w:left w:val="single" w:sz="4" w:space="0" w:color="auto"/>
              <w:bottom w:val="single" w:sz="4" w:space="0" w:color="auto"/>
              <w:right w:val="single" w:sz="4" w:space="0" w:color="auto"/>
            </w:tcBorders>
            <w:hideMark/>
          </w:tcPr>
          <w:p w14:paraId="27F73827" w14:textId="77777777" w:rsidR="008043AB" w:rsidRPr="00AD26F5" w:rsidRDefault="008043AB" w:rsidP="008043AB">
            <w:pPr>
              <w:rPr>
                <w:sz w:val="22"/>
              </w:rPr>
            </w:pPr>
            <w:r w:rsidRPr="00AD26F5">
              <w:rPr>
                <w:sz w:val="22"/>
              </w:rPr>
              <w:t xml:space="preserve">Veikiančios </w:t>
            </w:r>
          </w:p>
          <w:p w14:paraId="5231E66A" w14:textId="77777777" w:rsidR="008043AB" w:rsidRPr="00AD26F5" w:rsidRDefault="008043AB" w:rsidP="008043AB">
            <w:pPr>
              <w:rPr>
                <w:sz w:val="22"/>
              </w:rPr>
            </w:pPr>
            <w:r w:rsidRPr="00AD26F5">
              <w:rPr>
                <w:sz w:val="22"/>
              </w:rPr>
              <w:t xml:space="preserve">Anykščių r. sav. tarybos 2013 m. gegužės 30 d. sprendimas </w:t>
            </w:r>
            <w:bookmarkStart w:id="133" w:name="n_129"/>
            <w:r w:rsidRPr="005F63A6">
              <w:rPr>
                <w:sz w:val="22"/>
              </w:rPr>
              <w:t>Nr.1-TS-185</w:t>
            </w:r>
            <w:bookmarkEnd w:id="133"/>
          </w:p>
        </w:tc>
        <w:tc>
          <w:tcPr>
            <w:tcW w:w="1024" w:type="dxa"/>
            <w:tcBorders>
              <w:top w:val="single" w:sz="4" w:space="0" w:color="auto"/>
              <w:left w:val="single" w:sz="4" w:space="0" w:color="auto"/>
              <w:bottom w:val="single" w:sz="4" w:space="0" w:color="auto"/>
              <w:right w:val="single" w:sz="4" w:space="0" w:color="auto"/>
            </w:tcBorders>
            <w:hideMark/>
          </w:tcPr>
          <w:p w14:paraId="5F615DD4" w14:textId="77777777" w:rsidR="008043AB" w:rsidRPr="00AD26F5" w:rsidRDefault="008043AB" w:rsidP="008043AB">
            <w:pPr>
              <w:jc w:val="center"/>
            </w:pPr>
            <w:r w:rsidRPr="00AD26F5">
              <w:t>0,21</w:t>
            </w:r>
          </w:p>
        </w:tc>
        <w:tc>
          <w:tcPr>
            <w:tcW w:w="2520" w:type="dxa"/>
            <w:tcBorders>
              <w:top w:val="single" w:sz="4" w:space="0" w:color="auto"/>
              <w:left w:val="single" w:sz="4" w:space="0" w:color="auto"/>
              <w:bottom w:val="single" w:sz="4" w:space="0" w:color="auto"/>
              <w:right w:val="single" w:sz="4" w:space="0" w:color="auto"/>
            </w:tcBorders>
            <w:hideMark/>
          </w:tcPr>
          <w:p w14:paraId="35596861" w14:textId="77777777" w:rsidR="008043AB" w:rsidRPr="00AD26F5" w:rsidRDefault="008043AB" w:rsidP="008043AB">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2062D53" w14:textId="77777777" w:rsidR="008043AB" w:rsidRPr="00AD26F5" w:rsidRDefault="008043AB" w:rsidP="008043AB">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205AC10" w14:textId="77777777" w:rsidR="008043AB" w:rsidRPr="0083216E" w:rsidRDefault="008043AB" w:rsidP="008043AB">
            <w:pPr>
              <w:rPr>
                <w:sz w:val="22"/>
              </w:rPr>
            </w:pPr>
            <w:r w:rsidRPr="0083216E">
              <w:rPr>
                <w:sz w:val="22"/>
              </w:rPr>
              <w:t xml:space="preserve">Anykščių r. sav. </w:t>
            </w:r>
          </w:p>
          <w:p w14:paraId="2EA68C4C" w14:textId="77777777" w:rsidR="008043AB" w:rsidRPr="0083216E" w:rsidRDefault="008043AB" w:rsidP="008043AB">
            <w:pPr>
              <w:rPr>
                <w:sz w:val="22"/>
              </w:rPr>
            </w:pPr>
            <w:r w:rsidRPr="0083216E">
              <w:rPr>
                <w:sz w:val="22"/>
              </w:rPr>
              <w:t>Svėdasų seniūnija</w:t>
            </w:r>
          </w:p>
          <w:p w14:paraId="46611913" w14:textId="77777777" w:rsidR="008043AB" w:rsidRPr="0083216E" w:rsidRDefault="008043AB" w:rsidP="008043AB">
            <w:pPr>
              <w:rPr>
                <w:sz w:val="22"/>
              </w:rPr>
            </w:pPr>
            <w:r w:rsidRPr="0083216E">
              <w:rPr>
                <w:sz w:val="22"/>
              </w:rPr>
              <w:t>J. Tumo-Vaižganto g. 16,</w:t>
            </w:r>
          </w:p>
          <w:p w14:paraId="160BDA1A" w14:textId="77777777" w:rsidR="008043AB" w:rsidRPr="0083216E" w:rsidRDefault="008043AB" w:rsidP="008043AB">
            <w:pPr>
              <w:rPr>
                <w:sz w:val="22"/>
              </w:rPr>
            </w:pPr>
            <w:r w:rsidRPr="0083216E">
              <w:rPr>
                <w:sz w:val="22"/>
              </w:rPr>
              <w:t>29351 Svėdasai</w:t>
            </w:r>
          </w:p>
          <w:p w14:paraId="5FBAD602" w14:textId="77777777" w:rsidR="008043AB" w:rsidRPr="0083216E" w:rsidRDefault="008043AB" w:rsidP="008043AB">
            <w:pPr>
              <w:rPr>
                <w:sz w:val="22"/>
              </w:rPr>
            </w:pPr>
            <w:r w:rsidRPr="0083216E">
              <w:rPr>
                <w:sz w:val="22"/>
              </w:rPr>
              <w:t>Anykščių r.</w:t>
            </w:r>
          </w:p>
          <w:p w14:paraId="1DB0FE45" w14:textId="77777777" w:rsidR="008043AB" w:rsidRPr="0083216E" w:rsidRDefault="008043AB" w:rsidP="008043AB">
            <w:pPr>
              <w:rPr>
                <w:sz w:val="22"/>
              </w:rPr>
            </w:pPr>
            <w:r w:rsidRPr="0083216E">
              <w:rPr>
                <w:sz w:val="22"/>
              </w:rPr>
              <w:lastRenderedPageBreak/>
              <w:t>Seniūnas Saulius Rasalas</w:t>
            </w:r>
          </w:p>
          <w:p w14:paraId="2A1753FE" w14:textId="645BB11F" w:rsidR="008043AB" w:rsidRPr="0083216E" w:rsidRDefault="008043AB" w:rsidP="008043AB">
            <w:pPr>
              <w:rPr>
                <w:sz w:val="22"/>
              </w:rPr>
            </w:pPr>
            <w:r w:rsidRPr="0083216E">
              <w:rPr>
                <w:sz w:val="22"/>
              </w:rPr>
              <w:t>tel. (0 381) 57672</w:t>
            </w:r>
          </w:p>
          <w:p w14:paraId="5BFDF038" w14:textId="77777777" w:rsidR="008043AB" w:rsidRPr="0083216E" w:rsidRDefault="008043AB" w:rsidP="008043AB">
            <w:pPr>
              <w:jc w:val="center"/>
              <w:rPr>
                <w:sz w:val="22"/>
              </w:rPr>
            </w:pPr>
          </w:p>
        </w:tc>
      </w:tr>
      <w:tr w:rsidR="00732851" w:rsidRPr="00AD26F5" w14:paraId="545FC657"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9FA9C40" w14:textId="72AD270F" w:rsidR="00732851" w:rsidRDefault="00732851" w:rsidP="00732851">
            <w:pPr>
              <w:jc w:val="center"/>
              <w:rPr>
                <w:strike/>
                <w:sz w:val="22"/>
              </w:rPr>
            </w:pPr>
            <w:r w:rsidRPr="008F0B3B">
              <w:rPr>
                <w:strike/>
                <w:sz w:val="22"/>
              </w:rPr>
              <w:lastRenderedPageBreak/>
              <w:t>1</w:t>
            </w:r>
            <w:r>
              <w:rPr>
                <w:strike/>
                <w:sz w:val="22"/>
              </w:rPr>
              <w:t>37</w:t>
            </w:r>
            <w:r w:rsidRPr="008F0B3B">
              <w:rPr>
                <w:strike/>
                <w:sz w:val="22"/>
              </w:rPr>
              <w:t>.</w:t>
            </w:r>
          </w:p>
          <w:p w14:paraId="5DD5CFA4" w14:textId="2855E20B" w:rsidR="00732851" w:rsidRPr="00AD26F5" w:rsidRDefault="00732851" w:rsidP="00732851">
            <w:pPr>
              <w:jc w:val="center"/>
              <w:rPr>
                <w:sz w:val="22"/>
              </w:rPr>
            </w:pPr>
            <w:r w:rsidRPr="008F0B3B">
              <w:rPr>
                <w:b/>
                <w:bCs/>
                <w:sz w:val="22"/>
              </w:rPr>
              <w:t>1</w:t>
            </w:r>
            <w:r>
              <w:rPr>
                <w:b/>
                <w:bCs/>
                <w:sz w:val="22"/>
              </w:rPr>
              <w:t>39</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E8BB026" w14:textId="77777777" w:rsidR="00732851" w:rsidRPr="00AD26F5" w:rsidRDefault="00732851" w:rsidP="00732851">
            <w:r w:rsidRPr="00AD26F5">
              <w:t>Šaltinių kaimo kapinės (Šaltinių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7FF19F62" w14:textId="77777777" w:rsidR="00732851" w:rsidRPr="00AD26F5" w:rsidRDefault="00732851" w:rsidP="00732851">
            <w:pPr>
              <w:rPr>
                <w:sz w:val="22"/>
              </w:rPr>
            </w:pPr>
            <w:r w:rsidRPr="00AD26F5">
              <w:rPr>
                <w:sz w:val="22"/>
              </w:rPr>
              <w:t xml:space="preserve">Riboto naudojimo </w:t>
            </w:r>
          </w:p>
          <w:p w14:paraId="737C5CEC" w14:textId="77777777" w:rsidR="00732851" w:rsidRPr="00AD26F5" w:rsidRDefault="00732851" w:rsidP="00732851">
            <w:pPr>
              <w:rPr>
                <w:sz w:val="22"/>
              </w:rPr>
            </w:pPr>
            <w:r w:rsidRPr="00AD26F5">
              <w:rPr>
                <w:sz w:val="22"/>
              </w:rPr>
              <w:t xml:space="preserve">Anykščių r. sav. tarybos 2013 m. gegužės 30 d. sprendimas </w:t>
            </w:r>
            <w:bookmarkStart w:id="134" w:name="n_130"/>
            <w:r w:rsidRPr="005F63A6">
              <w:rPr>
                <w:sz w:val="22"/>
              </w:rPr>
              <w:t>Nr.1-TS-185</w:t>
            </w:r>
            <w:bookmarkEnd w:id="134"/>
          </w:p>
        </w:tc>
        <w:tc>
          <w:tcPr>
            <w:tcW w:w="1024" w:type="dxa"/>
            <w:tcBorders>
              <w:top w:val="single" w:sz="4" w:space="0" w:color="auto"/>
              <w:left w:val="single" w:sz="4" w:space="0" w:color="auto"/>
              <w:bottom w:val="single" w:sz="4" w:space="0" w:color="auto"/>
              <w:right w:val="single" w:sz="4" w:space="0" w:color="auto"/>
            </w:tcBorders>
            <w:hideMark/>
          </w:tcPr>
          <w:p w14:paraId="0505C05A" w14:textId="77777777" w:rsidR="00732851" w:rsidRPr="00AD26F5" w:rsidRDefault="00732851" w:rsidP="00732851">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48B0DE7D" w14:textId="77777777" w:rsidR="00732851" w:rsidRPr="00AD26F5" w:rsidRDefault="00732851" w:rsidP="00732851">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454382D" w14:textId="77777777" w:rsidR="00732851" w:rsidRPr="00AD26F5" w:rsidRDefault="00732851" w:rsidP="00732851">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DFBFD39" w14:textId="77777777" w:rsidR="00732851" w:rsidRPr="0083216E" w:rsidRDefault="00732851" w:rsidP="00732851">
            <w:pPr>
              <w:rPr>
                <w:sz w:val="22"/>
              </w:rPr>
            </w:pPr>
            <w:r w:rsidRPr="0083216E">
              <w:rPr>
                <w:sz w:val="22"/>
              </w:rPr>
              <w:t xml:space="preserve">Anykščių r. sav. </w:t>
            </w:r>
          </w:p>
          <w:p w14:paraId="772E5C9B" w14:textId="77777777" w:rsidR="00732851" w:rsidRPr="0083216E" w:rsidRDefault="00732851" w:rsidP="00732851">
            <w:pPr>
              <w:rPr>
                <w:sz w:val="22"/>
              </w:rPr>
            </w:pPr>
            <w:r w:rsidRPr="0083216E">
              <w:rPr>
                <w:sz w:val="22"/>
              </w:rPr>
              <w:t>Svėdasų seniūnija</w:t>
            </w:r>
          </w:p>
          <w:p w14:paraId="48A38B89" w14:textId="77777777" w:rsidR="00732851" w:rsidRPr="0083216E" w:rsidRDefault="00732851" w:rsidP="00732851">
            <w:pPr>
              <w:rPr>
                <w:sz w:val="22"/>
              </w:rPr>
            </w:pPr>
            <w:r w:rsidRPr="0083216E">
              <w:rPr>
                <w:sz w:val="22"/>
              </w:rPr>
              <w:t>J. Tumo-Vaižganto g. 16,</w:t>
            </w:r>
          </w:p>
          <w:p w14:paraId="452CEFE5" w14:textId="77777777" w:rsidR="00732851" w:rsidRPr="0083216E" w:rsidRDefault="00732851" w:rsidP="00732851">
            <w:pPr>
              <w:rPr>
                <w:sz w:val="22"/>
              </w:rPr>
            </w:pPr>
            <w:r w:rsidRPr="0083216E">
              <w:rPr>
                <w:sz w:val="22"/>
              </w:rPr>
              <w:t>29351 Svėdasai</w:t>
            </w:r>
          </w:p>
          <w:p w14:paraId="67FBF7F6" w14:textId="77777777" w:rsidR="00732851" w:rsidRPr="0083216E" w:rsidRDefault="00732851" w:rsidP="00732851">
            <w:pPr>
              <w:rPr>
                <w:sz w:val="22"/>
              </w:rPr>
            </w:pPr>
            <w:r w:rsidRPr="0083216E">
              <w:rPr>
                <w:sz w:val="22"/>
              </w:rPr>
              <w:t>Anykščių r.</w:t>
            </w:r>
          </w:p>
          <w:p w14:paraId="4864750E" w14:textId="77777777" w:rsidR="00732851" w:rsidRPr="0083216E" w:rsidRDefault="00732851" w:rsidP="00732851">
            <w:pPr>
              <w:rPr>
                <w:sz w:val="22"/>
              </w:rPr>
            </w:pPr>
            <w:r w:rsidRPr="0083216E">
              <w:rPr>
                <w:sz w:val="22"/>
              </w:rPr>
              <w:t>Seniūnas Saulius Rasalas</w:t>
            </w:r>
          </w:p>
          <w:p w14:paraId="50EB6803" w14:textId="213902CE" w:rsidR="00732851" w:rsidRPr="0083216E" w:rsidRDefault="00732851" w:rsidP="00732851">
            <w:pPr>
              <w:rPr>
                <w:sz w:val="22"/>
              </w:rPr>
            </w:pPr>
            <w:r w:rsidRPr="0083216E">
              <w:rPr>
                <w:sz w:val="22"/>
              </w:rPr>
              <w:t>tel. (0 381) 57672</w:t>
            </w:r>
          </w:p>
          <w:p w14:paraId="72021154" w14:textId="77777777" w:rsidR="00732851" w:rsidRPr="0083216E" w:rsidRDefault="00732851" w:rsidP="00732851">
            <w:pPr>
              <w:jc w:val="center"/>
              <w:rPr>
                <w:sz w:val="22"/>
              </w:rPr>
            </w:pPr>
          </w:p>
        </w:tc>
      </w:tr>
      <w:tr w:rsidR="00732851" w:rsidRPr="00AD26F5" w14:paraId="0867A74C"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2006834" w14:textId="48E8B3B7" w:rsidR="00732851" w:rsidRDefault="00732851" w:rsidP="00732851">
            <w:pPr>
              <w:jc w:val="center"/>
              <w:rPr>
                <w:strike/>
                <w:sz w:val="22"/>
              </w:rPr>
            </w:pPr>
            <w:r w:rsidRPr="008F0B3B">
              <w:rPr>
                <w:strike/>
                <w:sz w:val="22"/>
              </w:rPr>
              <w:t>1</w:t>
            </w:r>
            <w:r>
              <w:rPr>
                <w:strike/>
                <w:sz w:val="22"/>
              </w:rPr>
              <w:t>38</w:t>
            </w:r>
            <w:r w:rsidRPr="008F0B3B">
              <w:rPr>
                <w:strike/>
                <w:sz w:val="22"/>
              </w:rPr>
              <w:t>.</w:t>
            </w:r>
          </w:p>
          <w:p w14:paraId="7948D723" w14:textId="3DB157E6" w:rsidR="00732851" w:rsidRPr="00AD26F5" w:rsidRDefault="00732851" w:rsidP="00732851">
            <w:pPr>
              <w:jc w:val="center"/>
              <w:rPr>
                <w:sz w:val="22"/>
              </w:rPr>
            </w:pPr>
            <w:r w:rsidRPr="008F0B3B">
              <w:rPr>
                <w:b/>
                <w:bCs/>
                <w:sz w:val="22"/>
              </w:rPr>
              <w:t>1</w:t>
            </w:r>
            <w:r>
              <w:rPr>
                <w:b/>
                <w:bCs/>
                <w:sz w:val="22"/>
              </w:rPr>
              <w:t>40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A724A41" w14:textId="77777777" w:rsidR="00732851" w:rsidRPr="00AD26F5" w:rsidRDefault="00732851" w:rsidP="00732851">
            <w:r w:rsidRPr="00AD26F5">
              <w:t>Narbučių kaimo kapinės (Narbučių k., Svėdasų sen.)</w:t>
            </w:r>
          </w:p>
        </w:tc>
        <w:tc>
          <w:tcPr>
            <w:tcW w:w="2832" w:type="dxa"/>
            <w:tcBorders>
              <w:top w:val="single" w:sz="4" w:space="0" w:color="auto"/>
              <w:left w:val="single" w:sz="4" w:space="0" w:color="auto"/>
              <w:bottom w:val="single" w:sz="4" w:space="0" w:color="auto"/>
              <w:right w:val="single" w:sz="4" w:space="0" w:color="auto"/>
            </w:tcBorders>
            <w:hideMark/>
          </w:tcPr>
          <w:p w14:paraId="0D97993A" w14:textId="77777777" w:rsidR="00732851" w:rsidRPr="00AD26F5" w:rsidRDefault="00732851" w:rsidP="00732851">
            <w:pPr>
              <w:rPr>
                <w:sz w:val="22"/>
              </w:rPr>
            </w:pPr>
            <w:r w:rsidRPr="00AD26F5">
              <w:rPr>
                <w:sz w:val="22"/>
              </w:rPr>
              <w:t xml:space="preserve">Riboto naudojimo </w:t>
            </w:r>
          </w:p>
          <w:p w14:paraId="0BDDF20F" w14:textId="77777777" w:rsidR="00732851" w:rsidRPr="00AD26F5" w:rsidRDefault="00732851" w:rsidP="00732851">
            <w:pPr>
              <w:rPr>
                <w:sz w:val="22"/>
              </w:rPr>
            </w:pPr>
            <w:r w:rsidRPr="00AD26F5">
              <w:rPr>
                <w:sz w:val="22"/>
              </w:rPr>
              <w:t xml:space="preserve">Anykščių r. sav. tarybos 2013 m. gegužės 30 d. sprendimas </w:t>
            </w:r>
            <w:bookmarkStart w:id="135" w:name="n_131"/>
            <w:r w:rsidRPr="005F63A6">
              <w:rPr>
                <w:sz w:val="22"/>
              </w:rPr>
              <w:t>Nr.1-TS-185</w:t>
            </w:r>
            <w:bookmarkEnd w:id="135"/>
          </w:p>
        </w:tc>
        <w:tc>
          <w:tcPr>
            <w:tcW w:w="1024" w:type="dxa"/>
            <w:tcBorders>
              <w:top w:val="single" w:sz="4" w:space="0" w:color="auto"/>
              <w:left w:val="single" w:sz="4" w:space="0" w:color="auto"/>
              <w:bottom w:val="single" w:sz="4" w:space="0" w:color="auto"/>
              <w:right w:val="single" w:sz="4" w:space="0" w:color="auto"/>
            </w:tcBorders>
            <w:hideMark/>
          </w:tcPr>
          <w:p w14:paraId="5C9BCE76" w14:textId="77777777" w:rsidR="00732851" w:rsidRPr="00AD26F5" w:rsidRDefault="00732851" w:rsidP="00732851">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604C7ABA" w14:textId="77777777" w:rsidR="00732851" w:rsidRPr="00AD26F5" w:rsidRDefault="00732851" w:rsidP="00732851">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10D270E" w14:textId="77777777" w:rsidR="00732851" w:rsidRPr="00AD26F5" w:rsidRDefault="00732851" w:rsidP="00732851">
            <w:pPr>
              <w:jc w:val="center"/>
            </w:pPr>
            <w:r w:rsidRPr="00AD26F5">
              <w:rPr>
                <w:sz w:val="22"/>
              </w:rPr>
              <w:t>neregistruotos</w:t>
            </w:r>
          </w:p>
        </w:tc>
        <w:tc>
          <w:tcPr>
            <w:tcW w:w="3973" w:type="dxa"/>
            <w:tcBorders>
              <w:top w:val="single" w:sz="4" w:space="0" w:color="auto"/>
              <w:left w:val="single" w:sz="4" w:space="0" w:color="auto"/>
              <w:bottom w:val="single" w:sz="4" w:space="0" w:color="auto"/>
              <w:right w:val="single" w:sz="4" w:space="0" w:color="auto"/>
            </w:tcBorders>
          </w:tcPr>
          <w:p w14:paraId="20A03D19" w14:textId="77777777" w:rsidR="00732851" w:rsidRPr="0083216E" w:rsidRDefault="00732851" w:rsidP="00732851">
            <w:pPr>
              <w:rPr>
                <w:sz w:val="22"/>
              </w:rPr>
            </w:pPr>
            <w:r w:rsidRPr="0083216E">
              <w:rPr>
                <w:sz w:val="22"/>
              </w:rPr>
              <w:t xml:space="preserve">Anykščių r. sav. </w:t>
            </w:r>
          </w:p>
          <w:p w14:paraId="3E54A90C" w14:textId="77777777" w:rsidR="00732851" w:rsidRPr="0083216E" w:rsidRDefault="00732851" w:rsidP="00732851">
            <w:pPr>
              <w:rPr>
                <w:sz w:val="22"/>
              </w:rPr>
            </w:pPr>
            <w:r w:rsidRPr="0083216E">
              <w:rPr>
                <w:sz w:val="22"/>
              </w:rPr>
              <w:t>Svėdasų seniūnija</w:t>
            </w:r>
          </w:p>
          <w:p w14:paraId="50E5F757" w14:textId="77777777" w:rsidR="00732851" w:rsidRPr="0083216E" w:rsidRDefault="00732851" w:rsidP="00732851">
            <w:pPr>
              <w:rPr>
                <w:sz w:val="22"/>
              </w:rPr>
            </w:pPr>
            <w:r w:rsidRPr="0083216E">
              <w:rPr>
                <w:sz w:val="22"/>
              </w:rPr>
              <w:t>J. Tumo-Vaižganto g. 16,</w:t>
            </w:r>
          </w:p>
          <w:p w14:paraId="214EB779" w14:textId="77777777" w:rsidR="00732851" w:rsidRPr="0083216E" w:rsidRDefault="00732851" w:rsidP="00732851">
            <w:pPr>
              <w:rPr>
                <w:sz w:val="22"/>
              </w:rPr>
            </w:pPr>
            <w:r w:rsidRPr="0083216E">
              <w:rPr>
                <w:sz w:val="22"/>
              </w:rPr>
              <w:t>29351 Svėdasai</w:t>
            </w:r>
          </w:p>
          <w:p w14:paraId="63E161E4" w14:textId="77777777" w:rsidR="00732851" w:rsidRPr="0083216E" w:rsidRDefault="00732851" w:rsidP="00732851">
            <w:pPr>
              <w:rPr>
                <w:sz w:val="22"/>
              </w:rPr>
            </w:pPr>
            <w:r w:rsidRPr="0083216E">
              <w:rPr>
                <w:sz w:val="22"/>
              </w:rPr>
              <w:t>Anykščių r.</w:t>
            </w:r>
          </w:p>
          <w:p w14:paraId="587545DD" w14:textId="77777777" w:rsidR="00732851" w:rsidRPr="0083216E" w:rsidRDefault="00732851" w:rsidP="00732851">
            <w:pPr>
              <w:rPr>
                <w:sz w:val="22"/>
              </w:rPr>
            </w:pPr>
            <w:r w:rsidRPr="0083216E">
              <w:rPr>
                <w:sz w:val="22"/>
              </w:rPr>
              <w:t>Seniūnas Saulius Rasalas</w:t>
            </w:r>
          </w:p>
          <w:p w14:paraId="2606078D" w14:textId="463E0236" w:rsidR="00732851" w:rsidRPr="0083216E" w:rsidRDefault="00732851" w:rsidP="00732851">
            <w:pPr>
              <w:rPr>
                <w:sz w:val="22"/>
              </w:rPr>
            </w:pPr>
            <w:r w:rsidRPr="0083216E">
              <w:rPr>
                <w:sz w:val="22"/>
              </w:rPr>
              <w:t>tel. (0 381) 57672</w:t>
            </w:r>
          </w:p>
          <w:p w14:paraId="505C8503" w14:textId="77777777" w:rsidR="00732851" w:rsidRPr="0083216E" w:rsidRDefault="00732851" w:rsidP="00732851">
            <w:pPr>
              <w:rPr>
                <w:sz w:val="22"/>
              </w:rPr>
            </w:pPr>
          </w:p>
        </w:tc>
      </w:tr>
      <w:tr w:rsidR="00732851" w:rsidRPr="00AD26F5" w14:paraId="3832F248"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42C5E786" w14:textId="1F56E46C" w:rsidR="00732851" w:rsidRDefault="00732851" w:rsidP="00732851">
            <w:pPr>
              <w:jc w:val="center"/>
              <w:rPr>
                <w:strike/>
                <w:sz w:val="22"/>
              </w:rPr>
            </w:pPr>
            <w:r w:rsidRPr="008F0B3B">
              <w:rPr>
                <w:strike/>
                <w:sz w:val="22"/>
              </w:rPr>
              <w:t>1</w:t>
            </w:r>
            <w:r>
              <w:rPr>
                <w:strike/>
                <w:sz w:val="22"/>
              </w:rPr>
              <w:t>39</w:t>
            </w:r>
            <w:r w:rsidRPr="008F0B3B">
              <w:rPr>
                <w:strike/>
                <w:sz w:val="22"/>
              </w:rPr>
              <w:t>.</w:t>
            </w:r>
          </w:p>
          <w:p w14:paraId="0B89D4F8" w14:textId="55BA43B3" w:rsidR="00732851" w:rsidRPr="00AD26F5" w:rsidRDefault="00732851" w:rsidP="00732851">
            <w:pPr>
              <w:jc w:val="center"/>
              <w:rPr>
                <w:sz w:val="22"/>
              </w:rPr>
            </w:pPr>
            <w:r w:rsidRPr="008F0B3B">
              <w:rPr>
                <w:b/>
                <w:bCs/>
                <w:sz w:val="22"/>
              </w:rPr>
              <w:t>1</w:t>
            </w:r>
            <w:r>
              <w:rPr>
                <w:b/>
                <w:bCs/>
                <w:sz w:val="22"/>
              </w:rPr>
              <w:t>41</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1BBF713" w14:textId="77777777" w:rsidR="00732851" w:rsidRPr="00AD26F5" w:rsidRDefault="00732851" w:rsidP="00732851">
            <w:r w:rsidRPr="00AD26F5">
              <w:t xml:space="preserve">Malaišių kaimo kapinės (Malaišių k., Svėdasų sen.) </w:t>
            </w:r>
          </w:p>
        </w:tc>
        <w:tc>
          <w:tcPr>
            <w:tcW w:w="2832" w:type="dxa"/>
            <w:tcBorders>
              <w:top w:val="single" w:sz="4" w:space="0" w:color="auto"/>
              <w:left w:val="single" w:sz="4" w:space="0" w:color="auto"/>
              <w:bottom w:val="single" w:sz="4" w:space="0" w:color="auto"/>
              <w:right w:val="single" w:sz="4" w:space="0" w:color="auto"/>
            </w:tcBorders>
            <w:hideMark/>
          </w:tcPr>
          <w:p w14:paraId="63026A98" w14:textId="77777777" w:rsidR="00732851" w:rsidRPr="00AD26F5" w:rsidRDefault="00732851" w:rsidP="00732851">
            <w:pPr>
              <w:rPr>
                <w:sz w:val="22"/>
              </w:rPr>
            </w:pPr>
            <w:r w:rsidRPr="00AD26F5">
              <w:rPr>
                <w:sz w:val="22"/>
              </w:rPr>
              <w:t xml:space="preserve">Neveikiančios Anykščių r. sav. tarybos 2013 m. gegužės 30 d. sprendimas </w:t>
            </w:r>
            <w:bookmarkStart w:id="136" w:name="n_132"/>
            <w:r w:rsidRPr="005F63A6">
              <w:rPr>
                <w:sz w:val="22"/>
              </w:rPr>
              <w:t>Nr.1-TS-185</w:t>
            </w:r>
            <w:bookmarkEnd w:id="136"/>
          </w:p>
        </w:tc>
        <w:tc>
          <w:tcPr>
            <w:tcW w:w="1024" w:type="dxa"/>
            <w:tcBorders>
              <w:top w:val="single" w:sz="4" w:space="0" w:color="auto"/>
              <w:left w:val="single" w:sz="4" w:space="0" w:color="auto"/>
              <w:bottom w:val="single" w:sz="4" w:space="0" w:color="auto"/>
              <w:right w:val="single" w:sz="4" w:space="0" w:color="auto"/>
            </w:tcBorders>
            <w:hideMark/>
          </w:tcPr>
          <w:p w14:paraId="6EC02920" w14:textId="77777777" w:rsidR="00732851" w:rsidRPr="00AD26F5" w:rsidRDefault="00732851" w:rsidP="00732851">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5CF69DA5" w14:textId="77777777" w:rsidR="00732851" w:rsidRPr="00AD26F5" w:rsidRDefault="00732851" w:rsidP="00732851">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C0AA7DE" w14:textId="77777777" w:rsidR="00732851" w:rsidRPr="00AD26F5" w:rsidRDefault="00732851" w:rsidP="00732851">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FD6E330" w14:textId="77777777" w:rsidR="00732851" w:rsidRPr="0083216E" w:rsidRDefault="00732851" w:rsidP="00732851">
            <w:pPr>
              <w:rPr>
                <w:sz w:val="22"/>
              </w:rPr>
            </w:pPr>
            <w:r w:rsidRPr="0083216E">
              <w:rPr>
                <w:sz w:val="22"/>
              </w:rPr>
              <w:t xml:space="preserve">Anykščių r. sav. </w:t>
            </w:r>
          </w:p>
          <w:p w14:paraId="31D685E0" w14:textId="77777777" w:rsidR="00732851" w:rsidRPr="0083216E" w:rsidRDefault="00732851" w:rsidP="00732851">
            <w:pPr>
              <w:rPr>
                <w:sz w:val="22"/>
              </w:rPr>
            </w:pPr>
            <w:r w:rsidRPr="0083216E">
              <w:rPr>
                <w:sz w:val="22"/>
              </w:rPr>
              <w:t>Svėdasų seniūnija</w:t>
            </w:r>
          </w:p>
          <w:p w14:paraId="0DDAA943" w14:textId="77777777" w:rsidR="00732851" w:rsidRPr="0083216E" w:rsidRDefault="00732851" w:rsidP="00732851">
            <w:pPr>
              <w:rPr>
                <w:sz w:val="22"/>
              </w:rPr>
            </w:pPr>
            <w:r w:rsidRPr="0083216E">
              <w:rPr>
                <w:sz w:val="22"/>
              </w:rPr>
              <w:t>J. Tumo-Vaižganto g. 16,</w:t>
            </w:r>
          </w:p>
          <w:p w14:paraId="189C1C60" w14:textId="77777777" w:rsidR="00732851" w:rsidRPr="0083216E" w:rsidRDefault="00732851" w:rsidP="00732851">
            <w:pPr>
              <w:rPr>
                <w:sz w:val="22"/>
              </w:rPr>
            </w:pPr>
            <w:r w:rsidRPr="0083216E">
              <w:rPr>
                <w:sz w:val="22"/>
              </w:rPr>
              <w:t>29351 Svėdasai</w:t>
            </w:r>
          </w:p>
          <w:p w14:paraId="37F948B8" w14:textId="77777777" w:rsidR="00732851" w:rsidRPr="0083216E" w:rsidRDefault="00732851" w:rsidP="00732851">
            <w:pPr>
              <w:rPr>
                <w:sz w:val="22"/>
              </w:rPr>
            </w:pPr>
            <w:r w:rsidRPr="0083216E">
              <w:rPr>
                <w:sz w:val="22"/>
              </w:rPr>
              <w:t>Anykščių r.</w:t>
            </w:r>
          </w:p>
          <w:p w14:paraId="71679D5F" w14:textId="77777777" w:rsidR="00732851" w:rsidRPr="0083216E" w:rsidRDefault="00732851" w:rsidP="00732851">
            <w:pPr>
              <w:rPr>
                <w:sz w:val="22"/>
              </w:rPr>
            </w:pPr>
            <w:r w:rsidRPr="0083216E">
              <w:rPr>
                <w:sz w:val="22"/>
              </w:rPr>
              <w:t>Seniūnas Saulius Rasalas</w:t>
            </w:r>
          </w:p>
          <w:p w14:paraId="2F0D403F" w14:textId="2B7EF134" w:rsidR="00732851" w:rsidRPr="0083216E" w:rsidRDefault="00732851" w:rsidP="00732851">
            <w:pPr>
              <w:rPr>
                <w:sz w:val="22"/>
              </w:rPr>
            </w:pPr>
            <w:r w:rsidRPr="0083216E">
              <w:rPr>
                <w:sz w:val="22"/>
              </w:rPr>
              <w:t>tel. (0 381) 57672</w:t>
            </w:r>
          </w:p>
          <w:p w14:paraId="2A6678BF" w14:textId="77777777" w:rsidR="00732851" w:rsidRPr="0083216E" w:rsidRDefault="00732851" w:rsidP="00732851">
            <w:pPr>
              <w:jc w:val="center"/>
              <w:rPr>
                <w:sz w:val="22"/>
              </w:rPr>
            </w:pPr>
          </w:p>
        </w:tc>
      </w:tr>
      <w:tr w:rsidR="00732851" w:rsidRPr="00AD26F5" w14:paraId="33FF9CA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CE4F5BF" w14:textId="1F1064D7" w:rsidR="00732851" w:rsidRDefault="00732851" w:rsidP="00732851">
            <w:pPr>
              <w:jc w:val="center"/>
              <w:rPr>
                <w:strike/>
                <w:sz w:val="22"/>
              </w:rPr>
            </w:pPr>
            <w:r w:rsidRPr="008F0B3B">
              <w:rPr>
                <w:strike/>
                <w:sz w:val="22"/>
              </w:rPr>
              <w:t>1</w:t>
            </w:r>
            <w:r>
              <w:rPr>
                <w:strike/>
                <w:sz w:val="22"/>
              </w:rPr>
              <w:t>40</w:t>
            </w:r>
            <w:r w:rsidRPr="008F0B3B">
              <w:rPr>
                <w:strike/>
                <w:sz w:val="22"/>
              </w:rPr>
              <w:t>.</w:t>
            </w:r>
          </w:p>
          <w:p w14:paraId="15858528" w14:textId="5451ECE7" w:rsidR="00732851" w:rsidRPr="00AD26F5" w:rsidRDefault="00732851" w:rsidP="00732851">
            <w:pPr>
              <w:jc w:val="center"/>
              <w:rPr>
                <w:sz w:val="22"/>
              </w:rPr>
            </w:pPr>
            <w:r w:rsidRPr="008F0B3B">
              <w:rPr>
                <w:b/>
                <w:bCs/>
                <w:sz w:val="22"/>
              </w:rPr>
              <w:t>1</w:t>
            </w:r>
            <w:r>
              <w:rPr>
                <w:b/>
                <w:bCs/>
                <w:sz w:val="22"/>
              </w:rPr>
              <w:t>42</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E521092" w14:textId="77777777" w:rsidR="00732851" w:rsidRPr="00AD26F5" w:rsidRDefault="00732851" w:rsidP="00732851">
            <w:r w:rsidRPr="00AD26F5">
              <w:t>Vaitkūnų kaimo kapinės (Vaitkūnų k., Svėdasų sen.)</w:t>
            </w:r>
          </w:p>
        </w:tc>
        <w:tc>
          <w:tcPr>
            <w:tcW w:w="2832" w:type="dxa"/>
            <w:tcBorders>
              <w:top w:val="single" w:sz="4" w:space="0" w:color="auto"/>
              <w:left w:val="single" w:sz="4" w:space="0" w:color="auto"/>
              <w:bottom w:val="single" w:sz="4" w:space="0" w:color="auto"/>
              <w:right w:val="single" w:sz="4" w:space="0" w:color="auto"/>
            </w:tcBorders>
            <w:hideMark/>
          </w:tcPr>
          <w:p w14:paraId="6D527DFD" w14:textId="77777777" w:rsidR="00732851" w:rsidRPr="00AD26F5" w:rsidRDefault="00732851" w:rsidP="00732851">
            <w:pPr>
              <w:rPr>
                <w:sz w:val="22"/>
              </w:rPr>
            </w:pPr>
            <w:r w:rsidRPr="00AD26F5">
              <w:rPr>
                <w:sz w:val="22"/>
              </w:rPr>
              <w:t xml:space="preserve">Neveikiančios Anykščių r. sav. tarybos 2013 m. gegužės 30 d. sprendimas </w:t>
            </w:r>
            <w:bookmarkStart w:id="137" w:name="n_133"/>
            <w:r w:rsidRPr="005F63A6">
              <w:rPr>
                <w:sz w:val="22"/>
              </w:rPr>
              <w:t>Nr.1-TS-185</w:t>
            </w:r>
            <w:bookmarkEnd w:id="137"/>
          </w:p>
        </w:tc>
        <w:tc>
          <w:tcPr>
            <w:tcW w:w="1024" w:type="dxa"/>
            <w:tcBorders>
              <w:top w:val="single" w:sz="4" w:space="0" w:color="auto"/>
              <w:left w:val="single" w:sz="4" w:space="0" w:color="auto"/>
              <w:bottom w:val="single" w:sz="4" w:space="0" w:color="auto"/>
              <w:right w:val="single" w:sz="4" w:space="0" w:color="auto"/>
            </w:tcBorders>
            <w:hideMark/>
          </w:tcPr>
          <w:p w14:paraId="10B841A8" w14:textId="77777777" w:rsidR="00732851" w:rsidRPr="00AD26F5" w:rsidRDefault="00732851" w:rsidP="00732851">
            <w:pPr>
              <w:jc w:val="center"/>
            </w:pPr>
            <w:r w:rsidRPr="00AD26F5">
              <w:t>0,26</w:t>
            </w:r>
          </w:p>
        </w:tc>
        <w:tc>
          <w:tcPr>
            <w:tcW w:w="2520" w:type="dxa"/>
            <w:tcBorders>
              <w:top w:val="single" w:sz="4" w:space="0" w:color="auto"/>
              <w:left w:val="single" w:sz="4" w:space="0" w:color="auto"/>
              <w:bottom w:val="single" w:sz="4" w:space="0" w:color="auto"/>
              <w:right w:val="single" w:sz="4" w:space="0" w:color="auto"/>
            </w:tcBorders>
            <w:hideMark/>
          </w:tcPr>
          <w:p w14:paraId="07BB8F7E" w14:textId="77777777" w:rsidR="00732851" w:rsidRPr="00AD26F5" w:rsidRDefault="00732851" w:rsidP="00732851">
            <w:pPr>
              <w:jc w:val="center"/>
              <w:rPr>
                <w:sz w:val="22"/>
              </w:rPr>
            </w:pPr>
            <w:r w:rsidRPr="00AD26F5">
              <w:t>neregistruotos</w:t>
            </w:r>
          </w:p>
        </w:tc>
        <w:tc>
          <w:tcPr>
            <w:tcW w:w="1701" w:type="dxa"/>
            <w:tcBorders>
              <w:top w:val="single" w:sz="4" w:space="0" w:color="auto"/>
              <w:left w:val="single" w:sz="4" w:space="0" w:color="auto"/>
              <w:bottom w:val="single" w:sz="4" w:space="0" w:color="auto"/>
              <w:right w:val="single" w:sz="4" w:space="0" w:color="auto"/>
            </w:tcBorders>
            <w:hideMark/>
          </w:tcPr>
          <w:p w14:paraId="417C96DC" w14:textId="77777777" w:rsidR="00732851" w:rsidRPr="00AD26F5" w:rsidRDefault="00732851" w:rsidP="00732851">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3B457B4" w14:textId="77777777" w:rsidR="00732851" w:rsidRPr="0083216E" w:rsidRDefault="00732851" w:rsidP="00732851">
            <w:pPr>
              <w:rPr>
                <w:sz w:val="22"/>
              </w:rPr>
            </w:pPr>
            <w:r w:rsidRPr="0083216E">
              <w:rPr>
                <w:sz w:val="22"/>
              </w:rPr>
              <w:t xml:space="preserve">Anykščių r. sav. </w:t>
            </w:r>
          </w:p>
          <w:p w14:paraId="18956FCE" w14:textId="77777777" w:rsidR="00732851" w:rsidRPr="0083216E" w:rsidRDefault="00732851" w:rsidP="00732851">
            <w:pPr>
              <w:rPr>
                <w:sz w:val="22"/>
              </w:rPr>
            </w:pPr>
            <w:r w:rsidRPr="0083216E">
              <w:rPr>
                <w:sz w:val="22"/>
              </w:rPr>
              <w:t>Svėdasų seniūnija</w:t>
            </w:r>
          </w:p>
          <w:p w14:paraId="37EEFC64" w14:textId="77777777" w:rsidR="00732851" w:rsidRPr="0083216E" w:rsidRDefault="00732851" w:rsidP="00732851">
            <w:pPr>
              <w:rPr>
                <w:sz w:val="22"/>
              </w:rPr>
            </w:pPr>
            <w:r w:rsidRPr="0083216E">
              <w:rPr>
                <w:sz w:val="22"/>
              </w:rPr>
              <w:t>J. Tumo-Vaižganto g. 16,</w:t>
            </w:r>
          </w:p>
          <w:p w14:paraId="665557E6" w14:textId="77777777" w:rsidR="00732851" w:rsidRPr="0083216E" w:rsidRDefault="00732851" w:rsidP="00732851">
            <w:pPr>
              <w:rPr>
                <w:sz w:val="22"/>
              </w:rPr>
            </w:pPr>
            <w:r w:rsidRPr="0083216E">
              <w:rPr>
                <w:sz w:val="22"/>
              </w:rPr>
              <w:t>29351 Svėdasai</w:t>
            </w:r>
          </w:p>
          <w:p w14:paraId="731A0F02" w14:textId="77777777" w:rsidR="00732851" w:rsidRPr="0083216E" w:rsidRDefault="00732851" w:rsidP="00732851">
            <w:pPr>
              <w:rPr>
                <w:sz w:val="22"/>
              </w:rPr>
            </w:pPr>
            <w:r w:rsidRPr="0083216E">
              <w:rPr>
                <w:sz w:val="22"/>
              </w:rPr>
              <w:t>Anykščių r.</w:t>
            </w:r>
          </w:p>
          <w:p w14:paraId="49BEB49D" w14:textId="77777777" w:rsidR="00732851" w:rsidRPr="0083216E" w:rsidRDefault="00732851" w:rsidP="00732851">
            <w:pPr>
              <w:rPr>
                <w:sz w:val="22"/>
              </w:rPr>
            </w:pPr>
            <w:r w:rsidRPr="0083216E">
              <w:rPr>
                <w:sz w:val="22"/>
              </w:rPr>
              <w:t>Seniūnas Saulius Rasalas</w:t>
            </w:r>
          </w:p>
          <w:p w14:paraId="3423D2A9" w14:textId="417C85FC" w:rsidR="00732851" w:rsidRPr="0083216E" w:rsidRDefault="00732851" w:rsidP="00732851">
            <w:pPr>
              <w:rPr>
                <w:sz w:val="22"/>
              </w:rPr>
            </w:pPr>
            <w:r w:rsidRPr="0083216E">
              <w:rPr>
                <w:sz w:val="22"/>
              </w:rPr>
              <w:t>tel. (0 381) 57672</w:t>
            </w:r>
          </w:p>
          <w:p w14:paraId="5D557F40" w14:textId="77777777" w:rsidR="00732851" w:rsidRPr="0083216E" w:rsidRDefault="00732851" w:rsidP="00732851">
            <w:pPr>
              <w:rPr>
                <w:sz w:val="22"/>
              </w:rPr>
            </w:pPr>
          </w:p>
        </w:tc>
      </w:tr>
      <w:tr w:rsidR="00732851" w:rsidRPr="00AD26F5" w14:paraId="3775312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5955493" w14:textId="20026437" w:rsidR="00732851" w:rsidRDefault="00732851" w:rsidP="00732851">
            <w:pPr>
              <w:jc w:val="center"/>
              <w:rPr>
                <w:strike/>
                <w:sz w:val="22"/>
              </w:rPr>
            </w:pPr>
            <w:r w:rsidRPr="008F0B3B">
              <w:rPr>
                <w:strike/>
                <w:sz w:val="22"/>
              </w:rPr>
              <w:lastRenderedPageBreak/>
              <w:t>1</w:t>
            </w:r>
            <w:r>
              <w:rPr>
                <w:strike/>
                <w:sz w:val="22"/>
              </w:rPr>
              <w:t>41</w:t>
            </w:r>
            <w:r w:rsidRPr="008F0B3B">
              <w:rPr>
                <w:strike/>
                <w:sz w:val="22"/>
              </w:rPr>
              <w:t>.</w:t>
            </w:r>
          </w:p>
          <w:p w14:paraId="7028B948" w14:textId="125F06B5" w:rsidR="00732851" w:rsidRPr="00AD26F5" w:rsidRDefault="00732851" w:rsidP="00732851">
            <w:pPr>
              <w:jc w:val="center"/>
              <w:rPr>
                <w:sz w:val="22"/>
              </w:rPr>
            </w:pPr>
            <w:r w:rsidRPr="008F0B3B">
              <w:rPr>
                <w:b/>
                <w:bCs/>
                <w:sz w:val="22"/>
              </w:rPr>
              <w:t>1</w:t>
            </w:r>
            <w:r>
              <w:rPr>
                <w:b/>
                <w:bCs/>
                <w:sz w:val="22"/>
              </w:rPr>
              <w:t>43</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558F577" w14:textId="77777777" w:rsidR="00732851" w:rsidRPr="00AD26F5" w:rsidRDefault="00732851" w:rsidP="00732851">
            <w:r w:rsidRPr="00AD26F5">
              <w:t>Gudonių kaimo kapinės (Gudonių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20CDCF3E" w14:textId="77777777" w:rsidR="00732851" w:rsidRPr="00AD26F5" w:rsidRDefault="00732851" w:rsidP="00732851">
            <w:pPr>
              <w:rPr>
                <w:sz w:val="22"/>
              </w:rPr>
            </w:pPr>
            <w:r w:rsidRPr="00AD26F5">
              <w:rPr>
                <w:sz w:val="22"/>
              </w:rPr>
              <w:t xml:space="preserve">Neveikiančios Anykščių r. sav. tarybos 2013 m. gegužės 30 d. sprendimas </w:t>
            </w:r>
            <w:bookmarkStart w:id="138" w:name="n_134"/>
            <w:r w:rsidRPr="005F63A6">
              <w:rPr>
                <w:sz w:val="22"/>
              </w:rPr>
              <w:t>Nr.1-TS-185</w:t>
            </w:r>
            <w:bookmarkEnd w:id="138"/>
          </w:p>
        </w:tc>
        <w:tc>
          <w:tcPr>
            <w:tcW w:w="1024" w:type="dxa"/>
            <w:tcBorders>
              <w:top w:val="single" w:sz="4" w:space="0" w:color="auto"/>
              <w:left w:val="single" w:sz="4" w:space="0" w:color="auto"/>
              <w:bottom w:val="single" w:sz="4" w:space="0" w:color="auto"/>
              <w:right w:val="single" w:sz="4" w:space="0" w:color="auto"/>
            </w:tcBorders>
            <w:hideMark/>
          </w:tcPr>
          <w:p w14:paraId="12943E6A" w14:textId="77777777" w:rsidR="00732851" w:rsidRPr="00AD26F5" w:rsidRDefault="00732851" w:rsidP="00732851">
            <w:pPr>
              <w:jc w:val="center"/>
            </w:pPr>
            <w:r w:rsidRPr="00AD26F5">
              <w:t>0,20</w:t>
            </w:r>
          </w:p>
        </w:tc>
        <w:tc>
          <w:tcPr>
            <w:tcW w:w="2520" w:type="dxa"/>
            <w:tcBorders>
              <w:top w:val="single" w:sz="4" w:space="0" w:color="auto"/>
              <w:left w:val="single" w:sz="4" w:space="0" w:color="auto"/>
              <w:bottom w:val="single" w:sz="4" w:space="0" w:color="auto"/>
              <w:right w:val="single" w:sz="4" w:space="0" w:color="auto"/>
            </w:tcBorders>
            <w:hideMark/>
          </w:tcPr>
          <w:p w14:paraId="5C2B2785" w14:textId="77777777" w:rsidR="00732851" w:rsidRPr="00AD26F5" w:rsidRDefault="00732851" w:rsidP="00732851">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E98104D" w14:textId="77777777" w:rsidR="00732851" w:rsidRPr="00AD26F5" w:rsidRDefault="00732851" w:rsidP="00732851">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AB644E6" w14:textId="77777777" w:rsidR="00732851" w:rsidRPr="0083216E" w:rsidRDefault="00732851" w:rsidP="00732851">
            <w:pPr>
              <w:rPr>
                <w:sz w:val="22"/>
              </w:rPr>
            </w:pPr>
            <w:r w:rsidRPr="0083216E">
              <w:rPr>
                <w:sz w:val="22"/>
              </w:rPr>
              <w:t xml:space="preserve">Anykščių r. sav. </w:t>
            </w:r>
          </w:p>
          <w:p w14:paraId="2D7DE6D3" w14:textId="77777777" w:rsidR="00732851" w:rsidRPr="0083216E" w:rsidRDefault="00732851" w:rsidP="00732851">
            <w:pPr>
              <w:rPr>
                <w:sz w:val="22"/>
              </w:rPr>
            </w:pPr>
            <w:r w:rsidRPr="0083216E">
              <w:rPr>
                <w:sz w:val="22"/>
              </w:rPr>
              <w:t>Svėdasų seniūnija</w:t>
            </w:r>
          </w:p>
          <w:p w14:paraId="520CFA21" w14:textId="77777777" w:rsidR="00732851" w:rsidRPr="0083216E" w:rsidRDefault="00732851" w:rsidP="00732851">
            <w:pPr>
              <w:rPr>
                <w:sz w:val="22"/>
              </w:rPr>
            </w:pPr>
            <w:r w:rsidRPr="0083216E">
              <w:rPr>
                <w:sz w:val="22"/>
              </w:rPr>
              <w:t>J. Tumo-Vaižganto g. 16,</w:t>
            </w:r>
          </w:p>
          <w:p w14:paraId="56E496C8" w14:textId="77777777" w:rsidR="00732851" w:rsidRPr="0083216E" w:rsidRDefault="00732851" w:rsidP="00732851">
            <w:pPr>
              <w:rPr>
                <w:sz w:val="22"/>
              </w:rPr>
            </w:pPr>
            <w:r w:rsidRPr="0083216E">
              <w:rPr>
                <w:sz w:val="22"/>
              </w:rPr>
              <w:t>29351 Svėdasai</w:t>
            </w:r>
          </w:p>
          <w:p w14:paraId="1A796BD9" w14:textId="77777777" w:rsidR="00732851" w:rsidRPr="0083216E" w:rsidRDefault="00732851" w:rsidP="00732851">
            <w:pPr>
              <w:rPr>
                <w:sz w:val="22"/>
              </w:rPr>
            </w:pPr>
            <w:r w:rsidRPr="0083216E">
              <w:rPr>
                <w:sz w:val="22"/>
              </w:rPr>
              <w:t>Anykščių r.</w:t>
            </w:r>
          </w:p>
          <w:p w14:paraId="3F2B1A9B" w14:textId="77777777" w:rsidR="00732851" w:rsidRPr="0083216E" w:rsidRDefault="00732851" w:rsidP="00732851">
            <w:pPr>
              <w:rPr>
                <w:sz w:val="22"/>
              </w:rPr>
            </w:pPr>
            <w:r w:rsidRPr="0083216E">
              <w:rPr>
                <w:sz w:val="22"/>
              </w:rPr>
              <w:t>Seniūnas Saulius Rasalas</w:t>
            </w:r>
          </w:p>
          <w:p w14:paraId="73A87DAE" w14:textId="73E85810" w:rsidR="00732851" w:rsidRPr="0083216E" w:rsidRDefault="00732851" w:rsidP="00732851">
            <w:pPr>
              <w:rPr>
                <w:sz w:val="22"/>
              </w:rPr>
            </w:pPr>
            <w:r w:rsidRPr="0083216E">
              <w:rPr>
                <w:sz w:val="22"/>
              </w:rPr>
              <w:t>tel. (0 381) 57672</w:t>
            </w:r>
          </w:p>
          <w:p w14:paraId="21EA6018" w14:textId="77777777" w:rsidR="00732851" w:rsidRPr="0083216E" w:rsidRDefault="00732851" w:rsidP="00732851">
            <w:pPr>
              <w:jc w:val="center"/>
              <w:rPr>
                <w:sz w:val="22"/>
              </w:rPr>
            </w:pPr>
          </w:p>
        </w:tc>
      </w:tr>
      <w:tr w:rsidR="00732851" w:rsidRPr="00AD26F5" w14:paraId="2BE61D17" w14:textId="77777777" w:rsidTr="005C714B">
        <w:trPr>
          <w:trHeight w:val="1898"/>
        </w:trPr>
        <w:tc>
          <w:tcPr>
            <w:tcW w:w="625" w:type="dxa"/>
            <w:tcBorders>
              <w:top w:val="single" w:sz="4" w:space="0" w:color="auto"/>
              <w:left w:val="single" w:sz="4" w:space="0" w:color="auto"/>
              <w:bottom w:val="single" w:sz="4" w:space="0" w:color="auto"/>
              <w:right w:val="single" w:sz="4" w:space="0" w:color="auto"/>
            </w:tcBorders>
            <w:hideMark/>
          </w:tcPr>
          <w:p w14:paraId="276B7EB9" w14:textId="1B0FBF88" w:rsidR="00732851" w:rsidRDefault="00732851" w:rsidP="00732851">
            <w:pPr>
              <w:jc w:val="center"/>
              <w:rPr>
                <w:strike/>
                <w:sz w:val="22"/>
              </w:rPr>
            </w:pPr>
            <w:r w:rsidRPr="008F0B3B">
              <w:rPr>
                <w:strike/>
                <w:sz w:val="22"/>
              </w:rPr>
              <w:t>1</w:t>
            </w:r>
            <w:r>
              <w:rPr>
                <w:strike/>
                <w:sz w:val="22"/>
              </w:rPr>
              <w:t>42</w:t>
            </w:r>
            <w:r w:rsidRPr="008F0B3B">
              <w:rPr>
                <w:strike/>
                <w:sz w:val="22"/>
              </w:rPr>
              <w:t>.</w:t>
            </w:r>
          </w:p>
          <w:p w14:paraId="25EB034D" w14:textId="4059E176" w:rsidR="00732851" w:rsidRPr="00AD26F5" w:rsidRDefault="00732851" w:rsidP="00732851">
            <w:pPr>
              <w:jc w:val="center"/>
              <w:rPr>
                <w:sz w:val="22"/>
              </w:rPr>
            </w:pPr>
            <w:r w:rsidRPr="008F0B3B">
              <w:rPr>
                <w:b/>
                <w:bCs/>
                <w:sz w:val="22"/>
              </w:rPr>
              <w:t>1</w:t>
            </w:r>
            <w:r>
              <w:rPr>
                <w:b/>
                <w:bCs/>
                <w:sz w:val="22"/>
              </w:rPr>
              <w:t>44</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3EA76EA" w14:textId="77777777" w:rsidR="00732851" w:rsidRPr="00AD26F5" w:rsidRDefault="00732851" w:rsidP="00732851">
            <w:r w:rsidRPr="00AD26F5">
              <w:t>Jotkonių kaimo kapinės (Jotkonių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14E0D5F6" w14:textId="77777777" w:rsidR="00732851" w:rsidRPr="00AD26F5" w:rsidRDefault="00732851" w:rsidP="00732851">
            <w:pPr>
              <w:rPr>
                <w:sz w:val="22"/>
              </w:rPr>
            </w:pPr>
            <w:r w:rsidRPr="00AD26F5">
              <w:rPr>
                <w:sz w:val="22"/>
              </w:rPr>
              <w:t xml:space="preserve">Neveikiančios Anykščių r. sav. tarybos 2013 m. gegužės 30 d. sprendimas </w:t>
            </w:r>
            <w:bookmarkStart w:id="139" w:name="n_135"/>
            <w:r w:rsidRPr="005F63A6">
              <w:rPr>
                <w:sz w:val="22"/>
              </w:rPr>
              <w:t>Nr.1-TS-185</w:t>
            </w:r>
            <w:bookmarkEnd w:id="139"/>
          </w:p>
        </w:tc>
        <w:tc>
          <w:tcPr>
            <w:tcW w:w="1024" w:type="dxa"/>
            <w:tcBorders>
              <w:top w:val="single" w:sz="4" w:space="0" w:color="auto"/>
              <w:left w:val="single" w:sz="4" w:space="0" w:color="auto"/>
              <w:bottom w:val="single" w:sz="4" w:space="0" w:color="auto"/>
              <w:right w:val="single" w:sz="4" w:space="0" w:color="auto"/>
            </w:tcBorders>
            <w:hideMark/>
          </w:tcPr>
          <w:p w14:paraId="107D07E0" w14:textId="77777777" w:rsidR="00732851" w:rsidRPr="00AD26F5" w:rsidRDefault="00732851" w:rsidP="00732851">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27A3D71F" w14:textId="77777777" w:rsidR="00732851" w:rsidRPr="00AD26F5" w:rsidRDefault="00732851" w:rsidP="00732851">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3808352" w14:textId="6B34E637" w:rsidR="00732851" w:rsidRPr="00732851" w:rsidRDefault="00732851" w:rsidP="00732851">
            <w:pPr>
              <w:jc w:val="center"/>
              <w:rPr>
                <w:b/>
                <w:bCs/>
              </w:rPr>
            </w:pPr>
            <w:r w:rsidRPr="00732851">
              <w:rPr>
                <w:b/>
                <w:bCs/>
              </w:rPr>
              <w:t>unikalus kodas 45048</w:t>
            </w:r>
          </w:p>
        </w:tc>
        <w:tc>
          <w:tcPr>
            <w:tcW w:w="3973" w:type="dxa"/>
            <w:tcBorders>
              <w:top w:val="single" w:sz="4" w:space="0" w:color="auto"/>
              <w:left w:val="single" w:sz="4" w:space="0" w:color="auto"/>
              <w:bottom w:val="single" w:sz="4" w:space="0" w:color="auto"/>
              <w:right w:val="single" w:sz="4" w:space="0" w:color="auto"/>
            </w:tcBorders>
          </w:tcPr>
          <w:p w14:paraId="043AD070" w14:textId="77777777" w:rsidR="00732851" w:rsidRPr="0083216E" w:rsidRDefault="00732851" w:rsidP="00732851">
            <w:pPr>
              <w:rPr>
                <w:sz w:val="22"/>
              </w:rPr>
            </w:pPr>
            <w:r w:rsidRPr="0083216E">
              <w:rPr>
                <w:sz w:val="22"/>
              </w:rPr>
              <w:t xml:space="preserve">Anykščių r. sav. </w:t>
            </w:r>
          </w:p>
          <w:p w14:paraId="5F5AFE86" w14:textId="77777777" w:rsidR="00732851" w:rsidRPr="0083216E" w:rsidRDefault="00732851" w:rsidP="00732851">
            <w:pPr>
              <w:rPr>
                <w:sz w:val="22"/>
              </w:rPr>
            </w:pPr>
            <w:r w:rsidRPr="0083216E">
              <w:rPr>
                <w:sz w:val="22"/>
              </w:rPr>
              <w:t>Svėdasų seniūnija</w:t>
            </w:r>
          </w:p>
          <w:p w14:paraId="40E35078" w14:textId="77777777" w:rsidR="00732851" w:rsidRPr="0083216E" w:rsidRDefault="00732851" w:rsidP="00732851">
            <w:pPr>
              <w:rPr>
                <w:sz w:val="22"/>
              </w:rPr>
            </w:pPr>
            <w:r w:rsidRPr="0083216E">
              <w:rPr>
                <w:sz w:val="22"/>
              </w:rPr>
              <w:t>J. Tumo-Vaižganto g. 16,</w:t>
            </w:r>
          </w:p>
          <w:p w14:paraId="6B92D3BF" w14:textId="77777777" w:rsidR="00732851" w:rsidRPr="0083216E" w:rsidRDefault="00732851" w:rsidP="00732851">
            <w:pPr>
              <w:rPr>
                <w:sz w:val="22"/>
              </w:rPr>
            </w:pPr>
            <w:r w:rsidRPr="0083216E">
              <w:rPr>
                <w:sz w:val="22"/>
              </w:rPr>
              <w:t>29351 Svėdasai</w:t>
            </w:r>
          </w:p>
          <w:p w14:paraId="7AD24384" w14:textId="77777777" w:rsidR="00732851" w:rsidRPr="0083216E" w:rsidRDefault="00732851" w:rsidP="00732851">
            <w:pPr>
              <w:rPr>
                <w:sz w:val="22"/>
              </w:rPr>
            </w:pPr>
            <w:r w:rsidRPr="0083216E">
              <w:rPr>
                <w:sz w:val="22"/>
              </w:rPr>
              <w:t>Anykščių r.</w:t>
            </w:r>
          </w:p>
          <w:p w14:paraId="6F7505FA" w14:textId="77777777" w:rsidR="00732851" w:rsidRPr="0083216E" w:rsidRDefault="00732851" w:rsidP="00732851">
            <w:pPr>
              <w:rPr>
                <w:sz w:val="22"/>
              </w:rPr>
            </w:pPr>
            <w:r w:rsidRPr="0083216E">
              <w:rPr>
                <w:sz w:val="22"/>
              </w:rPr>
              <w:t>Seniūnas Saulius Rasalas</w:t>
            </w:r>
          </w:p>
          <w:p w14:paraId="77733EBA" w14:textId="6828D483" w:rsidR="00732851" w:rsidRPr="0083216E" w:rsidRDefault="00732851" w:rsidP="00732851">
            <w:pPr>
              <w:rPr>
                <w:sz w:val="22"/>
              </w:rPr>
            </w:pPr>
            <w:r w:rsidRPr="0083216E">
              <w:rPr>
                <w:sz w:val="22"/>
              </w:rPr>
              <w:t>tel. (0 381) 57672</w:t>
            </w:r>
          </w:p>
          <w:p w14:paraId="1B3A6FF7" w14:textId="77777777" w:rsidR="00732851" w:rsidRPr="0083216E" w:rsidRDefault="00732851" w:rsidP="00732851">
            <w:pPr>
              <w:jc w:val="center"/>
              <w:rPr>
                <w:sz w:val="22"/>
              </w:rPr>
            </w:pPr>
          </w:p>
        </w:tc>
      </w:tr>
      <w:tr w:rsidR="00732851" w:rsidRPr="00AD26F5" w14:paraId="0A01C729"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B0EFF13" w14:textId="01DB3C79" w:rsidR="00732851" w:rsidRDefault="00732851" w:rsidP="00732851">
            <w:pPr>
              <w:jc w:val="center"/>
              <w:rPr>
                <w:strike/>
                <w:sz w:val="22"/>
              </w:rPr>
            </w:pPr>
            <w:r w:rsidRPr="008F0B3B">
              <w:rPr>
                <w:strike/>
                <w:sz w:val="22"/>
              </w:rPr>
              <w:t>1</w:t>
            </w:r>
            <w:r>
              <w:rPr>
                <w:strike/>
                <w:sz w:val="22"/>
              </w:rPr>
              <w:t>43</w:t>
            </w:r>
            <w:r w:rsidRPr="008F0B3B">
              <w:rPr>
                <w:strike/>
                <w:sz w:val="22"/>
              </w:rPr>
              <w:t>.</w:t>
            </w:r>
          </w:p>
          <w:p w14:paraId="35F6C456" w14:textId="1D8DCECD" w:rsidR="00732851" w:rsidRPr="00AD26F5" w:rsidRDefault="00732851" w:rsidP="00732851">
            <w:pPr>
              <w:jc w:val="center"/>
              <w:rPr>
                <w:sz w:val="22"/>
              </w:rPr>
            </w:pPr>
            <w:r w:rsidRPr="008F0B3B">
              <w:rPr>
                <w:b/>
                <w:bCs/>
                <w:sz w:val="22"/>
              </w:rPr>
              <w:t>1</w:t>
            </w:r>
            <w:r>
              <w:rPr>
                <w:b/>
                <w:bCs/>
                <w:sz w:val="22"/>
              </w:rPr>
              <w:t>45</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6D6EDEF" w14:textId="77777777" w:rsidR="00732851" w:rsidRPr="00AD26F5" w:rsidRDefault="00732851" w:rsidP="00732851">
            <w:r w:rsidRPr="00AD26F5">
              <w:t>Svėdasų senosios žydų kapinės (Miliūniškio k., Svėdasų sen.)</w:t>
            </w:r>
          </w:p>
        </w:tc>
        <w:tc>
          <w:tcPr>
            <w:tcW w:w="2832" w:type="dxa"/>
            <w:tcBorders>
              <w:top w:val="single" w:sz="4" w:space="0" w:color="auto"/>
              <w:left w:val="single" w:sz="4" w:space="0" w:color="auto"/>
              <w:bottom w:val="single" w:sz="4" w:space="0" w:color="auto"/>
              <w:right w:val="single" w:sz="4" w:space="0" w:color="auto"/>
            </w:tcBorders>
            <w:hideMark/>
          </w:tcPr>
          <w:p w14:paraId="0E72C9BC" w14:textId="77777777" w:rsidR="00732851" w:rsidRPr="00AD26F5" w:rsidRDefault="00732851" w:rsidP="00732851">
            <w:pPr>
              <w:rPr>
                <w:sz w:val="22"/>
              </w:rPr>
            </w:pPr>
            <w:r w:rsidRPr="00AD26F5">
              <w:rPr>
                <w:sz w:val="22"/>
              </w:rPr>
              <w:t xml:space="preserve">Neveikiančios Anykščių r. sav. tarybos 2013 m. gegužės 30 d. sprendimas </w:t>
            </w:r>
            <w:bookmarkStart w:id="140" w:name="n_136"/>
            <w:r w:rsidRPr="005F63A6">
              <w:rPr>
                <w:sz w:val="22"/>
              </w:rPr>
              <w:t>Nr.1-TS-185</w:t>
            </w:r>
            <w:bookmarkEnd w:id="140"/>
          </w:p>
        </w:tc>
        <w:tc>
          <w:tcPr>
            <w:tcW w:w="1024" w:type="dxa"/>
            <w:tcBorders>
              <w:top w:val="single" w:sz="4" w:space="0" w:color="auto"/>
              <w:left w:val="single" w:sz="4" w:space="0" w:color="auto"/>
              <w:bottom w:val="single" w:sz="4" w:space="0" w:color="auto"/>
              <w:right w:val="single" w:sz="4" w:space="0" w:color="auto"/>
            </w:tcBorders>
            <w:hideMark/>
          </w:tcPr>
          <w:p w14:paraId="64B1F7F4" w14:textId="77777777" w:rsidR="00732851" w:rsidRPr="00AD26F5" w:rsidRDefault="00732851" w:rsidP="00732851">
            <w:pPr>
              <w:jc w:val="center"/>
            </w:pPr>
            <w:r w:rsidRPr="00AD26F5">
              <w:t>1,0749</w:t>
            </w:r>
          </w:p>
        </w:tc>
        <w:tc>
          <w:tcPr>
            <w:tcW w:w="2520" w:type="dxa"/>
            <w:tcBorders>
              <w:top w:val="single" w:sz="4" w:space="0" w:color="auto"/>
              <w:left w:val="single" w:sz="4" w:space="0" w:color="auto"/>
              <w:bottom w:val="single" w:sz="4" w:space="0" w:color="auto"/>
              <w:right w:val="single" w:sz="4" w:space="0" w:color="auto"/>
            </w:tcBorders>
            <w:hideMark/>
          </w:tcPr>
          <w:p w14:paraId="1A82307F" w14:textId="77777777" w:rsidR="00732851" w:rsidRPr="00AD26F5" w:rsidRDefault="00732851" w:rsidP="00732851">
            <w:pPr>
              <w:jc w:val="center"/>
              <w:rPr>
                <w:sz w:val="22"/>
              </w:rPr>
            </w:pPr>
            <w:r w:rsidRPr="00AD26F5">
              <w:rPr>
                <w:sz w:val="22"/>
              </w:rPr>
              <w:t xml:space="preserve">Žemės sklypo unikalus </w:t>
            </w:r>
          </w:p>
          <w:p w14:paraId="0F8B3E59" w14:textId="77777777" w:rsidR="00732851" w:rsidRPr="00AD26F5" w:rsidRDefault="00732851" w:rsidP="00732851">
            <w:pPr>
              <w:jc w:val="center"/>
              <w:rPr>
                <w:sz w:val="22"/>
              </w:rPr>
            </w:pPr>
            <w:r w:rsidRPr="00AD26F5">
              <w:rPr>
                <w:sz w:val="22"/>
              </w:rPr>
              <w:t xml:space="preserve">Nr. 4400-4607-5898 </w:t>
            </w:r>
          </w:p>
          <w:p w14:paraId="6BE39760" w14:textId="77777777" w:rsidR="00732851" w:rsidRPr="00AD26F5" w:rsidRDefault="00732851" w:rsidP="00732851">
            <w:pPr>
              <w:jc w:val="center"/>
              <w:rPr>
                <w:sz w:val="22"/>
              </w:rPr>
            </w:pPr>
            <w:r w:rsidRPr="00AD26F5">
              <w:rPr>
                <w:sz w:val="22"/>
              </w:rPr>
              <w:t>2017-07-27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5331CD0" w14:textId="77777777" w:rsidR="00732851" w:rsidRPr="00AD26F5" w:rsidRDefault="00732851" w:rsidP="00732851">
            <w:pPr>
              <w:jc w:val="center"/>
            </w:pPr>
            <w:r w:rsidRPr="00AD26F5">
              <w:rPr>
                <w:sz w:val="22"/>
              </w:rPr>
              <w:t>unikalus kodas</w:t>
            </w:r>
            <w:r w:rsidRPr="00AD26F5">
              <w:t xml:space="preserve"> 894</w:t>
            </w:r>
          </w:p>
        </w:tc>
        <w:tc>
          <w:tcPr>
            <w:tcW w:w="3973" w:type="dxa"/>
            <w:tcBorders>
              <w:top w:val="single" w:sz="4" w:space="0" w:color="auto"/>
              <w:left w:val="single" w:sz="4" w:space="0" w:color="auto"/>
              <w:bottom w:val="single" w:sz="4" w:space="0" w:color="auto"/>
              <w:right w:val="single" w:sz="4" w:space="0" w:color="auto"/>
            </w:tcBorders>
          </w:tcPr>
          <w:p w14:paraId="64E5106E" w14:textId="77777777" w:rsidR="00732851" w:rsidRPr="0083216E" w:rsidRDefault="00732851" w:rsidP="00732851">
            <w:pPr>
              <w:rPr>
                <w:sz w:val="22"/>
              </w:rPr>
            </w:pPr>
            <w:r w:rsidRPr="0083216E">
              <w:rPr>
                <w:sz w:val="22"/>
              </w:rPr>
              <w:t xml:space="preserve">Anykščių r. sav. </w:t>
            </w:r>
          </w:p>
          <w:p w14:paraId="42B446FE" w14:textId="77777777" w:rsidR="00732851" w:rsidRPr="0083216E" w:rsidRDefault="00732851" w:rsidP="00732851">
            <w:pPr>
              <w:rPr>
                <w:sz w:val="22"/>
              </w:rPr>
            </w:pPr>
            <w:r w:rsidRPr="0083216E">
              <w:rPr>
                <w:sz w:val="22"/>
              </w:rPr>
              <w:t>Svėdasų seniūnija</w:t>
            </w:r>
          </w:p>
          <w:p w14:paraId="191461DB" w14:textId="77777777" w:rsidR="00732851" w:rsidRPr="0083216E" w:rsidRDefault="00732851" w:rsidP="00732851">
            <w:pPr>
              <w:rPr>
                <w:sz w:val="22"/>
              </w:rPr>
            </w:pPr>
            <w:r w:rsidRPr="0083216E">
              <w:rPr>
                <w:sz w:val="22"/>
              </w:rPr>
              <w:t>J. Tumo-Vaižganto g. 16,</w:t>
            </w:r>
          </w:p>
          <w:p w14:paraId="3DFAD165" w14:textId="77777777" w:rsidR="00732851" w:rsidRPr="0083216E" w:rsidRDefault="00732851" w:rsidP="00732851">
            <w:pPr>
              <w:rPr>
                <w:sz w:val="22"/>
              </w:rPr>
            </w:pPr>
            <w:r w:rsidRPr="0083216E">
              <w:rPr>
                <w:sz w:val="22"/>
              </w:rPr>
              <w:t>29351 Svėdasai</w:t>
            </w:r>
          </w:p>
          <w:p w14:paraId="5A3FEA6E" w14:textId="77777777" w:rsidR="00732851" w:rsidRPr="0083216E" w:rsidRDefault="00732851" w:rsidP="00732851">
            <w:pPr>
              <w:rPr>
                <w:sz w:val="22"/>
              </w:rPr>
            </w:pPr>
            <w:r w:rsidRPr="0083216E">
              <w:rPr>
                <w:sz w:val="22"/>
              </w:rPr>
              <w:t>Anykščių r.</w:t>
            </w:r>
          </w:p>
          <w:p w14:paraId="61115686" w14:textId="77777777" w:rsidR="00732851" w:rsidRPr="0083216E" w:rsidRDefault="00732851" w:rsidP="00732851">
            <w:pPr>
              <w:rPr>
                <w:sz w:val="22"/>
              </w:rPr>
            </w:pPr>
            <w:r w:rsidRPr="0083216E">
              <w:rPr>
                <w:sz w:val="22"/>
              </w:rPr>
              <w:t>Seniūnas Saulius Rasalas</w:t>
            </w:r>
          </w:p>
          <w:p w14:paraId="71314757" w14:textId="07A6E684" w:rsidR="00732851" w:rsidRPr="0083216E" w:rsidRDefault="00732851" w:rsidP="00732851">
            <w:pPr>
              <w:rPr>
                <w:sz w:val="22"/>
              </w:rPr>
            </w:pPr>
            <w:r w:rsidRPr="0083216E">
              <w:rPr>
                <w:sz w:val="22"/>
              </w:rPr>
              <w:t>tel. (0 381) 57672</w:t>
            </w:r>
          </w:p>
          <w:p w14:paraId="0A8ACDB1" w14:textId="77777777" w:rsidR="00732851" w:rsidRPr="0083216E" w:rsidRDefault="00732851" w:rsidP="00732851">
            <w:pPr>
              <w:jc w:val="center"/>
              <w:rPr>
                <w:sz w:val="22"/>
              </w:rPr>
            </w:pPr>
          </w:p>
        </w:tc>
      </w:tr>
      <w:tr w:rsidR="00732851" w:rsidRPr="00AD26F5" w14:paraId="6EE903EF"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324451D" w14:textId="0762B4E5" w:rsidR="00732851" w:rsidRDefault="00732851" w:rsidP="00732851">
            <w:pPr>
              <w:jc w:val="center"/>
              <w:rPr>
                <w:strike/>
                <w:sz w:val="22"/>
              </w:rPr>
            </w:pPr>
            <w:r w:rsidRPr="008F0B3B">
              <w:rPr>
                <w:strike/>
                <w:sz w:val="22"/>
              </w:rPr>
              <w:t>1</w:t>
            </w:r>
            <w:r>
              <w:rPr>
                <w:strike/>
                <w:sz w:val="22"/>
              </w:rPr>
              <w:t>44</w:t>
            </w:r>
            <w:r w:rsidRPr="008F0B3B">
              <w:rPr>
                <w:strike/>
                <w:sz w:val="22"/>
              </w:rPr>
              <w:t>.</w:t>
            </w:r>
          </w:p>
          <w:p w14:paraId="01422ACB" w14:textId="6E00E0AC" w:rsidR="00732851" w:rsidRPr="00AD26F5" w:rsidRDefault="00732851" w:rsidP="00732851">
            <w:pPr>
              <w:jc w:val="center"/>
              <w:rPr>
                <w:sz w:val="22"/>
              </w:rPr>
            </w:pPr>
            <w:r w:rsidRPr="008F0B3B">
              <w:rPr>
                <w:b/>
                <w:bCs/>
                <w:sz w:val="22"/>
              </w:rPr>
              <w:t>1</w:t>
            </w:r>
            <w:r>
              <w:rPr>
                <w:b/>
                <w:bCs/>
                <w:sz w:val="22"/>
              </w:rPr>
              <w:t>46</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2705861" w14:textId="77777777" w:rsidR="00732851" w:rsidRPr="00AD26F5" w:rsidRDefault="00732851" w:rsidP="00732851">
            <w:r w:rsidRPr="00AD26F5">
              <w:t>Vikonių kaimo kapinės (Vikonių k., Svėdasų sen.)</w:t>
            </w:r>
          </w:p>
        </w:tc>
        <w:tc>
          <w:tcPr>
            <w:tcW w:w="2832" w:type="dxa"/>
            <w:tcBorders>
              <w:top w:val="single" w:sz="4" w:space="0" w:color="auto"/>
              <w:left w:val="single" w:sz="4" w:space="0" w:color="auto"/>
              <w:bottom w:val="single" w:sz="4" w:space="0" w:color="auto"/>
              <w:right w:val="single" w:sz="4" w:space="0" w:color="auto"/>
            </w:tcBorders>
            <w:hideMark/>
          </w:tcPr>
          <w:p w14:paraId="0AFB68A5" w14:textId="77777777" w:rsidR="00732851" w:rsidRPr="00AD26F5" w:rsidRDefault="00732851" w:rsidP="00732851">
            <w:pPr>
              <w:rPr>
                <w:sz w:val="22"/>
              </w:rPr>
            </w:pPr>
            <w:r w:rsidRPr="00AD26F5">
              <w:rPr>
                <w:sz w:val="22"/>
              </w:rPr>
              <w:t xml:space="preserve">Neveikiančios Anykščių r. sav. tarybos 2013 m. gegužės 30 d. sprendimas </w:t>
            </w:r>
            <w:bookmarkStart w:id="141" w:name="n_137"/>
            <w:r w:rsidRPr="005F63A6">
              <w:rPr>
                <w:sz w:val="22"/>
              </w:rPr>
              <w:t>Nr.1-TS-185</w:t>
            </w:r>
            <w:bookmarkEnd w:id="141"/>
          </w:p>
        </w:tc>
        <w:tc>
          <w:tcPr>
            <w:tcW w:w="1024" w:type="dxa"/>
            <w:tcBorders>
              <w:top w:val="single" w:sz="4" w:space="0" w:color="auto"/>
              <w:left w:val="single" w:sz="4" w:space="0" w:color="auto"/>
              <w:bottom w:val="single" w:sz="4" w:space="0" w:color="auto"/>
              <w:right w:val="single" w:sz="4" w:space="0" w:color="auto"/>
            </w:tcBorders>
            <w:hideMark/>
          </w:tcPr>
          <w:p w14:paraId="69EA33FE" w14:textId="77777777" w:rsidR="00732851" w:rsidRPr="00AD26F5" w:rsidRDefault="00732851" w:rsidP="00732851">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58D97E00" w14:textId="77777777" w:rsidR="00732851" w:rsidRPr="00AD26F5" w:rsidRDefault="00732851" w:rsidP="00732851">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AC3A0F7" w14:textId="1E62C82F" w:rsidR="00732851" w:rsidRPr="00732851" w:rsidRDefault="00732851" w:rsidP="00732851">
            <w:pPr>
              <w:jc w:val="center"/>
              <w:rPr>
                <w:b/>
                <w:bCs/>
              </w:rPr>
            </w:pPr>
            <w:r w:rsidRPr="00732851">
              <w:rPr>
                <w:b/>
                <w:bCs/>
              </w:rPr>
              <w:t>unikalus kodas 46404</w:t>
            </w:r>
          </w:p>
        </w:tc>
        <w:tc>
          <w:tcPr>
            <w:tcW w:w="3973" w:type="dxa"/>
            <w:tcBorders>
              <w:top w:val="single" w:sz="4" w:space="0" w:color="auto"/>
              <w:left w:val="single" w:sz="4" w:space="0" w:color="auto"/>
              <w:bottom w:val="single" w:sz="4" w:space="0" w:color="auto"/>
              <w:right w:val="single" w:sz="4" w:space="0" w:color="auto"/>
            </w:tcBorders>
          </w:tcPr>
          <w:p w14:paraId="2E02EAD7" w14:textId="77777777" w:rsidR="00732851" w:rsidRPr="0083216E" w:rsidRDefault="00732851" w:rsidP="00732851">
            <w:pPr>
              <w:rPr>
                <w:sz w:val="22"/>
              </w:rPr>
            </w:pPr>
            <w:r w:rsidRPr="0083216E">
              <w:rPr>
                <w:sz w:val="22"/>
              </w:rPr>
              <w:t xml:space="preserve">Anykščių r. sav. </w:t>
            </w:r>
          </w:p>
          <w:p w14:paraId="40F7FC0B" w14:textId="77777777" w:rsidR="00732851" w:rsidRPr="0083216E" w:rsidRDefault="00732851" w:rsidP="00732851">
            <w:pPr>
              <w:rPr>
                <w:sz w:val="22"/>
              </w:rPr>
            </w:pPr>
            <w:r w:rsidRPr="0083216E">
              <w:rPr>
                <w:sz w:val="22"/>
              </w:rPr>
              <w:t>Svėdasų seniūnija</w:t>
            </w:r>
          </w:p>
          <w:p w14:paraId="048D05D8" w14:textId="77777777" w:rsidR="00732851" w:rsidRPr="0083216E" w:rsidRDefault="00732851" w:rsidP="00732851">
            <w:pPr>
              <w:rPr>
                <w:sz w:val="22"/>
              </w:rPr>
            </w:pPr>
            <w:r w:rsidRPr="0083216E">
              <w:rPr>
                <w:sz w:val="22"/>
              </w:rPr>
              <w:t>J. Tumo-Vaižganto g. 16,</w:t>
            </w:r>
          </w:p>
          <w:p w14:paraId="3125ECC3" w14:textId="77777777" w:rsidR="00732851" w:rsidRPr="0083216E" w:rsidRDefault="00732851" w:rsidP="00732851">
            <w:pPr>
              <w:rPr>
                <w:sz w:val="22"/>
              </w:rPr>
            </w:pPr>
            <w:r w:rsidRPr="0083216E">
              <w:rPr>
                <w:sz w:val="22"/>
              </w:rPr>
              <w:t>29351 Svėdasai</w:t>
            </w:r>
          </w:p>
          <w:p w14:paraId="16F8BEA6" w14:textId="77777777" w:rsidR="00732851" w:rsidRPr="0083216E" w:rsidRDefault="00732851" w:rsidP="00732851">
            <w:pPr>
              <w:rPr>
                <w:sz w:val="22"/>
              </w:rPr>
            </w:pPr>
            <w:r w:rsidRPr="0083216E">
              <w:rPr>
                <w:sz w:val="22"/>
              </w:rPr>
              <w:t>Anykščių r.</w:t>
            </w:r>
          </w:p>
          <w:p w14:paraId="5FB6968F" w14:textId="77777777" w:rsidR="00732851" w:rsidRPr="0083216E" w:rsidRDefault="00732851" w:rsidP="00732851">
            <w:pPr>
              <w:rPr>
                <w:sz w:val="22"/>
              </w:rPr>
            </w:pPr>
            <w:r w:rsidRPr="0083216E">
              <w:rPr>
                <w:sz w:val="22"/>
              </w:rPr>
              <w:t>Seniūnas Saulius Rasalas</w:t>
            </w:r>
          </w:p>
          <w:p w14:paraId="7ABAC4E3" w14:textId="3B25AF17" w:rsidR="00732851" w:rsidRPr="0083216E" w:rsidRDefault="00732851" w:rsidP="00732851">
            <w:pPr>
              <w:rPr>
                <w:sz w:val="22"/>
              </w:rPr>
            </w:pPr>
            <w:r w:rsidRPr="0083216E">
              <w:rPr>
                <w:sz w:val="22"/>
              </w:rPr>
              <w:t>tel. (0 381) 57672</w:t>
            </w:r>
          </w:p>
          <w:p w14:paraId="6A20299B" w14:textId="77777777" w:rsidR="00732851" w:rsidRPr="0083216E" w:rsidRDefault="00732851" w:rsidP="00732851">
            <w:pPr>
              <w:jc w:val="center"/>
              <w:rPr>
                <w:sz w:val="22"/>
              </w:rPr>
            </w:pPr>
          </w:p>
        </w:tc>
      </w:tr>
      <w:tr w:rsidR="00732851" w:rsidRPr="00AD26F5" w14:paraId="66937DF0"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5D298297" w14:textId="5BAEE10F" w:rsidR="00732851" w:rsidRDefault="00732851" w:rsidP="00732851">
            <w:pPr>
              <w:jc w:val="center"/>
              <w:rPr>
                <w:strike/>
                <w:sz w:val="22"/>
              </w:rPr>
            </w:pPr>
            <w:r w:rsidRPr="008F0B3B">
              <w:rPr>
                <w:strike/>
                <w:sz w:val="22"/>
              </w:rPr>
              <w:t>1</w:t>
            </w:r>
            <w:r>
              <w:rPr>
                <w:strike/>
                <w:sz w:val="22"/>
              </w:rPr>
              <w:t>45</w:t>
            </w:r>
            <w:r w:rsidRPr="008F0B3B">
              <w:rPr>
                <w:strike/>
                <w:sz w:val="22"/>
              </w:rPr>
              <w:t>.</w:t>
            </w:r>
          </w:p>
          <w:p w14:paraId="7C48E5DA" w14:textId="27450912" w:rsidR="00732851" w:rsidRPr="00AD26F5" w:rsidRDefault="00732851" w:rsidP="00732851">
            <w:pPr>
              <w:jc w:val="center"/>
              <w:rPr>
                <w:sz w:val="22"/>
              </w:rPr>
            </w:pPr>
            <w:r w:rsidRPr="008F0B3B">
              <w:rPr>
                <w:b/>
                <w:bCs/>
                <w:sz w:val="22"/>
              </w:rPr>
              <w:t>1</w:t>
            </w:r>
            <w:r>
              <w:rPr>
                <w:b/>
                <w:bCs/>
                <w:sz w:val="22"/>
              </w:rPr>
              <w:t>47</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3A6CA1E" w14:textId="680D9A88" w:rsidR="00732851" w:rsidRPr="00AD26F5" w:rsidRDefault="00732851" w:rsidP="00732851">
            <w:r w:rsidRPr="00AD26F5">
              <w:t>Kuprių kaimo kapinės (</w:t>
            </w:r>
            <w:r>
              <w:t>Girelės</w:t>
            </w:r>
            <w:r w:rsidRPr="00AD26F5">
              <w:t xml:space="preserve"> k., Svėdasų sen. )</w:t>
            </w:r>
          </w:p>
        </w:tc>
        <w:tc>
          <w:tcPr>
            <w:tcW w:w="2832" w:type="dxa"/>
            <w:tcBorders>
              <w:top w:val="single" w:sz="4" w:space="0" w:color="auto"/>
              <w:left w:val="single" w:sz="4" w:space="0" w:color="auto"/>
              <w:bottom w:val="single" w:sz="4" w:space="0" w:color="auto"/>
              <w:right w:val="single" w:sz="4" w:space="0" w:color="auto"/>
            </w:tcBorders>
            <w:hideMark/>
          </w:tcPr>
          <w:p w14:paraId="00A4A65C" w14:textId="77777777" w:rsidR="00732851" w:rsidRPr="00AD26F5" w:rsidRDefault="00732851" w:rsidP="00732851">
            <w:pPr>
              <w:rPr>
                <w:sz w:val="22"/>
              </w:rPr>
            </w:pPr>
            <w:r w:rsidRPr="00AD26F5">
              <w:rPr>
                <w:sz w:val="22"/>
              </w:rPr>
              <w:t xml:space="preserve">Neveikiančios Anykščių raj. sav. tarybos 2013 m. gegužės 30 d. sprendimas </w:t>
            </w:r>
            <w:bookmarkStart w:id="142" w:name="n_138"/>
            <w:r w:rsidRPr="005F63A6">
              <w:rPr>
                <w:sz w:val="22"/>
              </w:rPr>
              <w:t>Nr.1-TS-185</w:t>
            </w:r>
            <w:bookmarkEnd w:id="142"/>
          </w:p>
        </w:tc>
        <w:tc>
          <w:tcPr>
            <w:tcW w:w="1024" w:type="dxa"/>
            <w:tcBorders>
              <w:top w:val="single" w:sz="4" w:space="0" w:color="auto"/>
              <w:left w:val="single" w:sz="4" w:space="0" w:color="auto"/>
              <w:bottom w:val="single" w:sz="4" w:space="0" w:color="auto"/>
              <w:right w:val="single" w:sz="4" w:space="0" w:color="auto"/>
            </w:tcBorders>
            <w:hideMark/>
          </w:tcPr>
          <w:p w14:paraId="3B98636F" w14:textId="77777777" w:rsidR="00732851" w:rsidRDefault="00732851" w:rsidP="00732851">
            <w:pPr>
              <w:jc w:val="center"/>
              <w:rPr>
                <w:strike/>
              </w:rPr>
            </w:pPr>
            <w:r w:rsidRPr="00732851">
              <w:rPr>
                <w:strike/>
              </w:rPr>
              <w:t>0,11</w:t>
            </w:r>
          </w:p>
          <w:p w14:paraId="478ED982" w14:textId="602B799B" w:rsidR="00732851" w:rsidRPr="00732851" w:rsidRDefault="00732851" w:rsidP="00732851">
            <w:pPr>
              <w:jc w:val="center"/>
              <w:rPr>
                <w:b/>
                <w:bCs/>
                <w:strike/>
              </w:rPr>
            </w:pPr>
            <w:r w:rsidRPr="00732851">
              <w:rPr>
                <w:b/>
                <w:bCs/>
              </w:rPr>
              <w:t>0,1137</w:t>
            </w:r>
          </w:p>
        </w:tc>
        <w:tc>
          <w:tcPr>
            <w:tcW w:w="2520" w:type="dxa"/>
            <w:tcBorders>
              <w:top w:val="single" w:sz="4" w:space="0" w:color="auto"/>
              <w:left w:val="single" w:sz="4" w:space="0" w:color="auto"/>
              <w:bottom w:val="single" w:sz="4" w:space="0" w:color="auto"/>
              <w:right w:val="single" w:sz="4" w:space="0" w:color="auto"/>
            </w:tcBorders>
            <w:hideMark/>
          </w:tcPr>
          <w:p w14:paraId="0D8DB640" w14:textId="77777777" w:rsidR="00732851" w:rsidRPr="00732851" w:rsidRDefault="00732851" w:rsidP="00732851">
            <w:pPr>
              <w:jc w:val="center"/>
              <w:rPr>
                <w:b/>
                <w:bCs/>
                <w:sz w:val="22"/>
                <w:szCs w:val="22"/>
              </w:rPr>
            </w:pPr>
            <w:r w:rsidRPr="00732851">
              <w:rPr>
                <w:b/>
                <w:bCs/>
                <w:sz w:val="22"/>
                <w:szCs w:val="22"/>
              </w:rPr>
              <w:t>Žemės sklypo unikalus</w:t>
            </w:r>
          </w:p>
          <w:p w14:paraId="10957AB6" w14:textId="77777777" w:rsidR="00732851" w:rsidRPr="00732851" w:rsidRDefault="00732851" w:rsidP="00732851">
            <w:pPr>
              <w:jc w:val="center"/>
              <w:rPr>
                <w:b/>
                <w:bCs/>
                <w:sz w:val="22"/>
                <w:szCs w:val="22"/>
              </w:rPr>
            </w:pPr>
            <w:r w:rsidRPr="00732851">
              <w:rPr>
                <w:b/>
                <w:bCs/>
                <w:sz w:val="22"/>
                <w:szCs w:val="22"/>
              </w:rPr>
              <w:t xml:space="preserve"> Nr. 4400-5850-6582,</w:t>
            </w:r>
          </w:p>
          <w:p w14:paraId="4E3B3202" w14:textId="51915A34" w:rsidR="00732851" w:rsidRPr="00AD26F5" w:rsidRDefault="00732851" w:rsidP="00732851">
            <w:pPr>
              <w:jc w:val="center"/>
              <w:rPr>
                <w:sz w:val="22"/>
              </w:rPr>
            </w:pPr>
            <w:r w:rsidRPr="00732851">
              <w:rPr>
                <w:b/>
                <w:bCs/>
                <w:sz w:val="22"/>
                <w:szCs w:val="22"/>
              </w:rPr>
              <w:lastRenderedPageBreak/>
              <w:t>2022-05-11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4FFA5D9A" w14:textId="77777777" w:rsidR="00732851" w:rsidRPr="00AD26F5" w:rsidRDefault="00732851" w:rsidP="00732851">
            <w:pPr>
              <w:jc w:val="center"/>
            </w:pPr>
            <w:r w:rsidRPr="00AD26F5">
              <w:lastRenderedPageBreak/>
              <w:t>neregistruotos</w:t>
            </w:r>
          </w:p>
        </w:tc>
        <w:tc>
          <w:tcPr>
            <w:tcW w:w="3973" w:type="dxa"/>
            <w:tcBorders>
              <w:top w:val="single" w:sz="4" w:space="0" w:color="auto"/>
              <w:left w:val="single" w:sz="4" w:space="0" w:color="auto"/>
              <w:bottom w:val="single" w:sz="4" w:space="0" w:color="auto"/>
              <w:right w:val="single" w:sz="4" w:space="0" w:color="auto"/>
            </w:tcBorders>
          </w:tcPr>
          <w:p w14:paraId="52E5C5D8" w14:textId="77777777" w:rsidR="00732851" w:rsidRPr="0083216E" w:rsidRDefault="00732851" w:rsidP="00732851">
            <w:pPr>
              <w:rPr>
                <w:sz w:val="22"/>
              </w:rPr>
            </w:pPr>
            <w:r w:rsidRPr="0083216E">
              <w:rPr>
                <w:sz w:val="22"/>
              </w:rPr>
              <w:t xml:space="preserve">Anykščių raj. sav. </w:t>
            </w:r>
          </w:p>
          <w:p w14:paraId="53E3D4B2" w14:textId="77777777" w:rsidR="00732851" w:rsidRPr="0083216E" w:rsidRDefault="00732851" w:rsidP="00732851">
            <w:pPr>
              <w:rPr>
                <w:sz w:val="22"/>
              </w:rPr>
            </w:pPr>
            <w:r w:rsidRPr="0083216E">
              <w:rPr>
                <w:sz w:val="22"/>
              </w:rPr>
              <w:t>Svėdasų seniūnija</w:t>
            </w:r>
          </w:p>
          <w:p w14:paraId="666399B6" w14:textId="77777777" w:rsidR="00732851" w:rsidRPr="0083216E" w:rsidRDefault="00732851" w:rsidP="00732851">
            <w:pPr>
              <w:rPr>
                <w:sz w:val="22"/>
              </w:rPr>
            </w:pPr>
            <w:r w:rsidRPr="0083216E">
              <w:rPr>
                <w:sz w:val="22"/>
              </w:rPr>
              <w:t>J. Tumo-Vaižganto g. 16,</w:t>
            </w:r>
          </w:p>
          <w:p w14:paraId="160CCE49" w14:textId="77777777" w:rsidR="00732851" w:rsidRPr="0083216E" w:rsidRDefault="00732851" w:rsidP="00732851">
            <w:pPr>
              <w:rPr>
                <w:sz w:val="22"/>
              </w:rPr>
            </w:pPr>
            <w:r w:rsidRPr="0083216E">
              <w:rPr>
                <w:sz w:val="22"/>
              </w:rPr>
              <w:t>29351 Svėdasai</w:t>
            </w:r>
          </w:p>
          <w:p w14:paraId="045280F8" w14:textId="77777777" w:rsidR="00732851" w:rsidRPr="0083216E" w:rsidRDefault="00732851" w:rsidP="00732851">
            <w:pPr>
              <w:rPr>
                <w:sz w:val="22"/>
              </w:rPr>
            </w:pPr>
            <w:r w:rsidRPr="0083216E">
              <w:rPr>
                <w:sz w:val="22"/>
              </w:rPr>
              <w:lastRenderedPageBreak/>
              <w:t>Anykščių r.</w:t>
            </w:r>
          </w:p>
          <w:p w14:paraId="6C2A5147" w14:textId="77777777" w:rsidR="00732851" w:rsidRPr="0083216E" w:rsidRDefault="00732851" w:rsidP="00732851">
            <w:pPr>
              <w:rPr>
                <w:sz w:val="22"/>
              </w:rPr>
            </w:pPr>
            <w:r w:rsidRPr="0083216E">
              <w:rPr>
                <w:sz w:val="22"/>
              </w:rPr>
              <w:t>Seniūnas Saulius Rasalas</w:t>
            </w:r>
          </w:p>
          <w:p w14:paraId="2E7D10EC" w14:textId="3F7CA947" w:rsidR="00732851" w:rsidRPr="0083216E" w:rsidRDefault="00732851" w:rsidP="00732851">
            <w:pPr>
              <w:rPr>
                <w:sz w:val="22"/>
              </w:rPr>
            </w:pPr>
            <w:r w:rsidRPr="0083216E">
              <w:rPr>
                <w:sz w:val="22"/>
              </w:rPr>
              <w:t>tel. (0 381) 57672</w:t>
            </w:r>
          </w:p>
          <w:p w14:paraId="0EFEF897" w14:textId="77777777" w:rsidR="00732851" w:rsidRPr="0083216E" w:rsidRDefault="00732851" w:rsidP="00732851">
            <w:pPr>
              <w:jc w:val="center"/>
              <w:rPr>
                <w:sz w:val="22"/>
              </w:rPr>
            </w:pPr>
          </w:p>
        </w:tc>
      </w:tr>
      <w:tr w:rsidR="00732851" w:rsidRPr="00AD26F5" w14:paraId="4619E0BC"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C8F3EA3" w14:textId="1112821B" w:rsidR="00732851" w:rsidRDefault="00732851" w:rsidP="00732851">
            <w:pPr>
              <w:jc w:val="center"/>
              <w:rPr>
                <w:strike/>
                <w:sz w:val="22"/>
              </w:rPr>
            </w:pPr>
            <w:r w:rsidRPr="008F0B3B">
              <w:rPr>
                <w:strike/>
                <w:sz w:val="22"/>
              </w:rPr>
              <w:lastRenderedPageBreak/>
              <w:t>1</w:t>
            </w:r>
            <w:r>
              <w:rPr>
                <w:strike/>
                <w:sz w:val="22"/>
              </w:rPr>
              <w:t>46</w:t>
            </w:r>
            <w:r w:rsidRPr="008F0B3B">
              <w:rPr>
                <w:strike/>
                <w:sz w:val="22"/>
              </w:rPr>
              <w:t>.</w:t>
            </w:r>
          </w:p>
          <w:p w14:paraId="43534C29" w14:textId="7B6B1E4D" w:rsidR="00732851" w:rsidRPr="00AD26F5" w:rsidRDefault="00732851" w:rsidP="00732851">
            <w:pPr>
              <w:jc w:val="center"/>
              <w:rPr>
                <w:sz w:val="22"/>
              </w:rPr>
            </w:pPr>
            <w:r w:rsidRPr="008F0B3B">
              <w:rPr>
                <w:b/>
                <w:bCs/>
                <w:sz w:val="22"/>
              </w:rPr>
              <w:t>1</w:t>
            </w:r>
            <w:r>
              <w:rPr>
                <w:b/>
                <w:bCs/>
                <w:sz w:val="22"/>
              </w:rPr>
              <w:t>48</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D9D90EA" w14:textId="77777777" w:rsidR="00732851" w:rsidRPr="00AD26F5" w:rsidRDefault="00732851" w:rsidP="00732851">
            <w:r w:rsidRPr="00AD26F5">
              <w:t>Sliepsiškio kaimo kapinės (Sliepsiškio k., Svėdasų sen.)</w:t>
            </w:r>
          </w:p>
        </w:tc>
        <w:tc>
          <w:tcPr>
            <w:tcW w:w="2832" w:type="dxa"/>
            <w:tcBorders>
              <w:top w:val="single" w:sz="4" w:space="0" w:color="auto"/>
              <w:left w:val="single" w:sz="4" w:space="0" w:color="auto"/>
              <w:bottom w:val="single" w:sz="4" w:space="0" w:color="auto"/>
              <w:right w:val="single" w:sz="4" w:space="0" w:color="auto"/>
            </w:tcBorders>
            <w:hideMark/>
          </w:tcPr>
          <w:p w14:paraId="50CD60E9" w14:textId="77777777" w:rsidR="00732851" w:rsidRPr="00AD26F5" w:rsidRDefault="00732851" w:rsidP="00732851">
            <w:pPr>
              <w:rPr>
                <w:sz w:val="22"/>
              </w:rPr>
            </w:pPr>
            <w:r w:rsidRPr="00AD26F5">
              <w:rPr>
                <w:sz w:val="22"/>
              </w:rPr>
              <w:t xml:space="preserve">Neveikiančios Anykščių r. sav. tarybos 2013 m. gegužės 30 d. sprendimas </w:t>
            </w:r>
            <w:bookmarkStart w:id="143" w:name="n_139"/>
            <w:r w:rsidRPr="005F63A6">
              <w:rPr>
                <w:sz w:val="22"/>
              </w:rPr>
              <w:t>Nr.1-TS-185</w:t>
            </w:r>
            <w:bookmarkEnd w:id="143"/>
          </w:p>
        </w:tc>
        <w:tc>
          <w:tcPr>
            <w:tcW w:w="1024" w:type="dxa"/>
            <w:tcBorders>
              <w:top w:val="single" w:sz="4" w:space="0" w:color="auto"/>
              <w:left w:val="single" w:sz="4" w:space="0" w:color="auto"/>
              <w:bottom w:val="single" w:sz="4" w:space="0" w:color="auto"/>
              <w:right w:val="single" w:sz="4" w:space="0" w:color="auto"/>
            </w:tcBorders>
            <w:hideMark/>
          </w:tcPr>
          <w:p w14:paraId="2A99C807" w14:textId="77777777" w:rsidR="00732851" w:rsidRDefault="00732851" w:rsidP="00732851">
            <w:pPr>
              <w:jc w:val="center"/>
              <w:rPr>
                <w:strike/>
              </w:rPr>
            </w:pPr>
            <w:r w:rsidRPr="00732851">
              <w:rPr>
                <w:strike/>
              </w:rPr>
              <w:t>0,13</w:t>
            </w:r>
          </w:p>
          <w:p w14:paraId="720BA6E1" w14:textId="689B8324" w:rsidR="00732851" w:rsidRPr="00732851" w:rsidRDefault="00732851" w:rsidP="00732851">
            <w:pPr>
              <w:jc w:val="center"/>
              <w:rPr>
                <w:b/>
                <w:bCs/>
                <w:strike/>
              </w:rPr>
            </w:pPr>
            <w:r w:rsidRPr="00732851">
              <w:rPr>
                <w:b/>
                <w:bCs/>
              </w:rPr>
              <w:t>0,0079</w:t>
            </w:r>
          </w:p>
        </w:tc>
        <w:tc>
          <w:tcPr>
            <w:tcW w:w="2520" w:type="dxa"/>
            <w:tcBorders>
              <w:top w:val="single" w:sz="4" w:space="0" w:color="auto"/>
              <w:left w:val="single" w:sz="4" w:space="0" w:color="auto"/>
              <w:bottom w:val="single" w:sz="4" w:space="0" w:color="auto"/>
              <w:right w:val="single" w:sz="4" w:space="0" w:color="auto"/>
            </w:tcBorders>
            <w:hideMark/>
          </w:tcPr>
          <w:p w14:paraId="7A6576F7" w14:textId="77777777" w:rsidR="00732851" w:rsidRPr="00732851" w:rsidRDefault="00732851" w:rsidP="00732851">
            <w:pPr>
              <w:jc w:val="center"/>
              <w:rPr>
                <w:b/>
                <w:bCs/>
                <w:sz w:val="22"/>
                <w:szCs w:val="22"/>
              </w:rPr>
            </w:pPr>
            <w:r w:rsidRPr="00732851">
              <w:rPr>
                <w:b/>
                <w:bCs/>
                <w:sz w:val="22"/>
                <w:szCs w:val="22"/>
              </w:rPr>
              <w:t>Žemės sklypo unikalus</w:t>
            </w:r>
          </w:p>
          <w:p w14:paraId="2191C995" w14:textId="77777777" w:rsidR="00732851" w:rsidRPr="00732851" w:rsidRDefault="00732851" w:rsidP="00732851">
            <w:pPr>
              <w:jc w:val="center"/>
              <w:rPr>
                <w:b/>
                <w:bCs/>
                <w:sz w:val="22"/>
                <w:szCs w:val="22"/>
              </w:rPr>
            </w:pPr>
            <w:r w:rsidRPr="00732851">
              <w:rPr>
                <w:b/>
                <w:bCs/>
                <w:sz w:val="22"/>
                <w:szCs w:val="22"/>
              </w:rPr>
              <w:t xml:space="preserve"> Nr. 4400-5564-2425,</w:t>
            </w:r>
          </w:p>
          <w:p w14:paraId="440DF695" w14:textId="70EF29AD" w:rsidR="00732851" w:rsidRPr="00AD26F5" w:rsidRDefault="00732851" w:rsidP="00732851">
            <w:pPr>
              <w:jc w:val="center"/>
              <w:rPr>
                <w:sz w:val="22"/>
              </w:rPr>
            </w:pPr>
            <w:r w:rsidRPr="00732851">
              <w:rPr>
                <w:b/>
                <w:bCs/>
                <w:sz w:val="22"/>
                <w:szCs w:val="22"/>
              </w:rPr>
              <w:t>2021-02-17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66B97AE2" w14:textId="3EDF645E" w:rsidR="00732851" w:rsidRPr="00AD26F5" w:rsidRDefault="00732851" w:rsidP="00732851">
            <w:pPr>
              <w:jc w:val="center"/>
            </w:pPr>
            <w:r>
              <w:t>unikalus kodas 43052</w:t>
            </w:r>
          </w:p>
        </w:tc>
        <w:tc>
          <w:tcPr>
            <w:tcW w:w="3973" w:type="dxa"/>
            <w:tcBorders>
              <w:top w:val="single" w:sz="4" w:space="0" w:color="auto"/>
              <w:left w:val="single" w:sz="4" w:space="0" w:color="auto"/>
              <w:bottom w:val="single" w:sz="4" w:space="0" w:color="auto"/>
              <w:right w:val="single" w:sz="4" w:space="0" w:color="auto"/>
            </w:tcBorders>
          </w:tcPr>
          <w:p w14:paraId="74AC1840" w14:textId="77777777" w:rsidR="00732851" w:rsidRPr="0083216E" w:rsidRDefault="00732851" w:rsidP="00732851">
            <w:pPr>
              <w:rPr>
                <w:sz w:val="22"/>
              </w:rPr>
            </w:pPr>
            <w:r w:rsidRPr="0083216E">
              <w:rPr>
                <w:sz w:val="22"/>
              </w:rPr>
              <w:t xml:space="preserve">Anykščių r. sav. </w:t>
            </w:r>
          </w:p>
          <w:p w14:paraId="092B3B86" w14:textId="77777777" w:rsidR="00732851" w:rsidRPr="0083216E" w:rsidRDefault="00732851" w:rsidP="00732851">
            <w:pPr>
              <w:rPr>
                <w:sz w:val="22"/>
              </w:rPr>
            </w:pPr>
            <w:r w:rsidRPr="0083216E">
              <w:rPr>
                <w:sz w:val="22"/>
              </w:rPr>
              <w:t>Svėdasų seniūnija</w:t>
            </w:r>
          </w:p>
          <w:p w14:paraId="5A974949" w14:textId="77777777" w:rsidR="00732851" w:rsidRPr="0083216E" w:rsidRDefault="00732851" w:rsidP="00732851">
            <w:pPr>
              <w:rPr>
                <w:sz w:val="22"/>
              </w:rPr>
            </w:pPr>
            <w:r w:rsidRPr="0083216E">
              <w:rPr>
                <w:sz w:val="22"/>
              </w:rPr>
              <w:t>J. Tumo-Vaižganto g. 16,</w:t>
            </w:r>
          </w:p>
          <w:p w14:paraId="78E36BE7" w14:textId="77777777" w:rsidR="00732851" w:rsidRPr="0083216E" w:rsidRDefault="00732851" w:rsidP="00732851">
            <w:pPr>
              <w:rPr>
                <w:sz w:val="22"/>
              </w:rPr>
            </w:pPr>
            <w:r w:rsidRPr="0083216E">
              <w:rPr>
                <w:sz w:val="22"/>
              </w:rPr>
              <w:t>29351 Svėdasai</w:t>
            </w:r>
          </w:p>
          <w:p w14:paraId="47AF7CD2" w14:textId="77777777" w:rsidR="00732851" w:rsidRPr="0083216E" w:rsidRDefault="00732851" w:rsidP="00732851">
            <w:pPr>
              <w:rPr>
                <w:sz w:val="22"/>
              </w:rPr>
            </w:pPr>
            <w:r w:rsidRPr="0083216E">
              <w:rPr>
                <w:sz w:val="22"/>
              </w:rPr>
              <w:t>Anykščių r.</w:t>
            </w:r>
          </w:p>
          <w:p w14:paraId="32546087" w14:textId="77777777" w:rsidR="00732851" w:rsidRPr="0083216E" w:rsidRDefault="00732851" w:rsidP="00732851">
            <w:pPr>
              <w:rPr>
                <w:sz w:val="22"/>
              </w:rPr>
            </w:pPr>
            <w:r w:rsidRPr="0083216E">
              <w:rPr>
                <w:sz w:val="22"/>
              </w:rPr>
              <w:t>Seniūnas Saulius Rasalas</w:t>
            </w:r>
          </w:p>
          <w:p w14:paraId="6A07E585" w14:textId="54AA35B6" w:rsidR="00732851" w:rsidRPr="0083216E" w:rsidRDefault="00732851" w:rsidP="00732851">
            <w:pPr>
              <w:rPr>
                <w:sz w:val="22"/>
              </w:rPr>
            </w:pPr>
            <w:r w:rsidRPr="0083216E">
              <w:rPr>
                <w:sz w:val="22"/>
              </w:rPr>
              <w:t>tel. (0 381) 57672</w:t>
            </w:r>
          </w:p>
          <w:p w14:paraId="4BFD0E49" w14:textId="77777777" w:rsidR="00732851" w:rsidRPr="0083216E" w:rsidRDefault="00732851" w:rsidP="00732851">
            <w:pPr>
              <w:jc w:val="center"/>
              <w:rPr>
                <w:sz w:val="22"/>
              </w:rPr>
            </w:pPr>
          </w:p>
        </w:tc>
      </w:tr>
      <w:tr w:rsidR="00790A07" w:rsidRPr="00AD26F5" w14:paraId="56470B5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ADB1F4D" w14:textId="40D990D3" w:rsidR="00790A07" w:rsidRDefault="00790A07" w:rsidP="00790A07">
            <w:pPr>
              <w:jc w:val="center"/>
              <w:rPr>
                <w:strike/>
                <w:sz w:val="22"/>
              </w:rPr>
            </w:pPr>
            <w:r w:rsidRPr="008F0B3B">
              <w:rPr>
                <w:strike/>
                <w:sz w:val="22"/>
              </w:rPr>
              <w:t>1</w:t>
            </w:r>
            <w:r>
              <w:rPr>
                <w:strike/>
                <w:sz w:val="22"/>
              </w:rPr>
              <w:t>47</w:t>
            </w:r>
            <w:r w:rsidRPr="008F0B3B">
              <w:rPr>
                <w:strike/>
                <w:sz w:val="22"/>
              </w:rPr>
              <w:t>.</w:t>
            </w:r>
          </w:p>
          <w:p w14:paraId="69CF5A72" w14:textId="0F19915C" w:rsidR="00790A07" w:rsidRPr="00AD26F5" w:rsidRDefault="00790A07" w:rsidP="00790A07">
            <w:pPr>
              <w:jc w:val="center"/>
              <w:rPr>
                <w:sz w:val="22"/>
              </w:rPr>
            </w:pPr>
            <w:r w:rsidRPr="008F0B3B">
              <w:rPr>
                <w:b/>
                <w:bCs/>
                <w:sz w:val="22"/>
              </w:rPr>
              <w:t>1</w:t>
            </w:r>
            <w:r>
              <w:rPr>
                <w:b/>
                <w:bCs/>
                <w:sz w:val="22"/>
              </w:rPr>
              <w:t>49</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2CDB290" w14:textId="77777777" w:rsidR="00790A07" w:rsidRPr="00AD26F5" w:rsidRDefault="00790A07" w:rsidP="00790A07">
            <w:r w:rsidRPr="00AD26F5">
              <w:t>Netikiškių kaimo kapinės (Netikiškių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38480E69" w14:textId="77777777" w:rsidR="00790A07" w:rsidRPr="00AD26F5" w:rsidRDefault="00790A07" w:rsidP="00790A07">
            <w:pPr>
              <w:rPr>
                <w:sz w:val="22"/>
              </w:rPr>
            </w:pPr>
            <w:r w:rsidRPr="00AD26F5">
              <w:rPr>
                <w:sz w:val="22"/>
              </w:rPr>
              <w:t xml:space="preserve">Neveikiančios Anykščių r. sav. tarybos 2013 m. gegužės 30 d. sprendimas </w:t>
            </w:r>
            <w:bookmarkStart w:id="144" w:name="n_140"/>
            <w:r w:rsidRPr="005F63A6">
              <w:rPr>
                <w:sz w:val="22"/>
              </w:rPr>
              <w:t>Nr.1-TS-185</w:t>
            </w:r>
            <w:bookmarkEnd w:id="144"/>
          </w:p>
        </w:tc>
        <w:tc>
          <w:tcPr>
            <w:tcW w:w="1024" w:type="dxa"/>
            <w:tcBorders>
              <w:top w:val="single" w:sz="4" w:space="0" w:color="auto"/>
              <w:left w:val="single" w:sz="4" w:space="0" w:color="auto"/>
              <w:bottom w:val="single" w:sz="4" w:space="0" w:color="auto"/>
              <w:right w:val="single" w:sz="4" w:space="0" w:color="auto"/>
            </w:tcBorders>
            <w:hideMark/>
          </w:tcPr>
          <w:p w14:paraId="3F5DB2A7" w14:textId="77777777" w:rsidR="00790A07" w:rsidRPr="00AD26F5" w:rsidRDefault="00790A07" w:rsidP="00790A07">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089B88B6" w14:textId="77777777" w:rsidR="00790A07" w:rsidRPr="00AD26F5" w:rsidRDefault="00790A07" w:rsidP="00790A0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1D87200" w14:textId="77777777" w:rsidR="00790A07" w:rsidRPr="00AD26F5" w:rsidRDefault="00790A07" w:rsidP="00790A0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79A5991" w14:textId="77777777" w:rsidR="00790A07" w:rsidRPr="0083216E" w:rsidRDefault="00790A07" w:rsidP="00790A07">
            <w:pPr>
              <w:rPr>
                <w:sz w:val="22"/>
              </w:rPr>
            </w:pPr>
            <w:r w:rsidRPr="0083216E">
              <w:rPr>
                <w:sz w:val="22"/>
              </w:rPr>
              <w:t xml:space="preserve">Anykščių r. sav. </w:t>
            </w:r>
          </w:p>
          <w:p w14:paraId="776AFB45" w14:textId="77777777" w:rsidR="00790A07" w:rsidRPr="0083216E" w:rsidRDefault="00790A07" w:rsidP="00790A07">
            <w:pPr>
              <w:rPr>
                <w:sz w:val="22"/>
              </w:rPr>
            </w:pPr>
            <w:r w:rsidRPr="0083216E">
              <w:rPr>
                <w:sz w:val="22"/>
              </w:rPr>
              <w:t>Svėdasų seniūnija</w:t>
            </w:r>
          </w:p>
          <w:p w14:paraId="5E367FF9" w14:textId="77777777" w:rsidR="00790A07" w:rsidRPr="0083216E" w:rsidRDefault="00790A07" w:rsidP="00790A07">
            <w:pPr>
              <w:rPr>
                <w:sz w:val="22"/>
              </w:rPr>
            </w:pPr>
            <w:r w:rsidRPr="0083216E">
              <w:rPr>
                <w:sz w:val="22"/>
              </w:rPr>
              <w:t>J. Tumo-Vaižganto g. 16,</w:t>
            </w:r>
          </w:p>
          <w:p w14:paraId="6BD861AD" w14:textId="77777777" w:rsidR="00790A07" w:rsidRPr="0083216E" w:rsidRDefault="00790A07" w:rsidP="00790A07">
            <w:pPr>
              <w:rPr>
                <w:sz w:val="22"/>
              </w:rPr>
            </w:pPr>
            <w:r w:rsidRPr="0083216E">
              <w:rPr>
                <w:sz w:val="22"/>
              </w:rPr>
              <w:t>29351 Svėdasai</w:t>
            </w:r>
          </w:p>
          <w:p w14:paraId="67280B1A" w14:textId="77777777" w:rsidR="00790A07" w:rsidRPr="0083216E" w:rsidRDefault="00790A07" w:rsidP="00790A07">
            <w:pPr>
              <w:rPr>
                <w:sz w:val="22"/>
              </w:rPr>
            </w:pPr>
            <w:r w:rsidRPr="0083216E">
              <w:rPr>
                <w:sz w:val="22"/>
              </w:rPr>
              <w:t>Anykščių r.</w:t>
            </w:r>
          </w:p>
          <w:p w14:paraId="063EDBF6" w14:textId="77777777" w:rsidR="00790A07" w:rsidRPr="0083216E" w:rsidRDefault="00790A07" w:rsidP="00790A07">
            <w:pPr>
              <w:rPr>
                <w:sz w:val="22"/>
              </w:rPr>
            </w:pPr>
            <w:r w:rsidRPr="0083216E">
              <w:rPr>
                <w:sz w:val="22"/>
              </w:rPr>
              <w:t>Seniūnas Saulius Rasalas</w:t>
            </w:r>
          </w:p>
          <w:p w14:paraId="348914FB" w14:textId="4FD705E0" w:rsidR="00790A07" w:rsidRPr="0083216E" w:rsidRDefault="00790A07" w:rsidP="00790A07">
            <w:pPr>
              <w:rPr>
                <w:sz w:val="22"/>
              </w:rPr>
            </w:pPr>
            <w:r w:rsidRPr="0083216E">
              <w:rPr>
                <w:sz w:val="22"/>
              </w:rPr>
              <w:t>tel. (0 381) 57672</w:t>
            </w:r>
          </w:p>
          <w:p w14:paraId="09F6A5E5" w14:textId="77777777" w:rsidR="00790A07" w:rsidRPr="0083216E" w:rsidRDefault="00790A07" w:rsidP="00790A07">
            <w:pPr>
              <w:jc w:val="center"/>
              <w:rPr>
                <w:sz w:val="22"/>
              </w:rPr>
            </w:pPr>
          </w:p>
        </w:tc>
      </w:tr>
      <w:tr w:rsidR="00790A07" w:rsidRPr="00AD26F5" w14:paraId="1377B6F1"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DA82D65" w14:textId="092E365D" w:rsidR="00790A07" w:rsidRDefault="00790A07" w:rsidP="00790A07">
            <w:pPr>
              <w:jc w:val="center"/>
              <w:rPr>
                <w:strike/>
                <w:sz w:val="22"/>
              </w:rPr>
            </w:pPr>
            <w:r w:rsidRPr="008F0B3B">
              <w:rPr>
                <w:strike/>
                <w:sz w:val="22"/>
              </w:rPr>
              <w:t>1</w:t>
            </w:r>
            <w:r>
              <w:rPr>
                <w:strike/>
                <w:sz w:val="22"/>
              </w:rPr>
              <w:t>48</w:t>
            </w:r>
            <w:r w:rsidRPr="008F0B3B">
              <w:rPr>
                <w:strike/>
                <w:sz w:val="22"/>
              </w:rPr>
              <w:t>.</w:t>
            </w:r>
          </w:p>
          <w:p w14:paraId="7E8A2D6A" w14:textId="2E3221F8" w:rsidR="00790A07" w:rsidRPr="00AD26F5" w:rsidRDefault="00790A07" w:rsidP="00790A07">
            <w:pPr>
              <w:jc w:val="center"/>
              <w:rPr>
                <w:sz w:val="22"/>
              </w:rPr>
            </w:pPr>
            <w:r w:rsidRPr="008F0B3B">
              <w:rPr>
                <w:b/>
                <w:bCs/>
                <w:sz w:val="22"/>
              </w:rPr>
              <w:t>1</w:t>
            </w:r>
            <w:r>
              <w:rPr>
                <w:b/>
                <w:bCs/>
                <w:sz w:val="22"/>
              </w:rPr>
              <w:t>50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5FD398A" w14:textId="544DE6B5" w:rsidR="00790A07" w:rsidRPr="00AD26F5" w:rsidRDefault="00790A07" w:rsidP="00790A07">
            <w:r w:rsidRPr="00AD26F5">
              <w:t>Kunigiškių I</w:t>
            </w:r>
            <w:r>
              <w:t>I</w:t>
            </w:r>
            <w:r w:rsidRPr="00AD26F5">
              <w:t xml:space="preserve"> kaimo kapinės (Kunigiškių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2E952AB1" w14:textId="77777777" w:rsidR="00790A07" w:rsidRPr="00AD26F5" w:rsidRDefault="00790A07" w:rsidP="00790A07">
            <w:pPr>
              <w:rPr>
                <w:sz w:val="22"/>
              </w:rPr>
            </w:pPr>
            <w:r w:rsidRPr="00AD26F5">
              <w:rPr>
                <w:sz w:val="22"/>
              </w:rPr>
              <w:t xml:space="preserve">Neveikiančios Anykščių r. sav. tarybos 2013 m. gegužės 30 d. sprendimas </w:t>
            </w:r>
            <w:bookmarkStart w:id="145" w:name="n_141"/>
            <w:r w:rsidRPr="005F63A6">
              <w:rPr>
                <w:sz w:val="22"/>
              </w:rPr>
              <w:t>Nr.1-TS-185</w:t>
            </w:r>
            <w:bookmarkEnd w:id="145"/>
          </w:p>
        </w:tc>
        <w:tc>
          <w:tcPr>
            <w:tcW w:w="1024" w:type="dxa"/>
            <w:tcBorders>
              <w:top w:val="single" w:sz="4" w:space="0" w:color="auto"/>
              <w:left w:val="single" w:sz="4" w:space="0" w:color="auto"/>
              <w:bottom w:val="single" w:sz="4" w:space="0" w:color="auto"/>
              <w:right w:val="single" w:sz="4" w:space="0" w:color="auto"/>
            </w:tcBorders>
            <w:hideMark/>
          </w:tcPr>
          <w:p w14:paraId="2B938DB0" w14:textId="77777777" w:rsidR="00790A07" w:rsidRPr="00AD26F5" w:rsidRDefault="00790A07" w:rsidP="00790A07">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56AF540E" w14:textId="77777777" w:rsidR="00790A07" w:rsidRPr="00AD26F5" w:rsidRDefault="00790A07" w:rsidP="00790A0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F3882FE" w14:textId="4005229C" w:rsidR="00790A07" w:rsidRPr="00790A07" w:rsidRDefault="00790A07" w:rsidP="00790A07">
            <w:pPr>
              <w:jc w:val="center"/>
              <w:rPr>
                <w:b/>
                <w:bCs/>
              </w:rPr>
            </w:pPr>
            <w:r w:rsidRPr="00790A07">
              <w:rPr>
                <w:b/>
                <w:bCs/>
              </w:rPr>
              <w:t>unikalus kodas 46126</w:t>
            </w:r>
          </w:p>
        </w:tc>
        <w:tc>
          <w:tcPr>
            <w:tcW w:w="3973" w:type="dxa"/>
            <w:tcBorders>
              <w:top w:val="single" w:sz="4" w:space="0" w:color="auto"/>
              <w:left w:val="single" w:sz="4" w:space="0" w:color="auto"/>
              <w:bottom w:val="single" w:sz="4" w:space="0" w:color="auto"/>
              <w:right w:val="single" w:sz="4" w:space="0" w:color="auto"/>
            </w:tcBorders>
          </w:tcPr>
          <w:p w14:paraId="5605FEF2" w14:textId="77777777" w:rsidR="00790A07" w:rsidRPr="0083216E" w:rsidRDefault="00790A07" w:rsidP="00790A07">
            <w:pPr>
              <w:rPr>
                <w:sz w:val="22"/>
              </w:rPr>
            </w:pPr>
            <w:r w:rsidRPr="0083216E">
              <w:rPr>
                <w:sz w:val="22"/>
              </w:rPr>
              <w:t xml:space="preserve">Anykščių r. sav. </w:t>
            </w:r>
          </w:p>
          <w:p w14:paraId="3F127E5A" w14:textId="77777777" w:rsidR="00790A07" w:rsidRPr="0083216E" w:rsidRDefault="00790A07" w:rsidP="00790A07">
            <w:pPr>
              <w:rPr>
                <w:sz w:val="22"/>
              </w:rPr>
            </w:pPr>
            <w:r w:rsidRPr="0083216E">
              <w:rPr>
                <w:sz w:val="22"/>
              </w:rPr>
              <w:t>Svėdasų seniūnija</w:t>
            </w:r>
          </w:p>
          <w:p w14:paraId="438626E0" w14:textId="77777777" w:rsidR="00790A07" w:rsidRPr="0083216E" w:rsidRDefault="00790A07" w:rsidP="00790A07">
            <w:pPr>
              <w:rPr>
                <w:sz w:val="22"/>
              </w:rPr>
            </w:pPr>
            <w:r w:rsidRPr="0083216E">
              <w:rPr>
                <w:sz w:val="22"/>
              </w:rPr>
              <w:t>J. Tumo-Vaižganto g. 16,</w:t>
            </w:r>
          </w:p>
          <w:p w14:paraId="0C8E3399" w14:textId="77777777" w:rsidR="00790A07" w:rsidRPr="0083216E" w:rsidRDefault="00790A07" w:rsidP="00790A07">
            <w:pPr>
              <w:rPr>
                <w:sz w:val="22"/>
              </w:rPr>
            </w:pPr>
            <w:r w:rsidRPr="0083216E">
              <w:rPr>
                <w:sz w:val="22"/>
              </w:rPr>
              <w:t>29351 Svėdasai</w:t>
            </w:r>
          </w:p>
          <w:p w14:paraId="465E2E5A" w14:textId="77777777" w:rsidR="00790A07" w:rsidRPr="0083216E" w:rsidRDefault="00790A07" w:rsidP="00790A07">
            <w:pPr>
              <w:rPr>
                <w:sz w:val="22"/>
              </w:rPr>
            </w:pPr>
            <w:r w:rsidRPr="0083216E">
              <w:rPr>
                <w:sz w:val="22"/>
              </w:rPr>
              <w:t>Anykščių r.</w:t>
            </w:r>
          </w:p>
          <w:p w14:paraId="26250E42" w14:textId="77777777" w:rsidR="00790A07" w:rsidRPr="0083216E" w:rsidRDefault="00790A07" w:rsidP="00790A07">
            <w:pPr>
              <w:rPr>
                <w:sz w:val="22"/>
              </w:rPr>
            </w:pPr>
            <w:r w:rsidRPr="0083216E">
              <w:rPr>
                <w:sz w:val="22"/>
              </w:rPr>
              <w:t>Seniūnas Saulius Rasalas</w:t>
            </w:r>
          </w:p>
          <w:p w14:paraId="76A0D277" w14:textId="46295EB1" w:rsidR="00790A07" w:rsidRPr="0083216E" w:rsidRDefault="00790A07" w:rsidP="00790A07">
            <w:pPr>
              <w:rPr>
                <w:sz w:val="22"/>
              </w:rPr>
            </w:pPr>
            <w:r w:rsidRPr="0083216E">
              <w:rPr>
                <w:sz w:val="22"/>
              </w:rPr>
              <w:t>tel. (0 381) 57672</w:t>
            </w:r>
          </w:p>
          <w:p w14:paraId="12B70CEE" w14:textId="77777777" w:rsidR="00790A07" w:rsidRPr="0083216E" w:rsidRDefault="00790A07" w:rsidP="00790A07">
            <w:pPr>
              <w:jc w:val="center"/>
              <w:rPr>
                <w:sz w:val="22"/>
              </w:rPr>
            </w:pPr>
          </w:p>
        </w:tc>
      </w:tr>
      <w:tr w:rsidR="00790A07" w:rsidRPr="00AD26F5" w14:paraId="34CE7A99"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4A39ED6" w14:textId="24D76D66" w:rsidR="00790A07" w:rsidRDefault="00790A07" w:rsidP="00790A07">
            <w:pPr>
              <w:jc w:val="center"/>
              <w:rPr>
                <w:strike/>
                <w:sz w:val="22"/>
              </w:rPr>
            </w:pPr>
            <w:r w:rsidRPr="008F0B3B">
              <w:rPr>
                <w:strike/>
                <w:sz w:val="22"/>
              </w:rPr>
              <w:t>1</w:t>
            </w:r>
            <w:r>
              <w:rPr>
                <w:strike/>
                <w:sz w:val="22"/>
              </w:rPr>
              <w:t>49</w:t>
            </w:r>
            <w:r w:rsidRPr="008F0B3B">
              <w:rPr>
                <w:strike/>
                <w:sz w:val="22"/>
              </w:rPr>
              <w:t>.</w:t>
            </w:r>
          </w:p>
          <w:p w14:paraId="72B20308" w14:textId="5E2CC9BA" w:rsidR="00790A07" w:rsidRPr="00AD26F5" w:rsidRDefault="00790A07" w:rsidP="00790A07">
            <w:pPr>
              <w:jc w:val="center"/>
              <w:rPr>
                <w:sz w:val="22"/>
              </w:rPr>
            </w:pPr>
            <w:r w:rsidRPr="008F0B3B">
              <w:rPr>
                <w:b/>
                <w:bCs/>
                <w:sz w:val="22"/>
              </w:rPr>
              <w:t>1</w:t>
            </w:r>
            <w:r>
              <w:rPr>
                <w:b/>
                <w:bCs/>
                <w:sz w:val="22"/>
              </w:rPr>
              <w:t>50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22B2EB0" w14:textId="77777777" w:rsidR="00790A07" w:rsidRPr="00AD26F5" w:rsidRDefault="00790A07" w:rsidP="00790A07">
            <w:r w:rsidRPr="00AD26F5">
              <w:t>Vilkabrukių kaimo kapinės (Vilkabrukių k., Svėdasų sen.)</w:t>
            </w:r>
          </w:p>
        </w:tc>
        <w:tc>
          <w:tcPr>
            <w:tcW w:w="2832" w:type="dxa"/>
            <w:tcBorders>
              <w:top w:val="single" w:sz="4" w:space="0" w:color="auto"/>
              <w:left w:val="single" w:sz="4" w:space="0" w:color="auto"/>
              <w:bottom w:val="single" w:sz="4" w:space="0" w:color="auto"/>
              <w:right w:val="single" w:sz="4" w:space="0" w:color="auto"/>
            </w:tcBorders>
            <w:hideMark/>
          </w:tcPr>
          <w:p w14:paraId="3DAAD541" w14:textId="77777777" w:rsidR="00790A07" w:rsidRPr="00AD26F5" w:rsidRDefault="00790A07" w:rsidP="00790A07">
            <w:pPr>
              <w:rPr>
                <w:sz w:val="22"/>
              </w:rPr>
            </w:pPr>
            <w:r w:rsidRPr="00AD26F5">
              <w:rPr>
                <w:sz w:val="22"/>
              </w:rPr>
              <w:t xml:space="preserve">Neveikiančios Anykščių r. sav. tarybos 2013 m. gegužės 30 d. sprendimas </w:t>
            </w:r>
            <w:bookmarkStart w:id="146" w:name="n_142"/>
            <w:r w:rsidRPr="005F63A6">
              <w:rPr>
                <w:sz w:val="22"/>
              </w:rPr>
              <w:t>Nr.1-TS-185</w:t>
            </w:r>
            <w:bookmarkEnd w:id="146"/>
          </w:p>
        </w:tc>
        <w:tc>
          <w:tcPr>
            <w:tcW w:w="1024" w:type="dxa"/>
            <w:tcBorders>
              <w:top w:val="single" w:sz="4" w:space="0" w:color="auto"/>
              <w:left w:val="single" w:sz="4" w:space="0" w:color="auto"/>
              <w:bottom w:val="single" w:sz="4" w:space="0" w:color="auto"/>
              <w:right w:val="single" w:sz="4" w:space="0" w:color="auto"/>
            </w:tcBorders>
            <w:hideMark/>
          </w:tcPr>
          <w:p w14:paraId="5DC3E4BF" w14:textId="77777777" w:rsidR="00790A07" w:rsidRPr="00AD26F5" w:rsidRDefault="00790A07" w:rsidP="00790A07">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3F2B4DD3" w14:textId="77777777" w:rsidR="00790A07" w:rsidRPr="00AD26F5" w:rsidRDefault="00790A07" w:rsidP="00790A0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B557AB4" w14:textId="77777777" w:rsidR="00790A07" w:rsidRPr="00AD26F5" w:rsidRDefault="00790A07" w:rsidP="00790A0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951508A" w14:textId="77777777" w:rsidR="00790A07" w:rsidRPr="0083216E" w:rsidRDefault="00790A07" w:rsidP="00790A07">
            <w:pPr>
              <w:rPr>
                <w:sz w:val="22"/>
              </w:rPr>
            </w:pPr>
            <w:r w:rsidRPr="0083216E">
              <w:rPr>
                <w:sz w:val="22"/>
              </w:rPr>
              <w:t xml:space="preserve">Anykščių r. sav. </w:t>
            </w:r>
          </w:p>
          <w:p w14:paraId="5F8B8F6E" w14:textId="77777777" w:rsidR="00790A07" w:rsidRPr="0083216E" w:rsidRDefault="00790A07" w:rsidP="00790A07">
            <w:pPr>
              <w:rPr>
                <w:sz w:val="22"/>
              </w:rPr>
            </w:pPr>
            <w:r w:rsidRPr="0083216E">
              <w:rPr>
                <w:sz w:val="22"/>
              </w:rPr>
              <w:t>Svėdasų seniūnija</w:t>
            </w:r>
          </w:p>
          <w:p w14:paraId="080A4BE0" w14:textId="77777777" w:rsidR="00790A07" w:rsidRPr="0083216E" w:rsidRDefault="00790A07" w:rsidP="00790A07">
            <w:pPr>
              <w:rPr>
                <w:sz w:val="22"/>
              </w:rPr>
            </w:pPr>
            <w:r w:rsidRPr="0083216E">
              <w:rPr>
                <w:sz w:val="22"/>
              </w:rPr>
              <w:t>J. Tumo-Vaižganto g. 16,</w:t>
            </w:r>
          </w:p>
          <w:p w14:paraId="0E0D8CD8" w14:textId="77777777" w:rsidR="00790A07" w:rsidRPr="0083216E" w:rsidRDefault="00790A07" w:rsidP="00790A07">
            <w:pPr>
              <w:rPr>
                <w:sz w:val="22"/>
              </w:rPr>
            </w:pPr>
            <w:r w:rsidRPr="0083216E">
              <w:rPr>
                <w:sz w:val="22"/>
              </w:rPr>
              <w:t>29351 Svėdasai</w:t>
            </w:r>
          </w:p>
          <w:p w14:paraId="38E10459" w14:textId="77777777" w:rsidR="00790A07" w:rsidRPr="0083216E" w:rsidRDefault="00790A07" w:rsidP="00790A07">
            <w:pPr>
              <w:rPr>
                <w:sz w:val="22"/>
              </w:rPr>
            </w:pPr>
            <w:r w:rsidRPr="0083216E">
              <w:rPr>
                <w:sz w:val="22"/>
              </w:rPr>
              <w:t>Anykščių r.</w:t>
            </w:r>
          </w:p>
          <w:p w14:paraId="2B70A7EB" w14:textId="77777777" w:rsidR="00790A07" w:rsidRPr="0083216E" w:rsidRDefault="00790A07" w:rsidP="00790A07">
            <w:pPr>
              <w:rPr>
                <w:sz w:val="22"/>
              </w:rPr>
            </w:pPr>
            <w:r w:rsidRPr="0083216E">
              <w:rPr>
                <w:sz w:val="22"/>
              </w:rPr>
              <w:t>Seniūnas Saulius Rasalas</w:t>
            </w:r>
          </w:p>
          <w:p w14:paraId="1BE6B731" w14:textId="7EE95CEC" w:rsidR="00790A07" w:rsidRPr="0083216E" w:rsidRDefault="00790A07" w:rsidP="00790A07">
            <w:pPr>
              <w:rPr>
                <w:sz w:val="22"/>
              </w:rPr>
            </w:pPr>
            <w:r w:rsidRPr="0083216E">
              <w:rPr>
                <w:sz w:val="22"/>
              </w:rPr>
              <w:t>tel. (0 381) 57672</w:t>
            </w:r>
          </w:p>
          <w:p w14:paraId="7D0E9DF3" w14:textId="77777777" w:rsidR="00790A07" w:rsidRPr="0083216E" w:rsidRDefault="00790A07" w:rsidP="00790A07">
            <w:pPr>
              <w:jc w:val="center"/>
              <w:rPr>
                <w:sz w:val="22"/>
              </w:rPr>
            </w:pPr>
          </w:p>
        </w:tc>
      </w:tr>
      <w:tr w:rsidR="00790A07" w:rsidRPr="00AD26F5" w14:paraId="2CB42B4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EEB5E63" w14:textId="66782C53" w:rsidR="00790A07" w:rsidRDefault="00790A07" w:rsidP="00790A07">
            <w:pPr>
              <w:jc w:val="center"/>
              <w:rPr>
                <w:strike/>
                <w:sz w:val="22"/>
              </w:rPr>
            </w:pPr>
            <w:r w:rsidRPr="008F0B3B">
              <w:rPr>
                <w:strike/>
                <w:sz w:val="22"/>
              </w:rPr>
              <w:lastRenderedPageBreak/>
              <w:t>1</w:t>
            </w:r>
            <w:r>
              <w:rPr>
                <w:strike/>
                <w:sz w:val="22"/>
              </w:rPr>
              <w:t>50</w:t>
            </w:r>
            <w:r w:rsidRPr="008F0B3B">
              <w:rPr>
                <w:strike/>
                <w:sz w:val="22"/>
              </w:rPr>
              <w:t>.</w:t>
            </w:r>
          </w:p>
          <w:p w14:paraId="70421B37" w14:textId="0398292E" w:rsidR="00790A07" w:rsidRPr="00AD26F5" w:rsidRDefault="00790A07" w:rsidP="00790A07">
            <w:pPr>
              <w:jc w:val="center"/>
              <w:rPr>
                <w:sz w:val="22"/>
              </w:rPr>
            </w:pPr>
            <w:r w:rsidRPr="008F0B3B">
              <w:rPr>
                <w:b/>
                <w:bCs/>
                <w:sz w:val="22"/>
              </w:rPr>
              <w:t>1</w:t>
            </w:r>
            <w:r>
              <w:rPr>
                <w:b/>
                <w:bCs/>
                <w:sz w:val="22"/>
              </w:rPr>
              <w:t>52</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31B12CE" w14:textId="77777777" w:rsidR="00790A07" w:rsidRPr="00AD26F5" w:rsidRDefault="00790A07" w:rsidP="00790A07">
            <w:r w:rsidRPr="00AD26F5">
              <w:t xml:space="preserve">Drobčiūnų kaimo kapinės (Drobčiūnų k., Svėdasų sen.) </w:t>
            </w:r>
          </w:p>
        </w:tc>
        <w:tc>
          <w:tcPr>
            <w:tcW w:w="2832" w:type="dxa"/>
            <w:tcBorders>
              <w:top w:val="single" w:sz="4" w:space="0" w:color="auto"/>
              <w:left w:val="single" w:sz="4" w:space="0" w:color="auto"/>
              <w:bottom w:val="single" w:sz="4" w:space="0" w:color="auto"/>
              <w:right w:val="single" w:sz="4" w:space="0" w:color="auto"/>
            </w:tcBorders>
            <w:hideMark/>
          </w:tcPr>
          <w:p w14:paraId="30AD2C33" w14:textId="77777777" w:rsidR="00790A07" w:rsidRPr="00AD26F5" w:rsidRDefault="00790A07" w:rsidP="00790A07">
            <w:pPr>
              <w:rPr>
                <w:sz w:val="22"/>
              </w:rPr>
            </w:pPr>
            <w:r w:rsidRPr="00AD26F5">
              <w:rPr>
                <w:sz w:val="22"/>
              </w:rPr>
              <w:t xml:space="preserve">Neveikiančios Anykščių r. sav. tarybos 2013 m. gegužės 30 d. sprendimas </w:t>
            </w:r>
            <w:bookmarkStart w:id="147" w:name="n_143"/>
            <w:r w:rsidRPr="005F63A6">
              <w:rPr>
                <w:sz w:val="22"/>
              </w:rPr>
              <w:t>Nr.1-TS-185</w:t>
            </w:r>
            <w:bookmarkEnd w:id="147"/>
          </w:p>
        </w:tc>
        <w:tc>
          <w:tcPr>
            <w:tcW w:w="1024" w:type="dxa"/>
            <w:tcBorders>
              <w:top w:val="single" w:sz="4" w:space="0" w:color="auto"/>
              <w:left w:val="single" w:sz="4" w:space="0" w:color="auto"/>
              <w:bottom w:val="single" w:sz="4" w:space="0" w:color="auto"/>
              <w:right w:val="single" w:sz="4" w:space="0" w:color="auto"/>
            </w:tcBorders>
            <w:hideMark/>
          </w:tcPr>
          <w:p w14:paraId="7E855F50" w14:textId="77777777" w:rsidR="00790A07" w:rsidRPr="00AD26F5" w:rsidRDefault="00790A07" w:rsidP="00790A07">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5DA68881" w14:textId="77777777" w:rsidR="00790A07" w:rsidRPr="00AD26F5" w:rsidRDefault="00790A07" w:rsidP="00790A07">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8CFB439" w14:textId="77777777" w:rsidR="00790A07" w:rsidRPr="00AD26F5" w:rsidRDefault="00790A07" w:rsidP="00790A07">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341D61C" w14:textId="77777777" w:rsidR="00790A07" w:rsidRPr="0083216E" w:rsidRDefault="00790A07" w:rsidP="00790A07">
            <w:pPr>
              <w:rPr>
                <w:sz w:val="22"/>
              </w:rPr>
            </w:pPr>
            <w:r w:rsidRPr="0083216E">
              <w:rPr>
                <w:sz w:val="22"/>
              </w:rPr>
              <w:t xml:space="preserve">Anykščių r. sav. </w:t>
            </w:r>
          </w:p>
          <w:p w14:paraId="7FBFBD1F" w14:textId="77777777" w:rsidR="00790A07" w:rsidRPr="0083216E" w:rsidRDefault="00790A07" w:rsidP="00790A07">
            <w:pPr>
              <w:rPr>
                <w:sz w:val="22"/>
              </w:rPr>
            </w:pPr>
            <w:r w:rsidRPr="0083216E">
              <w:rPr>
                <w:sz w:val="22"/>
              </w:rPr>
              <w:t>Svėdasų seniūnija</w:t>
            </w:r>
          </w:p>
          <w:p w14:paraId="79C73D01" w14:textId="77777777" w:rsidR="00790A07" w:rsidRPr="0083216E" w:rsidRDefault="00790A07" w:rsidP="00790A07">
            <w:pPr>
              <w:rPr>
                <w:sz w:val="22"/>
              </w:rPr>
            </w:pPr>
            <w:r w:rsidRPr="0083216E">
              <w:rPr>
                <w:sz w:val="22"/>
              </w:rPr>
              <w:t>J. Tumo-Vaižganto g. 16,</w:t>
            </w:r>
          </w:p>
          <w:p w14:paraId="6B7C3B2F" w14:textId="77777777" w:rsidR="00790A07" w:rsidRPr="0083216E" w:rsidRDefault="00790A07" w:rsidP="00790A07">
            <w:pPr>
              <w:rPr>
                <w:sz w:val="22"/>
              </w:rPr>
            </w:pPr>
            <w:r w:rsidRPr="0083216E">
              <w:rPr>
                <w:sz w:val="22"/>
              </w:rPr>
              <w:t>29351 Svėdasai</w:t>
            </w:r>
          </w:p>
          <w:p w14:paraId="17F7629A" w14:textId="77777777" w:rsidR="00790A07" w:rsidRPr="0083216E" w:rsidRDefault="00790A07" w:rsidP="00790A07">
            <w:pPr>
              <w:rPr>
                <w:sz w:val="22"/>
              </w:rPr>
            </w:pPr>
            <w:r w:rsidRPr="0083216E">
              <w:rPr>
                <w:sz w:val="22"/>
              </w:rPr>
              <w:t>Anykščių r.</w:t>
            </w:r>
          </w:p>
          <w:p w14:paraId="088E7069" w14:textId="77777777" w:rsidR="00790A07" w:rsidRPr="0083216E" w:rsidRDefault="00790A07" w:rsidP="00790A07">
            <w:pPr>
              <w:rPr>
                <w:sz w:val="22"/>
              </w:rPr>
            </w:pPr>
            <w:r w:rsidRPr="0083216E">
              <w:rPr>
                <w:sz w:val="22"/>
              </w:rPr>
              <w:t>Seniūnas Saulius Rasalas</w:t>
            </w:r>
          </w:p>
          <w:p w14:paraId="5B7B240A" w14:textId="2D472283" w:rsidR="00790A07" w:rsidRPr="0083216E" w:rsidRDefault="00790A07" w:rsidP="00790A07">
            <w:pPr>
              <w:rPr>
                <w:sz w:val="22"/>
              </w:rPr>
            </w:pPr>
            <w:r w:rsidRPr="0083216E">
              <w:rPr>
                <w:sz w:val="22"/>
              </w:rPr>
              <w:t>tel. (0 381) 57672</w:t>
            </w:r>
          </w:p>
          <w:p w14:paraId="1E2280CE" w14:textId="77777777" w:rsidR="00790A07" w:rsidRPr="0083216E" w:rsidRDefault="00790A07" w:rsidP="00790A07">
            <w:pPr>
              <w:jc w:val="center"/>
              <w:rPr>
                <w:sz w:val="22"/>
              </w:rPr>
            </w:pPr>
          </w:p>
        </w:tc>
      </w:tr>
      <w:tr w:rsidR="008E670F" w:rsidRPr="00AD26F5" w14:paraId="429210AF"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1D85796" w14:textId="185BEE58" w:rsidR="008E670F" w:rsidRDefault="008E670F" w:rsidP="008E670F">
            <w:pPr>
              <w:jc w:val="center"/>
              <w:rPr>
                <w:strike/>
                <w:sz w:val="22"/>
              </w:rPr>
            </w:pPr>
            <w:r w:rsidRPr="008F0B3B">
              <w:rPr>
                <w:strike/>
                <w:sz w:val="22"/>
              </w:rPr>
              <w:t>1</w:t>
            </w:r>
            <w:r>
              <w:rPr>
                <w:strike/>
                <w:sz w:val="22"/>
              </w:rPr>
              <w:t>51</w:t>
            </w:r>
            <w:r w:rsidRPr="008F0B3B">
              <w:rPr>
                <w:strike/>
                <w:sz w:val="22"/>
              </w:rPr>
              <w:t>.</w:t>
            </w:r>
          </w:p>
          <w:p w14:paraId="16EC8DAC" w14:textId="5D462EA2" w:rsidR="008E670F" w:rsidRPr="00AD26F5" w:rsidRDefault="008E670F" w:rsidP="008E670F">
            <w:pPr>
              <w:jc w:val="center"/>
              <w:rPr>
                <w:sz w:val="22"/>
              </w:rPr>
            </w:pPr>
            <w:r w:rsidRPr="008F0B3B">
              <w:rPr>
                <w:b/>
                <w:bCs/>
                <w:sz w:val="22"/>
              </w:rPr>
              <w:t>1</w:t>
            </w:r>
            <w:r>
              <w:rPr>
                <w:b/>
                <w:bCs/>
                <w:sz w:val="22"/>
              </w:rPr>
              <w:t>53</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C03BB48" w14:textId="77777777" w:rsidR="008E670F" w:rsidRPr="00AD26F5" w:rsidRDefault="008E670F" w:rsidP="008E670F">
            <w:r w:rsidRPr="00AD26F5">
              <w:t>Aulelių kaimo kapinės (Aulelių k., Svėdasų sen.)</w:t>
            </w:r>
          </w:p>
        </w:tc>
        <w:tc>
          <w:tcPr>
            <w:tcW w:w="2832" w:type="dxa"/>
            <w:tcBorders>
              <w:top w:val="single" w:sz="4" w:space="0" w:color="auto"/>
              <w:left w:val="single" w:sz="4" w:space="0" w:color="auto"/>
              <w:bottom w:val="single" w:sz="4" w:space="0" w:color="auto"/>
              <w:right w:val="single" w:sz="4" w:space="0" w:color="auto"/>
            </w:tcBorders>
            <w:hideMark/>
          </w:tcPr>
          <w:p w14:paraId="06346AB0" w14:textId="77777777" w:rsidR="008E670F" w:rsidRPr="00AD26F5" w:rsidRDefault="008E670F" w:rsidP="008E670F">
            <w:pPr>
              <w:rPr>
                <w:sz w:val="22"/>
              </w:rPr>
            </w:pPr>
            <w:r w:rsidRPr="00AD26F5">
              <w:rPr>
                <w:sz w:val="22"/>
              </w:rPr>
              <w:t xml:space="preserve">Neveikiančios Anykščių r. sav. tarybos 2013 m. gegužės 30 d. sprendimas </w:t>
            </w:r>
            <w:bookmarkStart w:id="148" w:name="n_144"/>
            <w:r w:rsidRPr="005F63A6">
              <w:rPr>
                <w:sz w:val="22"/>
              </w:rPr>
              <w:t>Nr.1-TS-185</w:t>
            </w:r>
            <w:bookmarkEnd w:id="148"/>
          </w:p>
        </w:tc>
        <w:tc>
          <w:tcPr>
            <w:tcW w:w="1024" w:type="dxa"/>
            <w:tcBorders>
              <w:top w:val="single" w:sz="4" w:space="0" w:color="auto"/>
              <w:left w:val="single" w:sz="4" w:space="0" w:color="auto"/>
              <w:bottom w:val="single" w:sz="4" w:space="0" w:color="auto"/>
              <w:right w:val="single" w:sz="4" w:space="0" w:color="auto"/>
            </w:tcBorders>
            <w:hideMark/>
          </w:tcPr>
          <w:p w14:paraId="23ED97E3" w14:textId="77777777" w:rsidR="008E670F" w:rsidRPr="00AD26F5" w:rsidRDefault="008E670F" w:rsidP="008E670F">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6CE8B0E9" w14:textId="77777777" w:rsidR="008E670F" w:rsidRPr="00AD26F5" w:rsidRDefault="008E670F" w:rsidP="008E670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5D7C57E" w14:textId="084EEDE6" w:rsidR="008E670F" w:rsidRPr="00AD26F5" w:rsidRDefault="008E670F" w:rsidP="008E670F">
            <w:pPr>
              <w:jc w:val="center"/>
            </w:pPr>
            <w:r>
              <w:t>unikalus kodas 44682</w:t>
            </w:r>
          </w:p>
        </w:tc>
        <w:tc>
          <w:tcPr>
            <w:tcW w:w="3973" w:type="dxa"/>
            <w:tcBorders>
              <w:top w:val="single" w:sz="4" w:space="0" w:color="auto"/>
              <w:left w:val="single" w:sz="4" w:space="0" w:color="auto"/>
              <w:bottom w:val="single" w:sz="4" w:space="0" w:color="auto"/>
              <w:right w:val="single" w:sz="4" w:space="0" w:color="auto"/>
            </w:tcBorders>
          </w:tcPr>
          <w:p w14:paraId="31C04D83" w14:textId="77777777" w:rsidR="008E670F" w:rsidRPr="0083216E" w:rsidRDefault="008E670F" w:rsidP="008E670F">
            <w:pPr>
              <w:rPr>
                <w:sz w:val="22"/>
              </w:rPr>
            </w:pPr>
            <w:r w:rsidRPr="0083216E">
              <w:rPr>
                <w:sz w:val="22"/>
              </w:rPr>
              <w:t xml:space="preserve">Anykščių r. sav. </w:t>
            </w:r>
          </w:p>
          <w:p w14:paraId="396A7328" w14:textId="77777777" w:rsidR="008E670F" w:rsidRPr="0083216E" w:rsidRDefault="008E670F" w:rsidP="008E670F">
            <w:pPr>
              <w:rPr>
                <w:sz w:val="22"/>
              </w:rPr>
            </w:pPr>
            <w:r w:rsidRPr="0083216E">
              <w:rPr>
                <w:sz w:val="22"/>
              </w:rPr>
              <w:t>Svėdasų seniūnija</w:t>
            </w:r>
          </w:p>
          <w:p w14:paraId="43D093D5" w14:textId="77777777" w:rsidR="008E670F" w:rsidRPr="0083216E" w:rsidRDefault="008E670F" w:rsidP="008E670F">
            <w:pPr>
              <w:rPr>
                <w:sz w:val="22"/>
              </w:rPr>
            </w:pPr>
            <w:r w:rsidRPr="0083216E">
              <w:rPr>
                <w:sz w:val="22"/>
              </w:rPr>
              <w:t>J. Tumo-Vaižganto g. 16,</w:t>
            </w:r>
          </w:p>
          <w:p w14:paraId="33C4251A" w14:textId="77777777" w:rsidR="008E670F" w:rsidRPr="0083216E" w:rsidRDefault="008E670F" w:rsidP="008E670F">
            <w:pPr>
              <w:rPr>
                <w:sz w:val="22"/>
              </w:rPr>
            </w:pPr>
            <w:r w:rsidRPr="0083216E">
              <w:rPr>
                <w:sz w:val="22"/>
              </w:rPr>
              <w:t>29351 Svėdasai</w:t>
            </w:r>
          </w:p>
          <w:p w14:paraId="06D01E4E" w14:textId="77777777" w:rsidR="008E670F" w:rsidRPr="0083216E" w:rsidRDefault="008E670F" w:rsidP="008E670F">
            <w:pPr>
              <w:rPr>
                <w:sz w:val="22"/>
              </w:rPr>
            </w:pPr>
            <w:r w:rsidRPr="0083216E">
              <w:rPr>
                <w:sz w:val="22"/>
              </w:rPr>
              <w:t>Anykščių r.</w:t>
            </w:r>
          </w:p>
          <w:p w14:paraId="7927513A" w14:textId="77777777" w:rsidR="008E670F" w:rsidRPr="0083216E" w:rsidRDefault="008E670F" w:rsidP="008E670F">
            <w:pPr>
              <w:rPr>
                <w:sz w:val="22"/>
              </w:rPr>
            </w:pPr>
            <w:r w:rsidRPr="0083216E">
              <w:rPr>
                <w:sz w:val="22"/>
              </w:rPr>
              <w:t>Seniūnas Saulius Rasalas</w:t>
            </w:r>
          </w:p>
          <w:p w14:paraId="7464156E" w14:textId="1A97AC2A" w:rsidR="008E670F" w:rsidRPr="0083216E" w:rsidRDefault="008E670F" w:rsidP="008E670F">
            <w:pPr>
              <w:rPr>
                <w:sz w:val="22"/>
              </w:rPr>
            </w:pPr>
            <w:r w:rsidRPr="0083216E">
              <w:rPr>
                <w:sz w:val="22"/>
              </w:rPr>
              <w:t>tel. (0 381) 57672</w:t>
            </w:r>
          </w:p>
          <w:p w14:paraId="3E970470" w14:textId="77777777" w:rsidR="008E670F" w:rsidRPr="0083216E" w:rsidRDefault="008E670F" w:rsidP="008E670F">
            <w:pPr>
              <w:jc w:val="center"/>
              <w:rPr>
                <w:sz w:val="22"/>
              </w:rPr>
            </w:pPr>
          </w:p>
        </w:tc>
      </w:tr>
      <w:tr w:rsidR="008E670F" w:rsidRPr="00AD26F5" w14:paraId="234FE9D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AE854EF" w14:textId="4A9D1435" w:rsidR="008E670F" w:rsidRDefault="008E670F" w:rsidP="008E670F">
            <w:pPr>
              <w:jc w:val="center"/>
              <w:rPr>
                <w:strike/>
                <w:sz w:val="22"/>
              </w:rPr>
            </w:pPr>
            <w:r w:rsidRPr="008F0B3B">
              <w:rPr>
                <w:strike/>
                <w:sz w:val="22"/>
              </w:rPr>
              <w:t>1</w:t>
            </w:r>
            <w:r>
              <w:rPr>
                <w:strike/>
                <w:sz w:val="22"/>
              </w:rPr>
              <w:t>52</w:t>
            </w:r>
            <w:r w:rsidRPr="008F0B3B">
              <w:rPr>
                <w:strike/>
                <w:sz w:val="22"/>
              </w:rPr>
              <w:t>.</w:t>
            </w:r>
          </w:p>
          <w:p w14:paraId="7896D4CD" w14:textId="02430D1A" w:rsidR="008E670F" w:rsidRPr="00AD26F5" w:rsidRDefault="008E670F" w:rsidP="008E670F">
            <w:pPr>
              <w:jc w:val="center"/>
              <w:rPr>
                <w:sz w:val="22"/>
              </w:rPr>
            </w:pPr>
            <w:r w:rsidRPr="008F0B3B">
              <w:rPr>
                <w:b/>
                <w:bCs/>
                <w:sz w:val="22"/>
              </w:rPr>
              <w:t>1</w:t>
            </w:r>
            <w:r>
              <w:rPr>
                <w:b/>
                <w:bCs/>
                <w:sz w:val="22"/>
              </w:rPr>
              <w:t>54</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D6EA466" w14:textId="77777777" w:rsidR="008E670F" w:rsidRPr="00AD26F5" w:rsidRDefault="008E670F" w:rsidP="008E670F">
            <w:r w:rsidRPr="00AD26F5">
              <w:t>Naujikų kaimo kapinės (Naujikų k., Svėdasų sen.)</w:t>
            </w:r>
          </w:p>
        </w:tc>
        <w:tc>
          <w:tcPr>
            <w:tcW w:w="2832" w:type="dxa"/>
            <w:tcBorders>
              <w:top w:val="single" w:sz="4" w:space="0" w:color="auto"/>
              <w:left w:val="single" w:sz="4" w:space="0" w:color="auto"/>
              <w:bottom w:val="single" w:sz="4" w:space="0" w:color="auto"/>
              <w:right w:val="single" w:sz="4" w:space="0" w:color="auto"/>
            </w:tcBorders>
            <w:hideMark/>
          </w:tcPr>
          <w:p w14:paraId="28A5B47F" w14:textId="77777777" w:rsidR="008E670F" w:rsidRPr="00AD26F5" w:rsidRDefault="008E670F" w:rsidP="008E670F">
            <w:pPr>
              <w:rPr>
                <w:sz w:val="22"/>
              </w:rPr>
            </w:pPr>
            <w:r w:rsidRPr="00AD26F5">
              <w:rPr>
                <w:sz w:val="22"/>
              </w:rPr>
              <w:t xml:space="preserve">Neveikiančios Anykščių r. sav. tarybos 2013 m. gegužės 30 d. sprendimas </w:t>
            </w:r>
            <w:bookmarkStart w:id="149" w:name="n_145"/>
            <w:r w:rsidRPr="005F63A6">
              <w:rPr>
                <w:sz w:val="22"/>
              </w:rPr>
              <w:t>Nr.1-TS-185</w:t>
            </w:r>
            <w:bookmarkEnd w:id="149"/>
          </w:p>
        </w:tc>
        <w:tc>
          <w:tcPr>
            <w:tcW w:w="1024" w:type="dxa"/>
            <w:tcBorders>
              <w:top w:val="single" w:sz="4" w:space="0" w:color="auto"/>
              <w:left w:val="single" w:sz="4" w:space="0" w:color="auto"/>
              <w:bottom w:val="single" w:sz="4" w:space="0" w:color="auto"/>
              <w:right w:val="single" w:sz="4" w:space="0" w:color="auto"/>
            </w:tcBorders>
            <w:hideMark/>
          </w:tcPr>
          <w:p w14:paraId="31361CF0" w14:textId="77777777" w:rsidR="008E670F" w:rsidRDefault="008E670F" w:rsidP="008E670F">
            <w:pPr>
              <w:jc w:val="center"/>
              <w:rPr>
                <w:strike/>
              </w:rPr>
            </w:pPr>
            <w:r w:rsidRPr="008E670F">
              <w:rPr>
                <w:strike/>
              </w:rPr>
              <w:t>0,04</w:t>
            </w:r>
          </w:p>
          <w:p w14:paraId="780A4500" w14:textId="0400E355" w:rsidR="008E670F" w:rsidRPr="008E670F" w:rsidRDefault="008E670F" w:rsidP="008E670F">
            <w:pPr>
              <w:jc w:val="center"/>
              <w:rPr>
                <w:b/>
                <w:bCs/>
                <w:strike/>
              </w:rPr>
            </w:pPr>
            <w:r w:rsidRPr="008E670F">
              <w:rPr>
                <w:b/>
                <w:bCs/>
              </w:rPr>
              <w:t>0,0685</w:t>
            </w:r>
          </w:p>
        </w:tc>
        <w:tc>
          <w:tcPr>
            <w:tcW w:w="2520" w:type="dxa"/>
            <w:tcBorders>
              <w:top w:val="single" w:sz="4" w:space="0" w:color="auto"/>
              <w:left w:val="single" w:sz="4" w:space="0" w:color="auto"/>
              <w:bottom w:val="single" w:sz="4" w:space="0" w:color="auto"/>
              <w:right w:val="single" w:sz="4" w:space="0" w:color="auto"/>
            </w:tcBorders>
            <w:hideMark/>
          </w:tcPr>
          <w:p w14:paraId="2F305D3D" w14:textId="77777777" w:rsidR="008E670F" w:rsidRPr="008E670F" w:rsidRDefault="008E670F" w:rsidP="008E670F">
            <w:pPr>
              <w:jc w:val="center"/>
              <w:rPr>
                <w:b/>
                <w:bCs/>
                <w:sz w:val="22"/>
                <w:szCs w:val="22"/>
              </w:rPr>
            </w:pPr>
            <w:r w:rsidRPr="008E670F">
              <w:rPr>
                <w:b/>
                <w:bCs/>
                <w:sz w:val="22"/>
                <w:szCs w:val="22"/>
              </w:rPr>
              <w:t>Žemės sklypo unikalus</w:t>
            </w:r>
          </w:p>
          <w:p w14:paraId="6D75ABDF" w14:textId="77777777" w:rsidR="008E670F" w:rsidRPr="008E670F" w:rsidRDefault="008E670F" w:rsidP="008E670F">
            <w:pPr>
              <w:jc w:val="center"/>
              <w:rPr>
                <w:b/>
                <w:bCs/>
                <w:sz w:val="22"/>
                <w:szCs w:val="22"/>
              </w:rPr>
            </w:pPr>
            <w:r w:rsidRPr="008E670F">
              <w:rPr>
                <w:b/>
                <w:bCs/>
                <w:sz w:val="22"/>
                <w:szCs w:val="22"/>
              </w:rPr>
              <w:t xml:space="preserve"> Nr. 4400-5851-1658,</w:t>
            </w:r>
          </w:p>
          <w:p w14:paraId="3D05FB2D" w14:textId="564F8B7D" w:rsidR="008E670F" w:rsidRPr="00AD26F5" w:rsidRDefault="008E670F" w:rsidP="008E670F">
            <w:pPr>
              <w:jc w:val="center"/>
              <w:rPr>
                <w:sz w:val="22"/>
              </w:rPr>
            </w:pPr>
            <w:r w:rsidRPr="008E670F">
              <w:rPr>
                <w:b/>
                <w:bCs/>
                <w:sz w:val="22"/>
                <w:szCs w:val="22"/>
              </w:rPr>
              <w:t>2022-05-12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2981AFA9" w14:textId="77777777" w:rsidR="008E670F" w:rsidRPr="00AD26F5" w:rsidRDefault="008E670F" w:rsidP="008E670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F3CB6B7" w14:textId="77777777" w:rsidR="008E670F" w:rsidRPr="0083216E" w:rsidRDefault="008E670F" w:rsidP="008E670F">
            <w:pPr>
              <w:rPr>
                <w:sz w:val="22"/>
              </w:rPr>
            </w:pPr>
            <w:r w:rsidRPr="0083216E">
              <w:rPr>
                <w:sz w:val="22"/>
              </w:rPr>
              <w:t xml:space="preserve">Anykščių r. sav. </w:t>
            </w:r>
          </w:p>
          <w:p w14:paraId="073A7FE6" w14:textId="77777777" w:rsidR="008E670F" w:rsidRPr="0083216E" w:rsidRDefault="008E670F" w:rsidP="008E670F">
            <w:pPr>
              <w:rPr>
                <w:sz w:val="22"/>
              </w:rPr>
            </w:pPr>
            <w:r w:rsidRPr="0083216E">
              <w:rPr>
                <w:sz w:val="22"/>
              </w:rPr>
              <w:t>Svėdasų seniūnija</w:t>
            </w:r>
          </w:p>
          <w:p w14:paraId="6A493FF1" w14:textId="77777777" w:rsidR="008E670F" w:rsidRPr="0083216E" w:rsidRDefault="008E670F" w:rsidP="008E670F">
            <w:pPr>
              <w:rPr>
                <w:sz w:val="22"/>
              </w:rPr>
            </w:pPr>
            <w:r w:rsidRPr="0083216E">
              <w:rPr>
                <w:sz w:val="22"/>
              </w:rPr>
              <w:t>J. Tumo-Vaižganto g. 16,</w:t>
            </w:r>
          </w:p>
          <w:p w14:paraId="1726F2E5" w14:textId="77777777" w:rsidR="008E670F" w:rsidRPr="0083216E" w:rsidRDefault="008E670F" w:rsidP="008E670F">
            <w:pPr>
              <w:rPr>
                <w:sz w:val="22"/>
              </w:rPr>
            </w:pPr>
            <w:r w:rsidRPr="0083216E">
              <w:rPr>
                <w:sz w:val="22"/>
              </w:rPr>
              <w:t>29351 Svėdasai</w:t>
            </w:r>
          </w:p>
          <w:p w14:paraId="4C40F5B6" w14:textId="77777777" w:rsidR="008E670F" w:rsidRPr="0083216E" w:rsidRDefault="008E670F" w:rsidP="008E670F">
            <w:pPr>
              <w:rPr>
                <w:sz w:val="22"/>
              </w:rPr>
            </w:pPr>
            <w:r w:rsidRPr="0083216E">
              <w:rPr>
                <w:sz w:val="22"/>
              </w:rPr>
              <w:t>Anykščių r.</w:t>
            </w:r>
          </w:p>
          <w:p w14:paraId="731F1BA2" w14:textId="77777777" w:rsidR="008E670F" w:rsidRPr="0083216E" w:rsidRDefault="008E670F" w:rsidP="008E670F">
            <w:pPr>
              <w:rPr>
                <w:sz w:val="22"/>
              </w:rPr>
            </w:pPr>
            <w:r w:rsidRPr="0083216E">
              <w:rPr>
                <w:sz w:val="22"/>
              </w:rPr>
              <w:t>Seniūnas Saulius Rasalas</w:t>
            </w:r>
          </w:p>
          <w:p w14:paraId="0B7411DD" w14:textId="124A60CB" w:rsidR="008E670F" w:rsidRPr="0083216E" w:rsidRDefault="008E670F" w:rsidP="008E670F">
            <w:pPr>
              <w:rPr>
                <w:sz w:val="22"/>
              </w:rPr>
            </w:pPr>
            <w:r w:rsidRPr="0083216E">
              <w:rPr>
                <w:sz w:val="22"/>
              </w:rPr>
              <w:t>tel. (0 381) 57672</w:t>
            </w:r>
          </w:p>
          <w:p w14:paraId="7EDDF012" w14:textId="77777777" w:rsidR="008E670F" w:rsidRPr="0083216E" w:rsidRDefault="008E670F" w:rsidP="008E670F">
            <w:pPr>
              <w:jc w:val="center"/>
              <w:rPr>
                <w:sz w:val="22"/>
              </w:rPr>
            </w:pPr>
          </w:p>
        </w:tc>
      </w:tr>
      <w:tr w:rsidR="008E670F" w:rsidRPr="00AD26F5" w14:paraId="0E479478"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F5BE156" w14:textId="25A4DE03" w:rsidR="008E670F" w:rsidRDefault="008E670F" w:rsidP="008E670F">
            <w:pPr>
              <w:jc w:val="center"/>
              <w:rPr>
                <w:strike/>
                <w:sz w:val="22"/>
              </w:rPr>
            </w:pPr>
            <w:r w:rsidRPr="008F0B3B">
              <w:rPr>
                <w:strike/>
                <w:sz w:val="22"/>
              </w:rPr>
              <w:t>1</w:t>
            </w:r>
            <w:r>
              <w:rPr>
                <w:strike/>
                <w:sz w:val="22"/>
              </w:rPr>
              <w:t>53</w:t>
            </w:r>
            <w:r w:rsidRPr="008F0B3B">
              <w:rPr>
                <w:strike/>
                <w:sz w:val="22"/>
              </w:rPr>
              <w:t>.</w:t>
            </w:r>
          </w:p>
          <w:p w14:paraId="4BCB788F" w14:textId="4BA63FAF" w:rsidR="008E670F" w:rsidRPr="00AD26F5" w:rsidRDefault="008E670F" w:rsidP="008E670F">
            <w:pPr>
              <w:jc w:val="center"/>
              <w:rPr>
                <w:sz w:val="22"/>
              </w:rPr>
            </w:pPr>
            <w:r w:rsidRPr="008F0B3B">
              <w:rPr>
                <w:b/>
                <w:bCs/>
                <w:sz w:val="22"/>
              </w:rPr>
              <w:t>1</w:t>
            </w:r>
            <w:r>
              <w:rPr>
                <w:b/>
                <w:bCs/>
                <w:sz w:val="22"/>
              </w:rPr>
              <w:t>55</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7DCE568" w14:textId="77777777" w:rsidR="008E670F" w:rsidRPr="00AD26F5" w:rsidRDefault="008E670F" w:rsidP="008E670F">
            <w:r w:rsidRPr="00AD26F5">
              <w:t>Kraštų kaimo kapinės (Kraštų  k., Svėdasų sen.)</w:t>
            </w:r>
          </w:p>
        </w:tc>
        <w:tc>
          <w:tcPr>
            <w:tcW w:w="2832" w:type="dxa"/>
            <w:tcBorders>
              <w:top w:val="single" w:sz="4" w:space="0" w:color="auto"/>
              <w:left w:val="single" w:sz="4" w:space="0" w:color="auto"/>
              <w:bottom w:val="single" w:sz="4" w:space="0" w:color="auto"/>
              <w:right w:val="single" w:sz="4" w:space="0" w:color="auto"/>
            </w:tcBorders>
            <w:hideMark/>
          </w:tcPr>
          <w:p w14:paraId="5059B05B" w14:textId="77777777" w:rsidR="008E670F" w:rsidRPr="00AD26F5" w:rsidRDefault="008E670F" w:rsidP="008E670F">
            <w:pPr>
              <w:rPr>
                <w:sz w:val="22"/>
              </w:rPr>
            </w:pPr>
            <w:r w:rsidRPr="00AD26F5">
              <w:rPr>
                <w:sz w:val="22"/>
              </w:rPr>
              <w:t xml:space="preserve">Neveikiančios Anykščių r. sav. tarybos 2013 m. gegužės 30 d. sprendimas </w:t>
            </w:r>
            <w:bookmarkStart w:id="150" w:name="n_146"/>
            <w:r w:rsidRPr="005F63A6">
              <w:rPr>
                <w:sz w:val="22"/>
              </w:rPr>
              <w:t>Nr.1-TS-185</w:t>
            </w:r>
            <w:bookmarkEnd w:id="150"/>
          </w:p>
        </w:tc>
        <w:tc>
          <w:tcPr>
            <w:tcW w:w="1024" w:type="dxa"/>
            <w:tcBorders>
              <w:top w:val="single" w:sz="4" w:space="0" w:color="auto"/>
              <w:left w:val="single" w:sz="4" w:space="0" w:color="auto"/>
              <w:bottom w:val="single" w:sz="4" w:space="0" w:color="auto"/>
              <w:right w:val="single" w:sz="4" w:space="0" w:color="auto"/>
            </w:tcBorders>
            <w:hideMark/>
          </w:tcPr>
          <w:p w14:paraId="1BCF6A47" w14:textId="77777777" w:rsidR="008E670F" w:rsidRPr="00AD26F5" w:rsidRDefault="008E670F" w:rsidP="008E670F">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7F2CE9C0" w14:textId="77777777" w:rsidR="008E670F" w:rsidRPr="00AD26F5" w:rsidRDefault="008E670F" w:rsidP="008E670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9106149" w14:textId="77777777" w:rsidR="008E670F" w:rsidRPr="00AD26F5" w:rsidRDefault="008E670F" w:rsidP="008E670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4711526" w14:textId="77777777" w:rsidR="008E670F" w:rsidRPr="0083216E" w:rsidRDefault="008E670F" w:rsidP="008E670F">
            <w:pPr>
              <w:rPr>
                <w:sz w:val="22"/>
              </w:rPr>
            </w:pPr>
            <w:r w:rsidRPr="0083216E">
              <w:rPr>
                <w:sz w:val="22"/>
              </w:rPr>
              <w:t xml:space="preserve">Anykščių r. sav. </w:t>
            </w:r>
          </w:p>
          <w:p w14:paraId="01450E60" w14:textId="77777777" w:rsidR="008E670F" w:rsidRPr="0083216E" w:rsidRDefault="008E670F" w:rsidP="008E670F">
            <w:pPr>
              <w:rPr>
                <w:sz w:val="22"/>
              </w:rPr>
            </w:pPr>
            <w:r w:rsidRPr="0083216E">
              <w:rPr>
                <w:sz w:val="22"/>
              </w:rPr>
              <w:t>Svėdasų seniūnija</w:t>
            </w:r>
          </w:p>
          <w:p w14:paraId="51453BDC" w14:textId="77777777" w:rsidR="008E670F" w:rsidRPr="0083216E" w:rsidRDefault="008E670F" w:rsidP="008E670F">
            <w:pPr>
              <w:rPr>
                <w:sz w:val="22"/>
              </w:rPr>
            </w:pPr>
            <w:r w:rsidRPr="0083216E">
              <w:rPr>
                <w:sz w:val="22"/>
              </w:rPr>
              <w:t>J. Tumo-Vaižganto g. 16,</w:t>
            </w:r>
          </w:p>
          <w:p w14:paraId="68164F99" w14:textId="77777777" w:rsidR="008E670F" w:rsidRPr="0083216E" w:rsidRDefault="008E670F" w:rsidP="008E670F">
            <w:pPr>
              <w:rPr>
                <w:sz w:val="22"/>
              </w:rPr>
            </w:pPr>
            <w:r w:rsidRPr="0083216E">
              <w:rPr>
                <w:sz w:val="22"/>
              </w:rPr>
              <w:t>29351 Svėdasai</w:t>
            </w:r>
          </w:p>
          <w:p w14:paraId="3AF87C5F" w14:textId="77777777" w:rsidR="008E670F" w:rsidRPr="0083216E" w:rsidRDefault="008E670F" w:rsidP="008E670F">
            <w:pPr>
              <w:rPr>
                <w:sz w:val="22"/>
              </w:rPr>
            </w:pPr>
            <w:r w:rsidRPr="0083216E">
              <w:rPr>
                <w:sz w:val="22"/>
              </w:rPr>
              <w:t>Anykščių r.</w:t>
            </w:r>
          </w:p>
          <w:p w14:paraId="69C80F8B" w14:textId="77777777" w:rsidR="008E670F" w:rsidRPr="0083216E" w:rsidRDefault="008E670F" w:rsidP="008E670F">
            <w:pPr>
              <w:rPr>
                <w:sz w:val="22"/>
              </w:rPr>
            </w:pPr>
            <w:r w:rsidRPr="0083216E">
              <w:rPr>
                <w:sz w:val="22"/>
              </w:rPr>
              <w:t>Seniūnas Saulius Rasalas</w:t>
            </w:r>
          </w:p>
          <w:p w14:paraId="3B0928D4" w14:textId="66F78004" w:rsidR="008E670F" w:rsidRPr="0083216E" w:rsidRDefault="008E670F" w:rsidP="008E670F">
            <w:pPr>
              <w:rPr>
                <w:sz w:val="22"/>
              </w:rPr>
            </w:pPr>
            <w:r w:rsidRPr="0083216E">
              <w:rPr>
                <w:sz w:val="22"/>
              </w:rPr>
              <w:t>tel. (0 381) 57672</w:t>
            </w:r>
          </w:p>
          <w:p w14:paraId="697024FB" w14:textId="77777777" w:rsidR="008E670F" w:rsidRPr="0083216E" w:rsidRDefault="008E670F" w:rsidP="008E670F">
            <w:pPr>
              <w:jc w:val="center"/>
              <w:rPr>
                <w:sz w:val="22"/>
              </w:rPr>
            </w:pPr>
          </w:p>
        </w:tc>
      </w:tr>
      <w:tr w:rsidR="008E670F" w:rsidRPr="00AD26F5" w14:paraId="08086673"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7A9A785" w14:textId="3503806B" w:rsidR="008E670F" w:rsidRDefault="008E670F" w:rsidP="008E670F">
            <w:pPr>
              <w:jc w:val="center"/>
              <w:rPr>
                <w:strike/>
                <w:sz w:val="22"/>
              </w:rPr>
            </w:pPr>
            <w:r w:rsidRPr="008F0B3B">
              <w:rPr>
                <w:strike/>
                <w:sz w:val="22"/>
              </w:rPr>
              <w:t>1</w:t>
            </w:r>
            <w:r>
              <w:rPr>
                <w:strike/>
                <w:sz w:val="22"/>
              </w:rPr>
              <w:t>54</w:t>
            </w:r>
            <w:r w:rsidRPr="008F0B3B">
              <w:rPr>
                <w:strike/>
                <w:sz w:val="22"/>
              </w:rPr>
              <w:t>.</w:t>
            </w:r>
          </w:p>
          <w:p w14:paraId="6B17668E" w14:textId="72D398E6" w:rsidR="008E670F" w:rsidRPr="00AD26F5" w:rsidRDefault="008E670F" w:rsidP="008E670F">
            <w:pPr>
              <w:jc w:val="center"/>
              <w:rPr>
                <w:sz w:val="22"/>
              </w:rPr>
            </w:pPr>
            <w:r w:rsidRPr="008F0B3B">
              <w:rPr>
                <w:b/>
                <w:bCs/>
                <w:sz w:val="22"/>
              </w:rPr>
              <w:t>1</w:t>
            </w:r>
            <w:r>
              <w:rPr>
                <w:b/>
                <w:bCs/>
                <w:sz w:val="22"/>
              </w:rPr>
              <w:t>56</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BC640CE" w14:textId="77777777" w:rsidR="008E670F" w:rsidRPr="00AD26F5" w:rsidRDefault="008E670F" w:rsidP="008E670F">
            <w:r w:rsidRPr="00AD26F5">
              <w:t>Kalnuočių kaimo kapinės (Kalnuočių k., Svėdasų sen.)</w:t>
            </w:r>
          </w:p>
        </w:tc>
        <w:tc>
          <w:tcPr>
            <w:tcW w:w="2832" w:type="dxa"/>
            <w:tcBorders>
              <w:top w:val="single" w:sz="4" w:space="0" w:color="auto"/>
              <w:left w:val="single" w:sz="4" w:space="0" w:color="auto"/>
              <w:bottom w:val="single" w:sz="4" w:space="0" w:color="auto"/>
              <w:right w:val="single" w:sz="4" w:space="0" w:color="auto"/>
            </w:tcBorders>
            <w:hideMark/>
          </w:tcPr>
          <w:p w14:paraId="7FB11C56" w14:textId="77777777" w:rsidR="008E670F" w:rsidRPr="00AD26F5" w:rsidRDefault="008E670F" w:rsidP="008E670F">
            <w:pPr>
              <w:rPr>
                <w:sz w:val="22"/>
              </w:rPr>
            </w:pPr>
            <w:r w:rsidRPr="00AD26F5">
              <w:rPr>
                <w:sz w:val="22"/>
              </w:rPr>
              <w:t xml:space="preserve">Neveikiančios Anykščių r. sav. tarybos 2013 m. gegužės 30 d. sprendimas </w:t>
            </w:r>
            <w:bookmarkStart w:id="151" w:name="n_147"/>
            <w:r w:rsidRPr="005F63A6">
              <w:rPr>
                <w:sz w:val="22"/>
              </w:rPr>
              <w:t>Nr.1-TS-185</w:t>
            </w:r>
            <w:bookmarkEnd w:id="151"/>
          </w:p>
        </w:tc>
        <w:tc>
          <w:tcPr>
            <w:tcW w:w="1024" w:type="dxa"/>
            <w:tcBorders>
              <w:top w:val="single" w:sz="4" w:space="0" w:color="auto"/>
              <w:left w:val="single" w:sz="4" w:space="0" w:color="auto"/>
              <w:bottom w:val="single" w:sz="4" w:space="0" w:color="auto"/>
              <w:right w:val="single" w:sz="4" w:space="0" w:color="auto"/>
            </w:tcBorders>
            <w:hideMark/>
          </w:tcPr>
          <w:p w14:paraId="48991909" w14:textId="77777777" w:rsidR="008E670F" w:rsidRPr="00AD26F5" w:rsidRDefault="008E670F" w:rsidP="008E670F">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3462499C" w14:textId="77777777" w:rsidR="008E670F" w:rsidRPr="00AD26F5" w:rsidRDefault="008E670F" w:rsidP="008E670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9AEA942" w14:textId="77777777" w:rsidR="008E670F" w:rsidRPr="00AD26F5" w:rsidRDefault="008E670F" w:rsidP="008E670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CA01CAB" w14:textId="77777777" w:rsidR="008E670F" w:rsidRPr="0083216E" w:rsidRDefault="008E670F" w:rsidP="008E670F">
            <w:pPr>
              <w:rPr>
                <w:sz w:val="22"/>
              </w:rPr>
            </w:pPr>
            <w:r w:rsidRPr="0083216E">
              <w:rPr>
                <w:sz w:val="22"/>
              </w:rPr>
              <w:t xml:space="preserve">Anykščių r. sav. </w:t>
            </w:r>
          </w:p>
          <w:p w14:paraId="2578C834" w14:textId="77777777" w:rsidR="008E670F" w:rsidRPr="0083216E" w:rsidRDefault="008E670F" w:rsidP="008E670F">
            <w:pPr>
              <w:rPr>
                <w:sz w:val="22"/>
              </w:rPr>
            </w:pPr>
            <w:r w:rsidRPr="0083216E">
              <w:rPr>
                <w:sz w:val="22"/>
              </w:rPr>
              <w:t>Svėdasų seniūnija</w:t>
            </w:r>
          </w:p>
          <w:p w14:paraId="25A544F0" w14:textId="77777777" w:rsidR="008E670F" w:rsidRPr="0083216E" w:rsidRDefault="008E670F" w:rsidP="008E670F">
            <w:pPr>
              <w:rPr>
                <w:sz w:val="22"/>
              </w:rPr>
            </w:pPr>
            <w:r w:rsidRPr="0083216E">
              <w:rPr>
                <w:sz w:val="22"/>
              </w:rPr>
              <w:t>J. Tumo-Vaižganto g. 16,</w:t>
            </w:r>
          </w:p>
          <w:p w14:paraId="5052810E" w14:textId="77777777" w:rsidR="008E670F" w:rsidRPr="0083216E" w:rsidRDefault="008E670F" w:rsidP="008E670F">
            <w:pPr>
              <w:rPr>
                <w:sz w:val="22"/>
              </w:rPr>
            </w:pPr>
            <w:r w:rsidRPr="0083216E">
              <w:rPr>
                <w:sz w:val="22"/>
              </w:rPr>
              <w:t>29351 Svėdasai</w:t>
            </w:r>
          </w:p>
          <w:p w14:paraId="082DD613" w14:textId="77777777" w:rsidR="008E670F" w:rsidRPr="0083216E" w:rsidRDefault="008E670F" w:rsidP="008E670F">
            <w:pPr>
              <w:rPr>
                <w:sz w:val="22"/>
              </w:rPr>
            </w:pPr>
            <w:r w:rsidRPr="0083216E">
              <w:rPr>
                <w:sz w:val="22"/>
              </w:rPr>
              <w:lastRenderedPageBreak/>
              <w:t>Anykščių r.</w:t>
            </w:r>
          </w:p>
          <w:p w14:paraId="617A3E2A" w14:textId="77777777" w:rsidR="008E670F" w:rsidRPr="0083216E" w:rsidRDefault="008E670F" w:rsidP="008E670F">
            <w:pPr>
              <w:rPr>
                <w:sz w:val="22"/>
              </w:rPr>
            </w:pPr>
            <w:r w:rsidRPr="0083216E">
              <w:rPr>
                <w:sz w:val="22"/>
              </w:rPr>
              <w:t>Seniūnas Saulius Rasalas</w:t>
            </w:r>
          </w:p>
          <w:p w14:paraId="29AFB1FE" w14:textId="4DD41E27" w:rsidR="008E670F" w:rsidRPr="0083216E" w:rsidRDefault="008E670F" w:rsidP="008E670F">
            <w:pPr>
              <w:rPr>
                <w:sz w:val="22"/>
              </w:rPr>
            </w:pPr>
            <w:r w:rsidRPr="0083216E">
              <w:rPr>
                <w:sz w:val="22"/>
              </w:rPr>
              <w:t>Tel. (0 381) 57672</w:t>
            </w:r>
          </w:p>
          <w:p w14:paraId="544C23DB" w14:textId="77777777" w:rsidR="008E670F" w:rsidRPr="0083216E" w:rsidRDefault="008E670F" w:rsidP="008E670F">
            <w:pPr>
              <w:jc w:val="center"/>
              <w:rPr>
                <w:sz w:val="22"/>
              </w:rPr>
            </w:pPr>
          </w:p>
        </w:tc>
      </w:tr>
      <w:tr w:rsidR="008E670F" w:rsidRPr="00AD26F5" w14:paraId="0C5B9460"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1A372F74" w14:textId="42B7057A" w:rsidR="008E670F" w:rsidRDefault="008E670F" w:rsidP="008E670F">
            <w:pPr>
              <w:jc w:val="center"/>
              <w:rPr>
                <w:strike/>
                <w:sz w:val="22"/>
              </w:rPr>
            </w:pPr>
            <w:r w:rsidRPr="008F0B3B">
              <w:rPr>
                <w:strike/>
                <w:sz w:val="22"/>
              </w:rPr>
              <w:lastRenderedPageBreak/>
              <w:t>1</w:t>
            </w:r>
            <w:r>
              <w:rPr>
                <w:strike/>
                <w:sz w:val="22"/>
              </w:rPr>
              <w:t>55</w:t>
            </w:r>
            <w:r w:rsidRPr="008F0B3B">
              <w:rPr>
                <w:strike/>
                <w:sz w:val="22"/>
              </w:rPr>
              <w:t>.</w:t>
            </w:r>
          </w:p>
          <w:p w14:paraId="454EEDBE" w14:textId="4DCCD4D8" w:rsidR="008E670F" w:rsidRPr="00AD26F5" w:rsidRDefault="008E670F" w:rsidP="008E670F">
            <w:pPr>
              <w:jc w:val="center"/>
              <w:rPr>
                <w:sz w:val="22"/>
              </w:rPr>
            </w:pPr>
            <w:r w:rsidRPr="008F0B3B">
              <w:rPr>
                <w:b/>
                <w:bCs/>
                <w:sz w:val="22"/>
              </w:rPr>
              <w:t>1</w:t>
            </w:r>
            <w:r>
              <w:rPr>
                <w:b/>
                <w:bCs/>
                <w:sz w:val="22"/>
              </w:rPr>
              <w:t>57</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003730F" w14:textId="77777777" w:rsidR="008E670F" w:rsidRPr="00AD26F5" w:rsidRDefault="008E670F" w:rsidP="008E670F">
            <w:r w:rsidRPr="00AD26F5">
              <w:t>Grikiapelių kaimo kapinės (Grikiapelių k., Svėdasų sen.)</w:t>
            </w:r>
          </w:p>
        </w:tc>
        <w:tc>
          <w:tcPr>
            <w:tcW w:w="2832" w:type="dxa"/>
            <w:tcBorders>
              <w:top w:val="single" w:sz="4" w:space="0" w:color="auto"/>
              <w:left w:val="single" w:sz="4" w:space="0" w:color="auto"/>
              <w:bottom w:val="single" w:sz="4" w:space="0" w:color="auto"/>
              <w:right w:val="single" w:sz="4" w:space="0" w:color="auto"/>
            </w:tcBorders>
            <w:hideMark/>
          </w:tcPr>
          <w:p w14:paraId="1F61C28B" w14:textId="77777777" w:rsidR="008E670F" w:rsidRPr="00AD26F5" w:rsidRDefault="008E670F" w:rsidP="008E670F">
            <w:pPr>
              <w:rPr>
                <w:sz w:val="22"/>
              </w:rPr>
            </w:pPr>
            <w:r w:rsidRPr="00AD26F5">
              <w:rPr>
                <w:sz w:val="22"/>
              </w:rPr>
              <w:t xml:space="preserve">Neveikiančios Anykščių r. sav. tarybos 2013 m. gegužės 30 d. sprendimas </w:t>
            </w:r>
            <w:bookmarkStart w:id="152" w:name="n_148"/>
            <w:r w:rsidRPr="005F63A6">
              <w:rPr>
                <w:sz w:val="22"/>
              </w:rPr>
              <w:t>Nr.1-TS-185</w:t>
            </w:r>
            <w:bookmarkEnd w:id="152"/>
          </w:p>
        </w:tc>
        <w:tc>
          <w:tcPr>
            <w:tcW w:w="1024" w:type="dxa"/>
            <w:tcBorders>
              <w:top w:val="single" w:sz="4" w:space="0" w:color="auto"/>
              <w:left w:val="single" w:sz="4" w:space="0" w:color="auto"/>
              <w:bottom w:val="single" w:sz="4" w:space="0" w:color="auto"/>
              <w:right w:val="single" w:sz="4" w:space="0" w:color="auto"/>
            </w:tcBorders>
            <w:hideMark/>
          </w:tcPr>
          <w:p w14:paraId="04711BE7" w14:textId="77777777" w:rsidR="008E670F" w:rsidRPr="00AD26F5" w:rsidRDefault="008E670F" w:rsidP="008E670F">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02482036" w14:textId="77777777" w:rsidR="008E670F" w:rsidRPr="00AD26F5" w:rsidRDefault="008E670F" w:rsidP="008E670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40864B0" w14:textId="77777777" w:rsidR="008E670F" w:rsidRPr="00AD26F5" w:rsidRDefault="008E670F" w:rsidP="008E670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10B8473" w14:textId="77777777" w:rsidR="008E670F" w:rsidRPr="0083216E" w:rsidRDefault="008E670F" w:rsidP="008E670F">
            <w:pPr>
              <w:rPr>
                <w:sz w:val="22"/>
              </w:rPr>
            </w:pPr>
            <w:r w:rsidRPr="0083216E">
              <w:rPr>
                <w:sz w:val="22"/>
              </w:rPr>
              <w:t xml:space="preserve">Anykščių r. sav. </w:t>
            </w:r>
          </w:p>
          <w:p w14:paraId="61E51411" w14:textId="77777777" w:rsidR="008E670F" w:rsidRPr="0083216E" w:rsidRDefault="008E670F" w:rsidP="008E670F">
            <w:pPr>
              <w:rPr>
                <w:sz w:val="22"/>
              </w:rPr>
            </w:pPr>
            <w:r w:rsidRPr="0083216E">
              <w:rPr>
                <w:sz w:val="22"/>
              </w:rPr>
              <w:t>Svėdasų seniūnija</w:t>
            </w:r>
          </w:p>
          <w:p w14:paraId="2C3FC225" w14:textId="77777777" w:rsidR="008E670F" w:rsidRPr="0083216E" w:rsidRDefault="008E670F" w:rsidP="008E670F">
            <w:pPr>
              <w:rPr>
                <w:sz w:val="22"/>
              </w:rPr>
            </w:pPr>
            <w:r w:rsidRPr="0083216E">
              <w:rPr>
                <w:sz w:val="22"/>
              </w:rPr>
              <w:t>J. Tumo-Vaižganto g. 16,</w:t>
            </w:r>
          </w:p>
          <w:p w14:paraId="2507C37C" w14:textId="77777777" w:rsidR="008E670F" w:rsidRPr="0083216E" w:rsidRDefault="008E670F" w:rsidP="008E670F">
            <w:pPr>
              <w:rPr>
                <w:sz w:val="22"/>
              </w:rPr>
            </w:pPr>
            <w:r w:rsidRPr="0083216E">
              <w:rPr>
                <w:sz w:val="22"/>
              </w:rPr>
              <w:t>29351 Svėdasai</w:t>
            </w:r>
          </w:p>
          <w:p w14:paraId="35E32ECF" w14:textId="77777777" w:rsidR="008E670F" w:rsidRPr="0083216E" w:rsidRDefault="008E670F" w:rsidP="008E670F">
            <w:pPr>
              <w:rPr>
                <w:sz w:val="22"/>
              </w:rPr>
            </w:pPr>
            <w:r w:rsidRPr="0083216E">
              <w:rPr>
                <w:sz w:val="22"/>
              </w:rPr>
              <w:t>Anykščių r.</w:t>
            </w:r>
          </w:p>
          <w:p w14:paraId="67878EF8" w14:textId="77777777" w:rsidR="008E670F" w:rsidRPr="0083216E" w:rsidRDefault="008E670F" w:rsidP="008E670F">
            <w:pPr>
              <w:rPr>
                <w:sz w:val="22"/>
              </w:rPr>
            </w:pPr>
            <w:r w:rsidRPr="0083216E">
              <w:rPr>
                <w:sz w:val="22"/>
              </w:rPr>
              <w:t>Seniūnas Saulius Rasalas</w:t>
            </w:r>
          </w:p>
          <w:p w14:paraId="56849CC7" w14:textId="2D09B5E8" w:rsidR="008E670F" w:rsidRPr="0083216E" w:rsidRDefault="008E670F" w:rsidP="008E670F">
            <w:pPr>
              <w:rPr>
                <w:sz w:val="22"/>
              </w:rPr>
            </w:pPr>
            <w:r w:rsidRPr="0083216E">
              <w:rPr>
                <w:sz w:val="22"/>
              </w:rPr>
              <w:t>tel. (0 381) 57672</w:t>
            </w:r>
          </w:p>
          <w:p w14:paraId="387F7295" w14:textId="77777777" w:rsidR="008E670F" w:rsidRPr="0083216E" w:rsidRDefault="008E670F" w:rsidP="008E670F">
            <w:pPr>
              <w:jc w:val="center"/>
              <w:rPr>
                <w:sz w:val="22"/>
              </w:rPr>
            </w:pPr>
          </w:p>
        </w:tc>
      </w:tr>
      <w:tr w:rsidR="008E670F" w:rsidRPr="00AD26F5" w14:paraId="1028EE00"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53667307" w14:textId="005CC686" w:rsidR="008E670F" w:rsidRDefault="008E670F" w:rsidP="008E670F">
            <w:pPr>
              <w:jc w:val="center"/>
              <w:rPr>
                <w:strike/>
                <w:sz w:val="22"/>
              </w:rPr>
            </w:pPr>
            <w:r w:rsidRPr="008F0B3B">
              <w:rPr>
                <w:strike/>
                <w:sz w:val="22"/>
              </w:rPr>
              <w:t>1</w:t>
            </w:r>
            <w:r>
              <w:rPr>
                <w:strike/>
                <w:sz w:val="22"/>
              </w:rPr>
              <w:t>56</w:t>
            </w:r>
            <w:r w:rsidRPr="008F0B3B">
              <w:rPr>
                <w:strike/>
                <w:sz w:val="22"/>
              </w:rPr>
              <w:t>.</w:t>
            </w:r>
          </w:p>
          <w:p w14:paraId="3057DCF9" w14:textId="52B14539" w:rsidR="008E670F" w:rsidRPr="00AD26F5" w:rsidRDefault="008E670F" w:rsidP="008E670F">
            <w:pPr>
              <w:jc w:val="center"/>
              <w:rPr>
                <w:sz w:val="22"/>
              </w:rPr>
            </w:pPr>
            <w:r w:rsidRPr="008F0B3B">
              <w:rPr>
                <w:b/>
                <w:bCs/>
                <w:sz w:val="22"/>
              </w:rPr>
              <w:t>1</w:t>
            </w:r>
            <w:r>
              <w:rPr>
                <w:b/>
                <w:bCs/>
                <w:sz w:val="22"/>
              </w:rPr>
              <w:t>58</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5C51BD7" w14:textId="77777777" w:rsidR="008E670F" w:rsidRPr="00AD26F5" w:rsidRDefault="008E670F" w:rsidP="008E670F">
            <w:r w:rsidRPr="00AD26F5">
              <w:t>Čiukų kaimo kapinės (Čiukų k., Svėdasų sen.)</w:t>
            </w:r>
          </w:p>
        </w:tc>
        <w:tc>
          <w:tcPr>
            <w:tcW w:w="2832" w:type="dxa"/>
            <w:tcBorders>
              <w:top w:val="single" w:sz="4" w:space="0" w:color="auto"/>
              <w:left w:val="single" w:sz="4" w:space="0" w:color="auto"/>
              <w:bottom w:val="single" w:sz="4" w:space="0" w:color="auto"/>
              <w:right w:val="single" w:sz="4" w:space="0" w:color="auto"/>
            </w:tcBorders>
            <w:hideMark/>
          </w:tcPr>
          <w:p w14:paraId="65C9E9B6" w14:textId="77777777" w:rsidR="008E670F" w:rsidRPr="00AD26F5" w:rsidRDefault="008E670F" w:rsidP="008E670F">
            <w:pPr>
              <w:rPr>
                <w:sz w:val="22"/>
              </w:rPr>
            </w:pPr>
            <w:r w:rsidRPr="00AD26F5">
              <w:rPr>
                <w:sz w:val="22"/>
              </w:rPr>
              <w:t xml:space="preserve">Neveikiančios Anykščių r. sav. tarybos 2013 m. gegužės 30 d. sprendimas </w:t>
            </w:r>
            <w:bookmarkStart w:id="153" w:name="n_149"/>
            <w:r w:rsidRPr="005F63A6">
              <w:rPr>
                <w:sz w:val="22"/>
              </w:rPr>
              <w:t>Nr.1-TS-185</w:t>
            </w:r>
            <w:bookmarkEnd w:id="153"/>
          </w:p>
        </w:tc>
        <w:tc>
          <w:tcPr>
            <w:tcW w:w="1024" w:type="dxa"/>
            <w:tcBorders>
              <w:top w:val="single" w:sz="4" w:space="0" w:color="auto"/>
              <w:left w:val="single" w:sz="4" w:space="0" w:color="auto"/>
              <w:bottom w:val="single" w:sz="4" w:space="0" w:color="auto"/>
              <w:right w:val="single" w:sz="4" w:space="0" w:color="auto"/>
            </w:tcBorders>
            <w:hideMark/>
          </w:tcPr>
          <w:p w14:paraId="0E17C675" w14:textId="77777777" w:rsidR="008E670F" w:rsidRPr="00AD26F5" w:rsidRDefault="008E670F" w:rsidP="008E670F">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41253A17" w14:textId="77777777" w:rsidR="008E670F" w:rsidRPr="00AD26F5" w:rsidRDefault="008E670F" w:rsidP="008E670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C32580D" w14:textId="77777777" w:rsidR="008E670F" w:rsidRPr="00AD26F5" w:rsidRDefault="008E670F" w:rsidP="008E670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268C071" w14:textId="77777777" w:rsidR="008E670F" w:rsidRPr="0083216E" w:rsidRDefault="008E670F" w:rsidP="008E670F">
            <w:pPr>
              <w:rPr>
                <w:sz w:val="22"/>
              </w:rPr>
            </w:pPr>
            <w:r w:rsidRPr="0083216E">
              <w:rPr>
                <w:sz w:val="22"/>
              </w:rPr>
              <w:t xml:space="preserve">Anykščių r. sav. </w:t>
            </w:r>
          </w:p>
          <w:p w14:paraId="47AB8119" w14:textId="77777777" w:rsidR="008E670F" w:rsidRPr="0083216E" w:rsidRDefault="008E670F" w:rsidP="008E670F">
            <w:pPr>
              <w:rPr>
                <w:sz w:val="22"/>
              </w:rPr>
            </w:pPr>
            <w:r w:rsidRPr="0083216E">
              <w:rPr>
                <w:sz w:val="22"/>
              </w:rPr>
              <w:t>Svėdasų seniūnija</w:t>
            </w:r>
          </w:p>
          <w:p w14:paraId="198471F4" w14:textId="77777777" w:rsidR="008E670F" w:rsidRPr="0083216E" w:rsidRDefault="008E670F" w:rsidP="008E670F">
            <w:pPr>
              <w:rPr>
                <w:sz w:val="22"/>
              </w:rPr>
            </w:pPr>
            <w:r w:rsidRPr="0083216E">
              <w:rPr>
                <w:sz w:val="22"/>
              </w:rPr>
              <w:t>J. Tumo – Vaižganto g. 16,</w:t>
            </w:r>
          </w:p>
          <w:p w14:paraId="09145744" w14:textId="77777777" w:rsidR="008E670F" w:rsidRPr="0083216E" w:rsidRDefault="008E670F" w:rsidP="008E670F">
            <w:pPr>
              <w:rPr>
                <w:sz w:val="22"/>
              </w:rPr>
            </w:pPr>
            <w:r w:rsidRPr="0083216E">
              <w:rPr>
                <w:sz w:val="22"/>
              </w:rPr>
              <w:t>29351 Svėdasai</w:t>
            </w:r>
          </w:p>
          <w:p w14:paraId="6C6472F7" w14:textId="77777777" w:rsidR="008E670F" w:rsidRPr="0083216E" w:rsidRDefault="008E670F" w:rsidP="008E670F">
            <w:pPr>
              <w:rPr>
                <w:sz w:val="22"/>
              </w:rPr>
            </w:pPr>
            <w:r w:rsidRPr="0083216E">
              <w:rPr>
                <w:sz w:val="22"/>
              </w:rPr>
              <w:t>Anykščių r.</w:t>
            </w:r>
          </w:p>
          <w:p w14:paraId="649B4E76" w14:textId="77777777" w:rsidR="008E670F" w:rsidRPr="0083216E" w:rsidRDefault="008E670F" w:rsidP="008E670F">
            <w:pPr>
              <w:rPr>
                <w:sz w:val="22"/>
              </w:rPr>
            </w:pPr>
            <w:r w:rsidRPr="0083216E">
              <w:rPr>
                <w:sz w:val="22"/>
              </w:rPr>
              <w:t>Seniūnas Saulius Rasalas</w:t>
            </w:r>
          </w:p>
          <w:p w14:paraId="351DF1E4" w14:textId="69A7BA71" w:rsidR="008E670F" w:rsidRPr="0083216E" w:rsidRDefault="008E670F" w:rsidP="008E670F">
            <w:pPr>
              <w:rPr>
                <w:sz w:val="22"/>
              </w:rPr>
            </w:pPr>
            <w:r w:rsidRPr="0083216E">
              <w:rPr>
                <w:sz w:val="22"/>
              </w:rPr>
              <w:t>tel. (0 381) 57672</w:t>
            </w:r>
          </w:p>
          <w:p w14:paraId="58D57651" w14:textId="77777777" w:rsidR="008E670F" w:rsidRPr="0083216E" w:rsidRDefault="008E670F" w:rsidP="008E670F">
            <w:pPr>
              <w:jc w:val="center"/>
              <w:rPr>
                <w:sz w:val="22"/>
              </w:rPr>
            </w:pPr>
          </w:p>
        </w:tc>
      </w:tr>
      <w:tr w:rsidR="008E670F" w:rsidRPr="00AD26F5" w14:paraId="3FA6E80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ED99AC5" w14:textId="3312F525" w:rsidR="008E670F" w:rsidRDefault="008E670F" w:rsidP="008E670F">
            <w:pPr>
              <w:jc w:val="center"/>
              <w:rPr>
                <w:strike/>
                <w:sz w:val="22"/>
              </w:rPr>
            </w:pPr>
            <w:r w:rsidRPr="008F0B3B">
              <w:rPr>
                <w:strike/>
                <w:sz w:val="22"/>
              </w:rPr>
              <w:t>1</w:t>
            </w:r>
            <w:r>
              <w:rPr>
                <w:strike/>
                <w:sz w:val="22"/>
              </w:rPr>
              <w:t>57</w:t>
            </w:r>
            <w:r w:rsidRPr="008F0B3B">
              <w:rPr>
                <w:strike/>
                <w:sz w:val="22"/>
              </w:rPr>
              <w:t>.</w:t>
            </w:r>
          </w:p>
          <w:p w14:paraId="0D3F310C" w14:textId="0BBC158B" w:rsidR="008E670F" w:rsidRPr="00AD26F5" w:rsidRDefault="008E670F" w:rsidP="008E670F">
            <w:pPr>
              <w:jc w:val="center"/>
              <w:rPr>
                <w:sz w:val="22"/>
              </w:rPr>
            </w:pPr>
            <w:r w:rsidRPr="008F0B3B">
              <w:rPr>
                <w:b/>
                <w:bCs/>
                <w:sz w:val="22"/>
              </w:rPr>
              <w:t>1</w:t>
            </w:r>
            <w:r>
              <w:rPr>
                <w:b/>
                <w:bCs/>
                <w:sz w:val="22"/>
              </w:rPr>
              <w:t>59</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C4951EE" w14:textId="77777777" w:rsidR="008E670F" w:rsidRPr="00AD26F5" w:rsidRDefault="008E670F" w:rsidP="008E670F">
            <w:r w:rsidRPr="00AD26F5">
              <w:t>Traupio miestelio kapinės (Maciūnų k., Traupio sen.)</w:t>
            </w:r>
          </w:p>
        </w:tc>
        <w:tc>
          <w:tcPr>
            <w:tcW w:w="2832" w:type="dxa"/>
            <w:tcBorders>
              <w:top w:val="single" w:sz="4" w:space="0" w:color="auto"/>
              <w:left w:val="single" w:sz="4" w:space="0" w:color="auto"/>
              <w:bottom w:val="single" w:sz="4" w:space="0" w:color="auto"/>
              <w:right w:val="single" w:sz="4" w:space="0" w:color="auto"/>
            </w:tcBorders>
            <w:hideMark/>
          </w:tcPr>
          <w:p w14:paraId="33D8F69F" w14:textId="77777777" w:rsidR="008E670F" w:rsidRPr="00AD26F5" w:rsidRDefault="008E670F" w:rsidP="008E670F">
            <w:pPr>
              <w:rPr>
                <w:sz w:val="22"/>
              </w:rPr>
            </w:pPr>
            <w:r w:rsidRPr="00AD26F5">
              <w:rPr>
                <w:sz w:val="22"/>
              </w:rPr>
              <w:t xml:space="preserve">Veikiančios Anykščių r. sav. tarybos 2013 m. gegužės 30 d. sprendimas </w:t>
            </w:r>
            <w:bookmarkStart w:id="154" w:name="n_150"/>
            <w:r w:rsidRPr="005F63A6">
              <w:rPr>
                <w:sz w:val="22"/>
              </w:rPr>
              <w:t>Nr.1-TS-185</w:t>
            </w:r>
            <w:bookmarkEnd w:id="154"/>
          </w:p>
        </w:tc>
        <w:tc>
          <w:tcPr>
            <w:tcW w:w="1024" w:type="dxa"/>
            <w:tcBorders>
              <w:top w:val="single" w:sz="4" w:space="0" w:color="auto"/>
              <w:left w:val="single" w:sz="4" w:space="0" w:color="auto"/>
              <w:bottom w:val="single" w:sz="4" w:space="0" w:color="auto"/>
              <w:right w:val="single" w:sz="4" w:space="0" w:color="auto"/>
            </w:tcBorders>
            <w:hideMark/>
          </w:tcPr>
          <w:p w14:paraId="495164BB" w14:textId="77777777" w:rsidR="008E670F" w:rsidRDefault="008E670F" w:rsidP="008E670F">
            <w:pPr>
              <w:jc w:val="center"/>
              <w:rPr>
                <w:strike/>
              </w:rPr>
            </w:pPr>
            <w:r w:rsidRPr="008E670F">
              <w:rPr>
                <w:strike/>
              </w:rPr>
              <w:t>1,8514</w:t>
            </w:r>
          </w:p>
          <w:p w14:paraId="2579FF77" w14:textId="529244A1" w:rsidR="00FD0A03" w:rsidRPr="00FD0A03" w:rsidRDefault="00FD0A03" w:rsidP="008E670F">
            <w:pPr>
              <w:jc w:val="center"/>
              <w:rPr>
                <w:b/>
                <w:bCs/>
                <w:strike/>
              </w:rPr>
            </w:pPr>
            <w:r w:rsidRPr="00FD0A03">
              <w:rPr>
                <w:b/>
                <w:bCs/>
              </w:rPr>
              <w:t>2,4997</w:t>
            </w:r>
          </w:p>
        </w:tc>
        <w:tc>
          <w:tcPr>
            <w:tcW w:w="2520" w:type="dxa"/>
            <w:tcBorders>
              <w:top w:val="single" w:sz="4" w:space="0" w:color="auto"/>
              <w:left w:val="single" w:sz="4" w:space="0" w:color="auto"/>
              <w:bottom w:val="single" w:sz="4" w:space="0" w:color="auto"/>
              <w:right w:val="single" w:sz="4" w:space="0" w:color="auto"/>
            </w:tcBorders>
            <w:hideMark/>
          </w:tcPr>
          <w:p w14:paraId="750C2EB3" w14:textId="77777777" w:rsidR="00FD0A03" w:rsidRPr="00FD0A03" w:rsidRDefault="00FD0A03" w:rsidP="00FD0A03">
            <w:pPr>
              <w:jc w:val="center"/>
              <w:rPr>
                <w:b/>
                <w:bCs/>
                <w:sz w:val="22"/>
                <w:szCs w:val="22"/>
              </w:rPr>
            </w:pPr>
            <w:r w:rsidRPr="00FD0A03">
              <w:rPr>
                <w:b/>
                <w:bCs/>
                <w:sz w:val="22"/>
                <w:szCs w:val="22"/>
              </w:rPr>
              <w:t xml:space="preserve">Žemės sklypo unikalus </w:t>
            </w:r>
          </w:p>
          <w:p w14:paraId="6F68881A" w14:textId="77777777" w:rsidR="00FD0A03" w:rsidRPr="00FD0A03" w:rsidRDefault="00FD0A03" w:rsidP="00FD0A03">
            <w:pPr>
              <w:jc w:val="center"/>
              <w:rPr>
                <w:b/>
                <w:bCs/>
                <w:sz w:val="22"/>
                <w:szCs w:val="22"/>
              </w:rPr>
            </w:pPr>
            <w:r w:rsidRPr="00FD0A03">
              <w:rPr>
                <w:b/>
                <w:bCs/>
                <w:sz w:val="22"/>
                <w:szCs w:val="22"/>
              </w:rPr>
              <w:t xml:space="preserve">Nr. 4400-6768-6180, </w:t>
            </w:r>
          </w:p>
          <w:p w14:paraId="544A3991" w14:textId="183A500C" w:rsidR="008E670F" w:rsidRPr="00AD26F5" w:rsidRDefault="00FD0A03" w:rsidP="00FD0A03">
            <w:pPr>
              <w:jc w:val="center"/>
              <w:rPr>
                <w:sz w:val="22"/>
              </w:rPr>
            </w:pPr>
            <w:r w:rsidRPr="00FD0A03">
              <w:rPr>
                <w:b/>
                <w:bCs/>
                <w:sz w:val="22"/>
                <w:szCs w:val="22"/>
              </w:rPr>
              <w:t>2025-11-25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3E8F5880" w14:textId="77777777" w:rsidR="008E670F" w:rsidRPr="00AD26F5" w:rsidRDefault="008E670F" w:rsidP="008E670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1C4304C3" w14:textId="77777777" w:rsidR="008E670F" w:rsidRPr="0083216E" w:rsidRDefault="008E670F" w:rsidP="008E670F">
            <w:pPr>
              <w:rPr>
                <w:sz w:val="22"/>
              </w:rPr>
            </w:pPr>
            <w:r w:rsidRPr="0083216E">
              <w:rPr>
                <w:sz w:val="22"/>
              </w:rPr>
              <w:t>UAB Anykščių</w:t>
            </w:r>
          </w:p>
          <w:p w14:paraId="521A73A5" w14:textId="77777777" w:rsidR="008E670F" w:rsidRPr="0083216E" w:rsidRDefault="008E670F" w:rsidP="008E670F">
            <w:pPr>
              <w:rPr>
                <w:sz w:val="22"/>
              </w:rPr>
            </w:pPr>
            <w:r w:rsidRPr="0083216E">
              <w:rPr>
                <w:sz w:val="22"/>
              </w:rPr>
              <w:t xml:space="preserve"> komunalinis ūkis</w:t>
            </w:r>
          </w:p>
          <w:p w14:paraId="5BD373BB" w14:textId="77777777" w:rsidR="008E670F" w:rsidRPr="0083216E" w:rsidRDefault="008E670F" w:rsidP="008E670F">
            <w:pPr>
              <w:rPr>
                <w:sz w:val="22"/>
              </w:rPr>
            </w:pPr>
            <w:r w:rsidRPr="0083216E">
              <w:rPr>
                <w:sz w:val="22"/>
              </w:rPr>
              <w:t>Gegužės g. 47</w:t>
            </w:r>
          </w:p>
          <w:p w14:paraId="5A0BB143" w14:textId="77777777" w:rsidR="008E670F" w:rsidRPr="0083216E" w:rsidRDefault="008E670F" w:rsidP="008E670F">
            <w:pPr>
              <w:rPr>
                <w:sz w:val="22"/>
              </w:rPr>
            </w:pPr>
            <w:r w:rsidRPr="0083216E">
              <w:rPr>
                <w:sz w:val="22"/>
              </w:rPr>
              <w:t xml:space="preserve">Anykščiai </w:t>
            </w:r>
          </w:p>
          <w:p w14:paraId="0D9C3980" w14:textId="77777777" w:rsidR="008E670F" w:rsidRPr="0083216E" w:rsidRDefault="008E670F" w:rsidP="008E670F">
            <w:pPr>
              <w:rPr>
                <w:sz w:val="22"/>
              </w:rPr>
            </w:pPr>
            <w:r w:rsidRPr="0083216E">
              <w:rPr>
                <w:sz w:val="22"/>
              </w:rPr>
              <w:t>Padalinio vadovas Kęstutis Šermukšnis</w:t>
            </w:r>
          </w:p>
          <w:p w14:paraId="3D569507" w14:textId="28356CC3" w:rsidR="008E670F" w:rsidRPr="0083216E" w:rsidRDefault="008E670F" w:rsidP="008E670F">
            <w:pPr>
              <w:rPr>
                <w:sz w:val="22"/>
              </w:rPr>
            </w:pPr>
            <w:r w:rsidRPr="0083216E">
              <w:rPr>
                <w:sz w:val="22"/>
              </w:rPr>
              <w:t>tel. (0 381) 42687</w:t>
            </w:r>
          </w:p>
          <w:p w14:paraId="3DA009DB" w14:textId="77777777" w:rsidR="008E670F" w:rsidRPr="0083216E" w:rsidRDefault="008E670F" w:rsidP="008E670F">
            <w:pPr>
              <w:rPr>
                <w:sz w:val="22"/>
              </w:rPr>
            </w:pPr>
            <w:r w:rsidRPr="0083216E">
              <w:rPr>
                <w:sz w:val="22"/>
              </w:rPr>
              <w:t>el. p.</w:t>
            </w:r>
            <w:r w:rsidRPr="0083216E">
              <w:t xml:space="preserve"> </w:t>
            </w:r>
            <w:hyperlink r:id="rId59" w:history="1">
              <w:r w:rsidRPr="0083216E">
                <w:rPr>
                  <w:rStyle w:val="Hipersaitas"/>
                  <w:color w:val="auto"/>
                  <w:szCs w:val="24"/>
                </w:rPr>
                <w:t>info@anykom.lt</w:t>
              </w:r>
            </w:hyperlink>
          </w:p>
        </w:tc>
      </w:tr>
      <w:tr w:rsidR="00FD0A03" w:rsidRPr="00AD26F5" w14:paraId="4B3C4E61"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CE1E900" w14:textId="6794F4C3" w:rsidR="00FD0A03" w:rsidRDefault="00FD0A03" w:rsidP="00FD0A03">
            <w:pPr>
              <w:jc w:val="center"/>
              <w:rPr>
                <w:strike/>
                <w:sz w:val="22"/>
              </w:rPr>
            </w:pPr>
            <w:r w:rsidRPr="008F0B3B">
              <w:rPr>
                <w:strike/>
                <w:sz w:val="22"/>
              </w:rPr>
              <w:t>1</w:t>
            </w:r>
            <w:r>
              <w:rPr>
                <w:strike/>
                <w:sz w:val="22"/>
              </w:rPr>
              <w:t>58</w:t>
            </w:r>
            <w:r w:rsidRPr="008F0B3B">
              <w:rPr>
                <w:strike/>
                <w:sz w:val="22"/>
              </w:rPr>
              <w:t>.</w:t>
            </w:r>
          </w:p>
          <w:p w14:paraId="011F5937" w14:textId="55A38C7B" w:rsidR="00FD0A03" w:rsidRPr="00AD26F5" w:rsidRDefault="00FD0A03" w:rsidP="00FD0A03">
            <w:pPr>
              <w:jc w:val="center"/>
              <w:rPr>
                <w:sz w:val="22"/>
              </w:rPr>
            </w:pPr>
            <w:r w:rsidRPr="008F0B3B">
              <w:rPr>
                <w:b/>
                <w:bCs/>
                <w:sz w:val="22"/>
              </w:rPr>
              <w:t>1</w:t>
            </w:r>
            <w:r>
              <w:rPr>
                <w:b/>
                <w:bCs/>
                <w:sz w:val="22"/>
              </w:rPr>
              <w:t>60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AAE4735" w14:textId="77777777" w:rsidR="00FD0A03" w:rsidRPr="00AD26F5" w:rsidRDefault="00FD0A03" w:rsidP="00FD0A03">
            <w:r w:rsidRPr="00AD26F5">
              <w:t xml:space="preserve">Šapio kaimo kapinės (Šapio k., Traupio sen.) </w:t>
            </w:r>
          </w:p>
        </w:tc>
        <w:tc>
          <w:tcPr>
            <w:tcW w:w="2832" w:type="dxa"/>
            <w:tcBorders>
              <w:top w:val="single" w:sz="4" w:space="0" w:color="auto"/>
              <w:left w:val="single" w:sz="4" w:space="0" w:color="auto"/>
              <w:bottom w:val="single" w:sz="4" w:space="0" w:color="auto"/>
              <w:right w:val="single" w:sz="4" w:space="0" w:color="auto"/>
            </w:tcBorders>
            <w:hideMark/>
          </w:tcPr>
          <w:p w14:paraId="7AEE86E1" w14:textId="77777777" w:rsidR="00FD0A03" w:rsidRPr="00AD26F5" w:rsidRDefault="00FD0A03" w:rsidP="00FD0A03">
            <w:pPr>
              <w:rPr>
                <w:sz w:val="22"/>
              </w:rPr>
            </w:pPr>
            <w:r w:rsidRPr="00AD26F5">
              <w:rPr>
                <w:sz w:val="22"/>
              </w:rPr>
              <w:t xml:space="preserve">Neveikiančios Anykščių r. sav. tarybos 2013 m. gegužės 30 d. sprendimas </w:t>
            </w:r>
            <w:bookmarkStart w:id="155" w:name="n_151"/>
            <w:r w:rsidRPr="005F63A6">
              <w:rPr>
                <w:sz w:val="22"/>
              </w:rPr>
              <w:t>Nr.1-TS-185</w:t>
            </w:r>
            <w:bookmarkEnd w:id="155"/>
          </w:p>
        </w:tc>
        <w:tc>
          <w:tcPr>
            <w:tcW w:w="1024" w:type="dxa"/>
            <w:tcBorders>
              <w:top w:val="single" w:sz="4" w:space="0" w:color="auto"/>
              <w:left w:val="single" w:sz="4" w:space="0" w:color="auto"/>
              <w:bottom w:val="single" w:sz="4" w:space="0" w:color="auto"/>
              <w:right w:val="single" w:sz="4" w:space="0" w:color="auto"/>
            </w:tcBorders>
            <w:hideMark/>
          </w:tcPr>
          <w:p w14:paraId="2BB96E26" w14:textId="77777777" w:rsidR="00FD0A03" w:rsidRPr="00AD26F5" w:rsidRDefault="00FD0A03" w:rsidP="00FD0A03">
            <w:pPr>
              <w:jc w:val="center"/>
            </w:pPr>
            <w:r w:rsidRPr="00AD26F5">
              <w:t>0,0523</w:t>
            </w:r>
          </w:p>
        </w:tc>
        <w:tc>
          <w:tcPr>
            <w:tcW w:w="2520" w:type="dxa"/>
            <w:tcBorders>
              <w:top w:val="single" w:sz="4" w:space="0" w:color="auto"/>
              <w:left w:val="single" w:sz="4" w:space="0" w:color="auto"/>
              <w:bottom w:val="single" w:sz="4" w:space="0" w:color="auto"/>
              <w:right w:val="single" w:sz="4" w:space="0" w:color="auto"/>
            </w:tcBorders>
            <w:hideMark/>
          </w:tcPr>
          <w:p w14:paraId="03C3622E" w14:textId="77777777" w:rsidR="00FD0A03" w:rsidRPr="00AD26F5" w:rsidRDefault="00FD0A03" w:rsidP="00FD0A03">
            <w:pPr>
              <w:jc w:val="center"/>
              <w:rPr>
                <w:sz w:val="22"/>
              </w:rPr>
            </w:pPr>
            <w:r w:rsidRPr="00AD26F5">
              <w:rPr>
                <w:sz w:val="22"/>
              </w:rPr>
              <w:t>Žemės sklypo unikalus</w:t>
            </w:r>
          </w:p>
          <w:p w14:paraId="799A1EED" w14:textId="77777777" w:rsidR="00FD0A03" w:rsidRPr="00AD26F5" w:rsidRDefault="00FD0A03" w:rsidP="00FD0A03">
            <w:pPr>
              <w:jc w:val="center"/>
              <w:rPr>
                <w:sz w:val="22"/>
              </w:rPr>
            </w:pPr>
            <w:r w:rsidRPr="00AD26F5">
              <w:rPr>
                <w:sz w:val="22"/>
              </w:rPr>
              <w:t xml:space="preserve"> Nr. 4400-5473-8279,</w:t>
            </w:r>
          </w:p>
          <w:p w14:paraId="28A16E59" w14:textId="77777777" w:rsidR="00FD0A03" w:rsidRPr="00AD26F5" w:rsidRDefault="00FD0A03" w:rsidP="00FD0A03">
            <w:pPr>
              <w:jc w:val="center"/>
              <w:rPr>
                <w:sz w:val="22"/>
              </w:rPr>
            </w:pPr>
            <w:r w:rsidRPr="00AD26F5">
              <w:rPr>
                <w:sz w:val="22"/>
              </w:rPr>
              <w:t>2020-09-02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541316BC" w14:textId="77777777" w:rsidR="00FD0A03" w:rsidRPr="00AD26F5" w:rsidRDefault="00FD0A03" w:rsidP="00FD0A03">
            <w:pPr>
              <w:jc w:val="center"/>
            </w:pPr>
            <w:r w:rsidRPr="00AD26F5">
              <w:t xml:space="preserve"> </w:t>
            </w:r>
            <w:r w:rsidRPr="00AD26F5">
              <w:rPr>
                <w:sz w:val="22"/>
              </w:rPr>
              <w:t xml:space="preserve">unikalus kodas </w:t>
            </w:r>
            <w:r w:rsidRPr="00AD26F5">
              <w:t>30382</w:t>
            </w:r>
          </w:p>
        </w:tc>
        <w:tc>
          <w:tcPr>
            <w:tcW w:w="3973" w:type="dxa"/>
            <w:tcBorders>
              <w:top w:val="single" w:sz="4" w:space="0" w:color="auto"/>
              <w:left w:val="single" w:sz="4" w:space="0" w:color="auto"/>
              <w:bottom w:val="single" w:sz="4" w:space="0" w:color="auto"/>
              <w:right w:val="single" w:sz="4" w:space="0" w:color="auto"/>
            </w:tcBorders>
          </w:tcPr>
          <w:p w14:paraId="7B5C124B" w14:textId="77777777" w:rsidR="00FD0A03" w:rsidRPr="0083216E" w:rsidRDefault="00FD0A03" w:rsidP="00FD0A03">
            <w:pPr>
              <w:rPr>
                <w:sz w:val="22"/>
              </w:rPr>
            </w:pPr>
            <w:r w:rsidRPr="0083216E">
              <w:rPr>
                <w:sz w:val="22"/>
              </w:rPr>
              <w:t xml:space="preserve">Anykščių r. sav. </w:t>
            </w:r>
          </w:p>
          <w:p w14:paraId="1636CBF2" w14:textId="77777777" w:rsidR="00FD0A03" w:rsidRPr="0083216E" w:rsidRDefault="00FD0A03" w:rsidP="00FD0A03">
            <w:pPr>
              <w:rPr>
                <w:sz w:val="22"/>
              </w:rPr>
            </w:pPr>
            <w:r w:rsidRPr="0083216E">
              <w:rPr>
                <w:sz w:val="22"/>
              </w:rPr>
              <w:t>Traupio seniūnija</w:t>
            </w:r>
          </w:p>
          <w:p w14:paraId="4F3AD0C4" w14:textId="77777777" w:rsidR="00FD0A03" w:rsidRPr="0083216E" w:rsidRDefault="00FD0A03" w:rsidP="00FD0A03">
            <w:pPr>
              <w:rPr>
                <w:sz w:val="22"/>
              </w:rPr>
            </w:pPr>
            <w:r w:rsidRPr="0083216E">
              <w:rPr>
                <w:sz w:val="22"/>
              </w:rPr>
              <w:t>Nevėžio g. 9,</w:t>
            </w:r>
          </w:p>
          <w:p w14:paraId="1E67BE7B" w14:textId="77777777" w:rsidR="00FD0A03" w:rsidRPr="0083216E" w:rsidRDefault="00FD0A03" w:rsidP="00FD0A03">
            <w:pPr>
              <w:rPr>
                <w:sz w:val="22"/>
              </w:rPr>
            </w:pPr>
            <w:r w:rsidRPr="0083216E">
              <w:rPr>
                <w:sz w:val="22"/>
              </w:rPr>
              <w:t>29293 Traupis</w:t>
            </w:r>
          </w:p>
          <w:p w14:paraId="0D032EE8" w14:textId="77777777" w:rsidR="00FD0A03" w:rsidRPr="0083216E" w:rsidRDefault="00FD0A03" w:rsidP="00FD0A03">
            <w:pPr>
              <w:rPr>
                <w:sz w:val="22"/>
              </w:rPr>
            </w:pPr>
            <w:r w:rsidRPr="0083216E">
              <w:rPr>
                <w:sz w:val="22"/>
              </w:rPr>
              <w:t>Anykščių r.</w:t>
            </w:r>
          </w:p>
          <w:p w14:paraId="4E2B32ED" w14:textId="77777777" w:rsidR="00FD0A03" w:rsidRPr="0083216E" w:rsidRDefault="00FD0A03" w:rsidP="00FD0A03">
            <w:pPr>
              <w:rPr>
                <w:sz w:val="22"/>
              </w:rPr>
            </w:pPr>
            <w:r w:rsidRPr="0083216E">
              <w:rPr>
                <w:sz w:val="22"/>
              </w:rPr>
              <w:t>Seniūnė Daiva Tolušytė</w:t>
            </w:r>
          </w:p>
          <w:p w14:paraId="6A4D9439" w14:textId="0DAD4F6B" w:rsidR="00FD0A03" w:rsidRPr="0083216E" w:rsidRDefault="00FD0A03" w:rsidP="00FD0A03">
            <w:pPr>
              <w:rPr>
                <w:sz w:val="22"/>
              </w:rPr>
            </w:pPr>
            <w:r w:rsidRPr="0083216E">
              <w:rPr>
                <w:sz w:val="22"/>
              </w:rPr>
              <w:t>tel. (0 381) 77535</w:t>
            </w:r>
          </w:p>
          <w:p w14:paraId="3D3C3EA7" w14:textId="77777777" w:rsidR="00FD0A03" w:rsidRPr="0083216E" w:rsidRDefault="00FD0A03" w:rsidP="00FD0A03">
            <w:pPr>
              <w:jc w:val="center"/>
              <w:rPr>
                <w:sz w:val="22"/>
              </w:rPr>
            </w:pPr>
          </w:p>
        </w:tc>
      </w:tr>
      <w:tr w:rsidR="00FD0A03" w:rsidRPr="00AD26F5" w14:paraId="2ECDE496"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548FDEA" w14:textId="0DCB8A89" w:rsidR="00FD0A03" w:rsidRDefault="00FD0A03" w:rsidP="00FD0A03">
            <w:pPr>
              <w:jc w:val="center"/>
              <w:rPr>
                <w:strike/>
                <w:sz w:val="22"/>
              </w:rPr>
            </w:pPr>
            <w:r w:rsidRPr="008F0B3B">
              <w:rPr>
                <w:strike/>
                <w:sz w:val="22"/>
              </w:rPr>
              <w:lastRenderedPageBreak/>
              <w:t>1</w:t>
            </w:r>
            <w:r>
              <w:rPr>
                <w:strike/>
                <w:sz w:val="22"/>
              </w:rPr>
              <w:t>59</w:t>
            </w:r>
            <w:r w:rsidRPr="008F0B3B">
              <w:rPr>
                <w:strike/>
                <w:sz w:val="22"/>
              </w:rPr>
              <w:t>.</w:t>
            </w:r>
          </w:p>
          <w:p w14:paraId="6397C48A" w14:textId="02DA9E1C" w:rsidR="00FD0A03" w:rsidRPr="00AD26F5" w:rsidRDefault="00FD0A03" w:rsidP="00FD0A03">
            <w:pPr>
              <w:jc w:val="center"/>
              <w:rPr>
                <w:sz w:val="22"/>
              </w:rPr>
            </w:pPr>
            <w:r w:rsidRPr="008F0B3B">
              <w:rPr>
                <w:b/>
                <w:bCs/>
                <w:sz w:val="22"/>
              </w:rPr>
              <w:t>1</w:t>
            </w:r>
            <w:r>
              <w:rPr>
                <w:b/>
                <w:bCs/>
                <w:sz w:val="22"/>
              </w:rPr>
              <w:t>61</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05BD226" w14:textId="77777777" w:rsidR="00FD0A03" w:rsidRPr="00AD26F5" w:rsidRDefault="00FD0A03" w:rsidP="00FD0A03">
            <w:r w:rsidRPr="00AD26F5">
              <w:t>Levaniškių kaimo kapinės (Levaniškių k., Traupio sen.)</w:t>
            </w:r>
          </w:p>
        </w:tc>
        <w:tc>
          <w:tcPr>
            <w:tcW w:w="2832" w:type="dxa"/>
            <w:tcBorders>
              <w:top w:val="single" w:sz="4" w:space="0" w:color="auto"/>
              <w:left w:val="single" w:sz="4" w:space="0" w:color="auto"/>
              <w:bottom w:val="single" w:sz="4" w:space="0" w:color="auto"/>
              <w:right w:val="single" w:sz="4" w:space="0" w:color="auto"/>
            </w:tcBorders>
            <w:hideMark/>
          </w:tcPr>
          <w:p w14:paraId="6D99EAD9" w14:textId="77777777" w:rsidR="00FD0A03" w:rsidRPr="00AD26F5" w:rsidRDefault="00FD0A03" w:rsidP="00FD0A03">
            <w:pPr>
              <w:rPr>
                <w:sz w:val="22"/>
              </w:rPr>
            </w:pPr>
            <w:r w:rsidRPr="00AD26F5">
              <w:rPr>
                <w:sz w:val="22"/>
              </w:rPr>
              <w:t xml:space="preserve">Neveikiančios Anykščių r. sav. tarybos 2013 m. gegužės 30 d. sprendimas </w:t>
            </w:r>
            <w:bookmarkStart w:id="156" w:name="n_152"/>
            <w:r w:rsidRPr="005F63A6">
              <w:rPr>
                <w:sz w:val="22"/>
              </w:rPr>
              <w:t>Nr.1-TS-185</w:t>
            </w:r>
            <w:bookmarkEnd w:id="156"/>
          </w:p>
        </w:tc>
        <w:tc>
          <w:tcPr>
            <w:tcW w:w="1024" w:type="dxa"/>
            <w:tcBorders>
              <w:top w:val="single" w:sz="4" w:space="0" w:color="auto"/>
              <w:left w:val="single" w:sz="4" w:space="0" w:color="auto"/>
              <w:bottom w:val="single" w:sz="4" w:space="0" w:color="auto"/>
              <w:right w:val="single" w:sz="4" w:space="0" w:color="auto"/>
            </w:tcBorders>
            <w:hideMark/>
          </w:tcPr>
          <w:p w14:paraId="424356D5" w14:textId="77777777" w:rsidR="00FD0A03" w:rsidRDefault="00FD0A03" w:rsidP="00FD0A03">
            <w:pPr>
              <w:jc w:val="center"/>
              <w:rPr>
                <w:strike/>
              </w:rPr>
            </w:pPr>
            <w:r w:rsidRPr="00FD0A03">
              <w:rPr>
                <w:strike/>
              </w:rPr>
              <w:t>0,14</w:t>
            </w:r>
          </w:p>
          <w:p w14:paraId="44D36804" w14:textId="2C67119B" w:rsidR="00FD0A03" w:rsidRPr="00FD0A03" w:rsidRDefault="00FD0A03" w:rsidP="00FD0A03">
            <w:pPr>
              <w:jc w:val="center"/>
              <w:rPr>
                <w:b/>
                <w:bCs/>
                <w:strike/>
              </w:rPr>
            </w:pPr>
            <w:r w:rsidRPr="00FD0A03">
              <w:rPr>
                <w:b/>
                <w:bCs/>
              </w:rPr>
              <w:t>0,1584</w:t>
            </w:r>
          </w:p>
        </w:tc>
        <w:tc>
          <w:tcPr>
            <w:tcW w:w="2520" w:type="dxa"/>
            <w:tcBorders>
              <w:top w:val="single" w:sz="4" w:space="0" w:color="auto"/>
              <w:left w:val="single" w:sz="4" w:space="0" w:color="auto"/>
              <w:bottom w:val="single" w:sz="4" w:space="0" w:color="auto"/>
              <w:right w:val="single" w:sz="4" w:space="0" w:color="auto"/>
            </w:tcBorders>
            <w:hideMark/>
          </w:tcPr>
          <w:p w14:paraId="3319F71B" w14:textId="77777777" w:rsidR="00FD0A03" w:rsidRPr="00FD0A03" w:rsidRDefault="00FD0A03" w:rsidP="00FD0A03">
            <w:pPr>
              <w:jc w:val="center"/>
              <w:rPr>
                <w:b/>
                <w:bCs/>
                <w:sz w:val="22"/>
                <w:szCs w:val="22"/>
              </w:rPr>
            </w:pPr>
            <w:r w:rsidRPr="00FD0A03">
              <w:rPr>
                <w:b/>
                <w:bCs/>
                <w:sz w:val="22"/>
                <w:szCs w:val="22"/>
              </w:rPr>
              <w:t>Žemės sklypo unikalus</w:t>
            </w:r>
          </w:p>
          <w:p w14:paraId="06299A6F" w14:textId="77777777" w:rsidR="00FD0A03" w:rsidRPr="00FD0A03" w:rsidRDefault="00FD0A03" w:rsidP="00FD0A03">
            <w:pPr>
              <w:jc w:val="center"/>
              <w:rPr>
                <w:b/>
                <w:bCs/>
                <w:sz w:val="22"/>
                <w:szCs w:val="22"/>
              </w:rPr>
            </w:pPr>
            <w:r w:rsidRPr="00FD0A03">
              <w:rPr>
                <w:b/>
                <w:bCs/>
                <w:sz w:val="22"/>
                <w:szCs w:val="22"/>
              </w:rPr>
              <w:t>Nr. 4400-6373-6483,</w:t>
            </w:r>
          </w:p>
          <w:p w14:paraId="7D4A2B8E" w14:textId="05163CB7" w:rsidR="00FD0A03" w:rsidRPr="00AD26F5" w:rsidRDefault="00FD0A03" w:rsidP="00FD0A03">
            <w:pPr>
              <w:jc w:val="center"/>
              <w:rPr>
                <w:sz w:val="22"/>
              </w:rPr>
            </w:pPr>
            <w:r w:rsidRPr="00FD0A03">
              <w:rPr>
                <w:b/>
                <w:bCs/>
                <w:sz w:val="22"/>
                <w:szCs w:val="22"/>
              </w:rPr>
              <w:t>2024-06-07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2175D914" w14:textId="77777777" w:rsidR="00FD0A03" w:rsidRPr="00AD26F5" w:rsidRDefault="00FD0A03" w:rsidP="00FD0A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1159CB9" w14:textId="77777777" w:rsidR="00FD0A03" w:rsidRPr="0083216E" w:rsidRDefault="00FD0A03" w:rsidP="00FD0A03">
            <w:pPr>
              <w:rPr>
                <w:sz w:val="22"/>
              </w:rPr>
            </w:pPr>
            <w:r w:rsidRPr="0083216E">
              <w:rPr>
                <w:sz w:val="22"/>
              </w:rPr>
              <w:t xml:space="preserve">Anykščių r. sav. </w:t>
            </w:r>
          </w:p>
          <w:p w14:paraId="752A317B" w14:textId="77777777" w:rsidR="00FD0A03" w:rsidRPr="0083216E" w:rsidRDefault="00FD0A03" w:rsidP="00FD0A03">
            <w:pPr>
              <w:rPr>
                <w:sz w:val="22"/>
              </w:rPr>
            </w:pPr>
            <w:r w:rsidRPr="0083216E">
              <w:rPr>
                <w:sz w:val="22"/>
              </w:rPr>
              <w:t>Traupio seniūnija</w:t>
            </w:r>
          </w:p>
          <w:p w14:paraId="6EB93870" w14:textId="77777777" w:rsidR="00FD0A03" w:rsidRPr="0083216E" w:rsidRDefault="00FD0A03" w:rsidP="00FD0A03">
            <w:pPr>
              <w:rPr>
                <w:sz w:val="22"/>
              </w:rPr>
            </w:pPr>
            <w:r w:rsidRPr="0083216E">
              <w:rPr>
                <w:sz w:val="22"/>
              </w:rPr>
              <w:t>Nevėžio g. 9,</w:t>
            </w:r>
          </w:p>
          <w:p w14:paraId="52B70B29" w14:textId="77777777" w:rsidR="00FD0A03" w:rsidRPr="0083216E" w:rsidRDefault="00FD0A03" w:rsidP="00FD0A03">
            <w:pPr>
              <w:rPr>
                <w:sz w:val="22"/>
              </w:rPr>
            </w:pPr>
            <w:r w:rsidRPr="0083216E">
              <w:rPr>
                <w:sz w:val="22"/>
              </w:rPr>
              <w:t>29293 Traupis</w:t>
            </w:r>
          </w:p>
          <w:p w14:paraId="53340214" w14:textId="77777777" w:rsidR="00FD0A03" w:rsidRPr="0083216E" w:rsidRDefault="00FD0A03" w:rsidP="00FD0A03">
            <w:pPr>
              <w:rPr>
                <w:sz w:val="22"/>
              </w:rPr>
            </w:pPr>
            <w:r w:rsidRPr="0083216E">
              <w:rPr>
                <w:sz w:val="22"/>
              </w:rPr>
              <w:t>Anykščių r.</w:t>
            </w:r>
          </w:p>
          <w:p w14:paraId="0D409F79" w14:textId="77777777" w:rsidR="00FD0A03" w:rsidRPr="0083216E" w:rsidRDefault="00FD0A03" w:rsidP="00FD0A03">
            <w:pPr>
              <w:rPr>
                <w:sz w:val="22"/>
              </w:rPr>
            </w:pPr>
            <w:r w:rsidRPr="0083216E">
              <w:rPr>
                <w:sz w:val="22"/>
              </w:rPr>
              <w:t>Seniūnė Daiva Tolušytė</w:t>
            </w:r>
          </w:p>
          <w:p w14:paraId="03328F25" w14:textId="7AB7F846" w:rsidR="00FD0A03" w:rsidRPr="0083216E" w:rsidRDefault="00FD0A03" w:rsidP="00FD0A03">
            <w:pPr>
              <w:rPr>
                <w:sz w:val="22"/>
              </w:rPr>
            </w:pPr>
            <w:r w:rsidRPr="0083216E">
              <w:rPr>
                <w:sz w:val="22"/>
              </w:rPr>
              <w:t>tel. (0 381) 77535</w:t>
            </w:r>
          </w:p>
          <w:p w14:paraId="45AA3C08" w14:textId="77777777" w:rsidR="00FD0A03" w:rsidRPr="0083216E" w:rsidRDefault="00FD0A03" w:rsidP="00FD0A03">
            <w:pPr>
              <w:jc w:val="center"/>
              <w:rPr>
                <w:sz w:val="22"/>
              </w:rPr>
            </w:pPr>
          </w:p>
        </w:tc>
      </w:tr>
      <w:tr w:rsidR="00FD0A03" w:rsidRPr="00AD26F5" w14:paraId="5153B8A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42933694" w14:textId="745B353B" w:rsidR="00FD0A03" w:rsidRDefault="00FD0A03" w:rsidP="00FD0A03">
            <w:pPr>
              <w:jc w:val="center"/>
              <w:rPr>
                <w:strike/>
                <w:sz w:val="22"/>
              </w:rPr>
            </w:pPr>
            <w:r w:rsidRPr="008F0B3B">
              <w:rPr>
                <w:strike/>
                <w:sz w:val="22"/>
              </w:rPr>
              <w:t>1</w:t>
            </w:r>
            <w:r>
              <w:rPr>
                <w:strike/>
                <w:sz w:val="22"/>
              </w:rPr>
              <w:t>60</w:t>
            </w:r>
            <w:r w:rsidRPr="008F0B3B">
              <w:rPr>
                <w:strike/>
                <w:sz w:val="22"/>
              </w:rPr>
              <w:t>.</w:t>
            </w:r>
          </w:p>
          <w:p w14:paraId="2BC72BA1" w14:textId="694F3E7B" w:rsidR="00FD0A03" w:rsidRPr="00AD26F5" w:rsidRDefault="00FD0A03" w:rsidP="00FD0A03">
            <w:pPr>
              <w:jc w:val="center"/>
              <w:rPr>
                <w:sz w:val="22"/>
              </w:rPr>
            </w:pPr>
            <w:r w:rsidRPr="008F0B3B">
              <w:rPr>
                <w:b/>
                <w:bCs/>
                <w:sz w:val="22"/>
              </w:rPr>
              <w:t>1</w:t>
            </w:r>
            <w:r>
              <w:rPr>
                <w:b/>
                <w:bCs/>
                <w:sz w:val="22"/>
              </w:rPr>
              <w:t>62</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2E190DD" w14:textId="77777777" w:rsidR="00FD0A03" w:rsidRPr="00AD26F5" w:rsidRDefault="00FD0A03" w:rsidP="00FD0A03">
            <w:r w:rsidRPr="00AD26F5">
              <w:t xml:space="preserve">Užuraisčių kaimo kapinės (Užuraisčių k., Traupio sen.) </w:t>
            </w:r>
          </w:p>
        </w:tc>
        <w:tc>
          <w:tcPr>
            <w:tcW w:w="2832" w:type="dxa"/>
            <w:tcBorders>
              <w:top w:val="single" w:sz="4" w:space="0" w:color="auto"/>
              <w:left w:val="single" w:sz="4" w:space="0" w:color="auto"/>
              <w:bottom w:val="single" w:sz="4" w:space="0" w:color="auto"/>
              <w:right w:val="single" w:sz="4" w:space="0" w:color="auto"/>
            </w:tcBorders>
            <w:hideMark/>
          </w:tcPr>
          <w:p w14:paraId="727F2BCC" w14:textId="77777777" w:rsidR="00FD0A03" w:rsidRPr="00AD26F5" w:rsidRDefault="00FD0A03" w:rsidP="00FD0A03">
            <w:pPr>
              <w:rPr>
                <w:sz w:val="22"/>
              </w:rPr>
            </w:pPr>
            <w:r w:rsidRPr="00AD26F5">
              <w:rPr>
                <w:sz w:val="22"/>
              </w:rPr>
              <w:t xml:space="preserve">Neveikiančios Anykščių r. sav. tarybos 2013 m. gegužės 30 d. sprendimas </w:t>
            </w:r>
            <w:bookmarkStart w:id="157" w:name="n_153"/>
            <w:r w:rsidRPr="005F63A6">
              <w:rPr>
                <w:sz w:val="22"/>
              </w:rPr>
              <w:t>Nr.1-TS-185</w:t>
            </w:r>
            <w:bookmarkEnd w:id="157"/>
          </w:p>
        </w:tc>
        <w:tc>
          <w:tcPr>
            <w:tcW w:w="1024" w:type="dxa"/>
            <w:tcBorders>
              <w:top w:val="single" w:sz="4" w:space="0" w:color="auto"/>
              <w:left w:val="single" w:sz="4" w:space="0" w:color="auto"/>
              <w:bottom w:val="single" w:sz="4" w:space="0" w:color="auto"/>
              <w:right w:val="single" w:sz="4" w:space="0" w:color="auto"/>
            </w:tcBorders>
            <w:hideMark/>
          </w:tcPr>
          <w:p w14:paraId="68F1A310" w14:textId="77777777" w:rsidR="00FD0A03" w:rsidRDefault="00FD0A03" w:rsidP="00FD0A03">
            <w:pPr>
              <w:jc w:val="center"/>
              <w:rPr>
                <w:strike/>
              </w:rPr>
            </w:pPr>
            <w:r w:rsidRPr="00FD0A03">
              <w:rPr>
                <w:strike/>
              </w:rPr>
              <w:t>0,06</w:t>
            </w:r>
          </w:p>
          <w:p w14:paraId="13C0362F" w14:textId="19098424" w:rsidR="00FD0A03" w:rsidRPr="00FD0A03" w:rsidRDefault="00FD0A03" w:rsidP="00FD0A03">
            <w:pPr>
              <w:jc w:val="center"/>
              <w:rPr>
                <w:b/>
                <w:bCs/>
                <w:strike/>
              </w:rPr>
            </w:pPr>
            <w:r w:rsidRPr="00FD0A03">
              <w:rPr>
                <w:b/>
                <w:bCs/>
              </w:rPr>
              <w:t>0,0617</w:t>
            </w:r>
          </w:p>
        </w:tc>
        <w:tc>
          <w:tcPr>
            <w:tcW w:w="2520" w:type="dxa"/>
            <w:tcBorders>
              <w:top w:val="single" w:sz="4" w:space="0" w:color="auto"/>
              <w:left w:val="single" w:sz="4" w:space="0" w:color="auto"/>
              <w:bottom w:val="single" w:sz="4" w:space="0" w:color="auto"/>
              <w:right w:val="single" w:sz="4" w:space="0" w:color="auto"/>
            </w:tcBorders>
            <w:hideMark/>
          </w:tcPr>
          <w:p w14:paraId="6AE34D51" w14:textId="77777777" w:rsidR="00FD0A03" w:rsidRPr="00FD0A03" w:rsidRDefault="00FD0A03" w:rsidP="00FD0A03">
            <w:pPr>
              <w:jc w:val="center"/>
              <w:rPr>
                <w:b/>
                <w:bCs/>
                <w:sz w:val="22"/>
                <w:szCs w:val="22"/>
              </w:rPr>
            </w:pPr>
            <w:r w:rsidRPr="00FD0A03">
              <w:rPr>
                <w:b/>
                <w:bCs/>
                <w:sz w:val="22"/>
                <w:szCs w:val="22"/>
              </w:rPr>
              <w:t>Žemės sklypo unikalus</w:t>
            </w:r>
          </w:p>
          <w:p w14:paraId="2D1A07E0" w14:textId="77777777" w:rsidR="00FD0A03" w:rsidRPr="00FD0A03" w:rsidRDefault="00FD0A03" w:rsidP="00FD0A03">
            <w:pPr>
              <w:jc w:val="center"/>
              <w:rPr>
                <w:b/>
                <w:bCs/>
                <w:sz w:val="22"/>
                <w:szCs w:val="22"/>
              </w:rPr>
            </w:pPr>
            <w:r w:rsidRPr="00FD0A03">
              <w:rPr>
                <w:b/>
                <w:bCs/>
                <w:sz w:val="22"/>
                <w:szCs w:val="22"/>
              </w:rPr>
              <w:t>Nr. 4400-6768-5883,</w:t>
            </w:r>
          </w:p>
          <w:p w14:paraId="4FEB7354" w14:textId="5AACE222" w:rsidR="00FD0A03" w:rsidRPr="00AD26F5" w:rsidRDefault="00FD0A03" w:rsidP="00FD0A03">
            <w:pPr>
              <w:jc w:val="center"/>
              <w:rPr>
                <w:sz w:val="22"/>
              </w:rPr>
            </w:pPr>
            <w:r w:rsidRPr="00FD0A03">
              <w:rPr>
                <w:b/>
                <w:bCs/>
                <w:sz w:val="22"/>
                <w:szCs w:val="22"/>
              </w:rPr>
              <w:t>2026-01-14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16B43795" w14:textId="77777777" w:rsidR="00FD0A03" w:rsidRPr="00AD26F5" w:rsidRDefault="00FD0A03" w:rsidP="00FD0A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AC50F58" w14:textId="77777777" w:rsidR="00FD0A03" w:rsidRPr="0083216E" w:rsidRDefault="00FD0A03" w:rsidP="00FD0A03">
            <w:pPr>
              <w:rPr>
                <w:sz w:val="22"/>
              </w:rPr>
            </w:pPr>
            <w:r w:rsidRPr="0083216E">
              <w:rPr>
                <w:sz w:val="22"/>
              </w:rPr>
              <w:t xml:space="preserve">Anykščių r. sav. </w:t>
            </w:r>
          </w:p>
          <w:p w14:paraId="14EA6FFF" w14:textId="77777777" w:rsidR="00FD0A03" w:rsidRPr="0083216E" w:rsidRDefault="00FD0A03" w:rsidP="00FD0A03">
            <w:pPr>
              <w:rPr>
                <w:sz w:val="22"/>
              </w:rPr>
            </w:pPr>
            <w:r w:rsidRPr="0083216E">
              <w:rPr>
                <w:sz w:val="22"/>
              </w:rPr>
              <w:t>Traupio seniūnija</w:t>
            </w:r>
          </w:p>
          <w:p w14:paraId="00D758FD" w14:textId="77777777" w:rsidR="00FD0A03" w:rsidRPr="0083216E" w:rsidRDefault="00FD0A03" w:rsidP="00FD0A03">
            <w:pPr>
              <w:rPr>
                <w:sz w:val="22"/>
              </w:rPr>
            </w:pPr>
            <w:r w:rsidRPr="0083216E">
              <w:rPr>
                <w:sz w:val="22"/>
              </w:rPr>
              <w:t>Nevėžio g. 9,</w:t>
            </w:r>
          </w:p>
          <w:p w14:paraId="607DA319" w14:textId="77777777" w:rsidR="00FD0A03" w:rsidRPr="0083216E" w:rsidRDefault="00FD0A03" w:rsidP="00FD0A03">
            <w:pPr>
              <w:rPr>
                <w:sz w:val="22"/>
              </w:rPr>
            </w:pPr>
            <w:r w:rsidRPr="0083216E">
              <w:rPr>
                <w:sz w:val="22"/>
              </w:rPr>
              <w:t>29293 Traupis</w:t>
            </w:r>
          </w:p>
          <w:p w14:paraId="4EE6D0F8" w14:textId="77777777" w:rsidR="00FD0A03" w:rsidRPr="0083216E" w:rsidRDefault="00FD0A03" w:rsidP="00FD0A03">
            <w:pPr>
              <w:rPr>
                <w:sz w:val="22"/>
              </w:rPr>
            </w:pPr>
            <w:r w:rsidRPr="0083216E">
              <w:rPr>
                <w:sz w:val="22"/>
              </w:rPr>
              <w:t>Anykščių r.</w:t>
            </w:r>
          </w:p>
          <w:p w14:paraId="07EBAC10" w14:textId="77777777" w:rsidR="00FD0A03" w:rsidRPr="0083216E" w:rsidRDefault="00FD0A03" w:rsidP="00FD0A03">
            <w:pPr>
              <w:rPr>
                <w:sz w:val="22"/>
              </w:rPr>
            </w:pPr>
            <w:r w:rsidRPr="0083216E">
              <w:rPr>
                <w:sz w:val="22"/>
              </w:rPr>
              <w:t>Seniūnė Daiva Tolušytė</w:t>
            </w:r>
          </w:p>
          <w:p w14:paraId="77349FDA" w14:textId="109C07B6" w:rsidR="00FD0A03" w:rsidRPr="0083216E" w:rsidRDefault="00FD0A03" w:rsidP="00FD0A03">
            <w:pPr>
              <w:rPr>
                <w:sz w:val="22"/>
              </w:rPr>
            </w:pPr>
            <w:r w:rsidRPr="0083216E">
              <w:rPr>
                <w:sz w:val="22"/>
              </w:rPr>
              <w:t>tel. (0 381) 77535</w:t>
            </w:r>
          </w:p>
          <w:p w14:paraId="38E55752" w14:textId="77777777" w:rsidR="00FD0A03" w:rsidRPr="0083216E" w:rsidRDefault="00FD0A03" w:rsidP="00FD0A03">
            <w:pPr>
              <w:jc w:val="center"/>
              <w:rPr>
                <w:sz w:val="22"/>
              </w:rPr>
            </w:pPr>
          </w:p>
        </w:tc>
      </w:tr>
      <w:tr w:rsidR="00FD0A03" w:rsidRPr="00AD26F5" w14:paraId="6A019CA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412ED90" w14:textId="013B894B" w:rsidR="00FD0A03" w:rsidRDefault="00FD0A03" w:rsidP="00FD0A03">
            <w:pPr>
              <w:jc w:val="center"/>
              <w:rPr>
                <w:strike/>
                <w:sz w:val="22"/>
              </w:rPr>
            </w:pPr>
            <w:r w:rsidRPr="008F0B3B">
              <w:rPr>
                <w:strike/>
                <w:sz w:val="22"/>
              </w:rPr>
              <w:t>1</w:t>
            </w:r>
            <w:r>
              <w:rPr>
                <w:strike/>
                <w:sz w:val="22"/>
              </w:rPr>
              <w:t>61</w:t>
            </w:r>
            <w:r w:rsidRPr="008F0B3B">
              <w:rPr>
                <w:strike/>
                <w:sz w:val="22"/>
              </w:rPr>
              <w:t>.</w:t>
            </w:r>
          </w:p>
          <w:p w14:paraId="13DF0282" w14:textId="2466BFFC" w:rsidR="00FD0A03" w:rsidRPr="00AD26F5" w:rsidRDefault="00FD0A03" w:rsidP="00FD0A03">
            <w:pPr>
              <w:jc w:val="center"/>
              <w:rPr>
                <w:sz w:val="22"/>
              </w:rPr>
            </w:pPr>
            <w:r w:rsidRPr="008F0B3B">
              <w:rPr>
                <w:b/>
                <w:bCs/>
                <w:sz w:val="22"/>
              </w:rPr>
              <w:t>1</w:t>
            </w:r>
            <w:r>
              <w:rPr>
                <w:b/>
                <w:bCs/>
                <w:sz w:val="22"/>
              </w:rPr>
              <w:t>63</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D6FFF07" w14:textId="77777777" w:rsidR="00FD0A03" w:rsidRPr="00AD26F5" w:rsidRDefault="00FD0A03" w:rsidP="00FD0A03">
            <w:r w:rsidRPr="00AD26F5">
              <w:t xml:space="preserve">Klaibūnų kaimo kapinės (Klaibūnų k., Traupio sen.)  </w:t>
            </w:r>
          </w:p>
        </w:tc>
        <w:tc>
          <w:tcPr>
            <w:tcW w:w="2832" w:type="dxa"/>
            <w:tcBorders>
              <w:top w:val="single" w:sz="4" w:space="0" w:color="auto"/>
              <w:left w:val="single" w:sz="4" w:space="0" w:color="auto"/>
              <w:bottom w:val="single" w:sz="4" w:space="0" w:color="auto"/>
              <w:right w:val="single" w:sz="4" w:space="0" w:color="auto"/>
            </w:tcBorders>
            <w:hideMark/>
          </w:tcPr>
          <w:p w14:paraId="7C97AC85" w14:textId="77777777" w:rsidR="00FD0A03" w:rsidRPr="00AD26F5" w:rsidRDefault="00FD0A03" w:rsidP="00FD0A03">
            <w:pPr>
              <w:rPr>
                <w:sz w:val="22"/>
              </w:rPr>
            </w:pPr>
            <w:r w:rsidRPr="00AD26F5">
              <w:rPr>
                <w:sz w:val="22"/>
              </w:rPr>
              <w:t xml:space="preserve">Neveikiančios Anykščių r. sav. tarybos 2013 m. gegužės 30 d. sprendimas </w:t>
            </w:r>
            <w:bookmarkStart w:id="158" w:name="n_154"/>
            <w:r w:rsidRPr="005F63A6">
              <w:rPr>
                <w:sz w:val="22"/>
              </w:rPr>
              <w:t>Nr.1-TS-185</w:t>
            </w:r>
            <w:bookmarkEnd w:id="158"/>
          </w:p>
        </w:tc>
        <w:tc>
          <w:tcPr>
            <w:tcW w:w="1024" w:type="dxa"/>
            <w:tcBorders>
              <w:top w:val="single" w:sz="4" w:space="0" w:color="auto"/>
              <w:left w:val="single" w:sz="4" w:space="0" w:color="auto"/>
              <w:bottom w:val="single" w:sz="4" w:space="0" w:color="auto"/>
              <w:right w:val="single" w:sz="4" w:space="0" w:color="auto"/>
            </w:tcBorders>
            <w:hideMark/>
          </w:tcPr>
          <w:p w14:paraId="61C2699E" w14:textId="77777777" w:rsidR="00FD0A03" w:rsidRPr="00AD26F5" w:rsidRDefault="00FD0A03" w:rsidP="00FD0A03">
            <w:pPr>
              <w:jc w:val="center"/>
            </w:pPr>
            <w:r w:rsidRPr="00AD26F5">
              <w:t>0,78</w:t>
            </w:r>
          </w:p>
        </w:tc>
        <w:tc>
          <w:tcPr>
            <w:tcW w:w="2520" w:type="dxa"/>
            <w:tcBorders>
              <w:top w:val="single" w:sz="4" w:space="0" w:color="auto"/>
              <w:left w:val="single" w:sz="4" w:space="0" w:color="auto"/>
              <w:bottom w:val="single" w:sz="4" w:space="0" w:color="auto"/>
              <w:right w:val="single" w:sz="4" w:space="0" w:color="auto"/>
            </w:tcBorders>
            <w:hideMark/>
          </w:tcPr>
          <w:p w14:paraId="7A5AC39D" w14:textId="77777777" w:rsidR="00FD0A03" w:rsidRPr="00AD26F5" w:rsidRDefault="00FD0A03" w:rsidP="00FD0A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70F497C" w14:textId="77777777" w:rsidR="00FD0A03" w:rsidRPr="00AD26F5" w:rsidRDefault="00FD0A03" w:rsidP="00FD0A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082DFCD" w14:textId="77777777" w:rsidR="00FD0A03" w:rsidRPr="0083216E" w:rsidRDefault="00FD0A03" w:rsidP="00FD0A03">
            <w:pPr>
              <w:rPr>
                <w:sz w:val="22"/>
              </w:rPr>
            </w:pPr>
            <w:r w:rsidRPr="0083216E">
              <w:rPr>
                <w:sz w:val="22"/>
              </w:rPr>
              <w:t xml:space="preserve">Anykščių r. sav. </w:t>
            </w:r>
          </w:p>
          <w:p w14:paraId="67D0BFCB" w14:textId="77777777" w:rsidR="00FD0A03" w:rsidRPr="0083216E" w:rsidRDefault="00FD0A03" w:rsidP="00FD0A03">
            <w:pPr>
              <w:rPr>
                <w:sz w:val="22"/>
              </w:rPr>
            </w:pPr>
            <w:r w:rsidRPr="0083216E">
              <w:rPr>
                <w:sz w:val="22"/>
              </w:rPr>
              <w:t>Traupio seniūnija</w:t>
            </w:r>
          </w:p>
          <w:p w14:paraId="4E5AC68E" w14:textId="77777777" w:rsidR="00FD0A03" w:rsidRPr="0083216E" w:rsidRDefault="00FD0A03" w:rsidP="00FD0A03">
            <w:pPr>
              <w:rPr>
                <w:sz w:val="22"/>
              </w:rPr>
            </w:pPr>
            <w:r w:rsidRPr="0083216E">
              <w:rPr>
                <w:sz w:val="22"/>
              </w:rPr>
              <w:t>Nevėžio g. 9,</w:t>
            </w:r>
          </w:p>
          <w:p w14:paraId="0B802070" w14:textId="77777777" w:rsidR="00FD0A03" w:rsidRPr="0083216E" w:rsidRDefault="00FD0A03" w:rsidP="00FD0A03">
            <w:pPr>
              <w:rPr>
                <w:sz w:val="22"/>
              </w:rPr>
            </w:pPr>
            <w:r w:rsidRPr="0083216E">
              <w:rPr>
                <w:sz w:val="22"/>
              </w:rPr>
              <w:t>29293 Traupis</w:t>
            </w:r>
          </w:p>
          <w:p w14:paraId="4D691CE9" w14:textId="77777777" w:rsidR="00FD0A03" w:rsidRPr="0083216E" w:rsidRDefault="00FD0A03" w:rsidP="00FD0A03">
            <w:pPr>
              <w:rPr>
                <w:sz w:val="22"/>
              </w:rPr>
            </w:pPr>
            <w:r w:rsidRPr="0083216E">
              <w:rPr>
                <w:sz w:val="22"/>
              </w:rPr>
              <w:t>Anykščių r.</w:t>
            </w:r>
          </w:p>
          <w:p w14:paraId="548707A3" w14:textId="77777777" w:rsidR="00FD0A03" w:rsidRPr="0083216E" w:rsidRDefault="00FD0A03" w:rsidP="00FD0A03">
            <w:pPr>
              <w:rPr>
                <w:sz w:val="22"/>
              </w:rPr>
            </w:pPr>
            <w:r w:rsidRPr="0083216E">
              <w:rPr>
                <w:sz w:val="22"/>
              </w:rPr>
              <w:t>Seniūnė Daiva Tolušytė</w:t>
            </w:r>
          </w:p>
          <w:p w14:paraId="5B3CCEC1" w14:textId="6D0EEF14" w:rsidR="00FD0A03" w:rsidRPr="0083216E" w:rsidRDefault="00FD0A03" w:rsidP="00FD0A03">
            <w:pPr>
              <w:rPr>
                <w:sz w:val="22"/>
              </w:rPr>
            </w:pPr>
            <w:r w:rsidRPr="0083216E">
              <w:rPr>
                <w:sz w:val="22"/>
              </w:rPr>
              <w:t>tel. (0 381) 77535</w:t>
            </w:r>
          </w:p>
          <w:p w14:paraId="46D4BA73" w14:textId="77777777" w:rsidR="00FD0A03" w:rsidRPr="0083216E" w:rsidRDefault="00FD0A03" w:rsidP="00FD0A03">
            <w:pPr>
              <w:jc w:val="center"/>
              <w:rPr>
                <w:sz w:val="22"/>
              </w:rPr>
            </w:pPr>
          </w:p>
        </w:tc>
      </w:tr>
      <w:tr w:rsidR="00FD0A03" w:rsidRPr="00AD26F5" w14:paraId="4B77C807"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402E570B" w14:textId="228EC7F3" w:rsidR="00FD0A03" w:rsidRDefault="00FD0A03" w:rsidP="00FD0A03">
            <w:pPr>
              <w:jc w:val="center"/>
              <w:rPr>
                <w:strike/>
                <w:sz w:val="22"/>
              </w:rPr>
            </w:pPr>
            <w:r w:rsidRPr="008F0B3B">
              <w:rPr>
                <w:strike/>
                <w:sz w:val="22"/>
              </w:rPr>
              <w:t>1</w:t>
            </w:r>
            <w:r>
              <w:rPr>
                <w:strike/>
                <w:sz w:val="22"/>
              </w:rPr>
              <w:t>62</w:t>
            </w:r>
            <w:r w:rsidRPr="008F0B3B">
              <w:rPr>
                <w:strike/>
                <w:sz w:val="22"/>
              </w:rPr>
              <w:t>.</w:t>
            </w:r>
          </w:p>
          <w:p w14:paraId="5AE47CF3" w14:textId="4A1B085F" w:rsidR="00FD0A03" w:rsidRPr="00AD26F5" w:rsidRDefault="00FD0A03" w:rsidP="00FD0A03">
            <w:pPr>
              <w:jc w:val="center"/>
              <w:rPr>
                <w:sz w:val="22"/>
              </w:rPr>
            </w:pPr>
            <w:r w:rsidRPr="008F0B3B">
              <w:rPr>
                <w:b/>
                <w:bCs/>
                <w:sz w:val="22"/>
              </w:rPr>
              <w:t>1</w:t>
            </w:r>
            <w:r>
              <w:rPr>
                <w:b/>
                <w:bCs/>
                <w:sz w:val="22"/>
              </w:rPr>
              <w:t>64</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A9A69E5" w14:textId="77777777" w:rsidR="00FD0A03" w:rsidRPr="00AD26F5" w:rsidRDefault="00FD0A03" w:rsidP="00FD0A03">
            <w:r w:rsidRPr="00AD26F5">
              <w:t>Troškūnų miesto kapinės (Vilniaus g., Troškūnų m.,</w:t>
            </w:r>
          </w:p>
          <w:p w14:paraId="60DD3415" w14:textId="77777777" w:rsidR="00FD0A03" w:rsidRPr="00AD26F5" w:rsidRDefault="00FD0A03" w:rsidP="00FD0A03">
            <w:r w:rsidRPr="00AD26F5">
              <w:t>Troškūnų sen.)</w:t>
            </w:r>
          </w:p>
        </w:tc>
        <w:tc>
          <w:tcPr>
            <w:tcW w:w="2832" w:type="dxa"/>
            <w:tcBorders>
              <w:top w:val="single" w:sz="4" w:space="0" w:color="auto"/>
              <w:left w:val="single" w:sz="4" w:space="0" w:color="auto"/>
              <w:bottom w:val="single" w:sz="4" w:space="0" w:color="auto"/>
              <w:right w:val="single" w:sz="4" w:space="0" w:color="auto"/>
            </w:tcBorders>
            <w:hideMark/>
          </w:tcPr>
          <w:p w14:paraId="2123E4D2" w14:textId="77777777" w:rsidR="00FD0A03" w:rsidRPr="00AD26F5" w:rsidRDefault="00FD0A03" w:rsidP="00FD0A03">
            <w:pPr>
              <w:rPr>
                <w:sz w:val="22"/>
              </w:rPr>
            </w:pPr>
            <w:r w:rsidRPr="00AD26F5">
              <w:rPr>
                <w:sz w:val="22"/>
              </w:rPr>
              <w:t xml:space="preserve">Veikiančios Anykščių r. sav. tarybos 2013 m. gegužės 30 d. sprendimas </w:t>
            </w:r>
            <w:bookmarkStart w:id="159" w:name="n_155"/>
            <w:r w:rsidRPr="005F63A6">
              <w:rPr>
                <w:sz w:val="22"/>
              </w:rPr>
              <w:t>Nr.1-TS-185</w:t>
            </w:r>
            <w:bookmarkEnd w:id="159"/>
          </w:p>
        </w:tc>
        <w:tc>
          <w:tcPr>
            <w:tcW w:w="1024" w:type="dxa"/>
            <w:tcBorders>
              <w:top w:val="single" w:sz="4" w:space="0" w:color="auto"/>
              <w:left w:val="single" w:sz="4" w:space="0" w:color="auto"/>
              <w:bottom w:val="single" w:sz="4" w:space="0" w:color="auto"/>
              <w:right w:val="single" w:sz="4" w:space="0" w:color="auto"/>
            </w:tcBorders>
            <w:hideMark/>
          </w:tcPr>
          <w:p w14:paraId="7280718D" w14:textId="77777777" w:rsidR="00FD0A03" w:rsidRDefault="00FD0A03" w:rsidP="00FD0A03">
            <w:pPr>
              <w:jc w:val="center"/>
              <w:rPr>
                <w:strike/>
              </w:rPr>
            </w:pPr>
            <w:r w:rsidRPr="00FD0A03">
              <w:rPr>
                <w:strike/>
              </w:rPr>
              <w:t>2,10</w:t>
            </w:r>
          </w:p>
          <w:p w14:paraId="790E01EF" w14:textId="44911001" w:rsidR="00FD0A03" w:rsidRPr="00FD0A03" w:rsidRDefault="00FD0A03" w:rsidP="00FD0A03">
            <w:pPr>
              <w:jc w:val="center"/>
              <w:rPr>
                <w:b/>
                <w:bCs/>
                <w:strike/>
              </w:rPr>
            </w:pPr>
            <w:r w:rsidRPr="00FD0A03">
              <w:rPr>
                <w:b/>
                <w:bCs/>
              </w:rPr>
              <w:t>3,8829</w:t>
            </w:r>
          </w:p>
        </w:tc>
        <w:tc>
          <w:tcPr>
            <w:tcW w:w="2520" w:type="dxa"/>
            <w:tcBorders>
              <w:top w:val="single" w:sz="4" w:space="0" w:color="auto"/>
              <w:left w:val="single" w:sz="4" w:space="0" w:color="auto"/>
              <w:bottom w:val="single" w:sz="4" w:space="0" w:color="auto"/>
              <w:right w:val="single" w:sz="4" w:space="0" w:color="auto"/>
            </w:tcBorders>
            <w:hideMark/>
          </w:tcPr>
          <w:p w14:paraId="5F350AE2" w14:textId="77777777" w:rsidR="00FD0A03" w:rsidRPr="00FD0A03" w:rsidRDefault="00FD0A03" w:rsidP="00FD0A03">
            <w:pPr>
              <w:jc w:val="center"/>
              <w:rPr>
                <w:b/>
                <w:bCs/>
                <w:sz w:val="22"/>
                <w:szCs w:val="22"/>
              </w:rPr>
            </w:pPr>
            <w:r w:rsidRPr="00FD0A03">
              <w:rPr>
                <w:b/>
                <w:bCs/>
                <w:sz w:val="22"/>
                <w:szCs w:val="22"/>
              </w:rPr>
              <w:t xml:space="preserve">Žemės sklypo unikalus </w:t>
            </w:r>
          </w:p>
          <w:p w14:paraId="10EF706C" w14:textId="77777777" w:rsidR="00FD0A03" w:rsidRPr="00FD0A03" w:rsidRDefault="00FD0A03" w:rsidP="00FD0A03">
            <w:pPr>
              <w:jc w:val="center"/>
              <w:rPr>
                <w:b/>
                <w:bCs/>
                <w:sz w:val="22"/>
                <w:szCs w:val="22"/>
              </w:rPr>
            </w:pPr>
            <w:r w:rsidRPr="00FD0A03">
              <w:rPr>
                <w:b/>
                <w:bCs/>
                <w:sz w:val="22"/>
                <w:szCs w:val="22"/>
              </w:rPr>
              <w:t>Nr. 4400-6544-6382,</w:t>
            </w:r>
          </w:p>
          <w:p w14:paraId="296D3020" w14:textId="4CB89D6D" w:rsidR="00FD0A03" w:rsidRPr="00AD26F5" w:rsidRDefault="00FD0A03" w:rsidP="00FD0A03">
            <w:pPr>
              <w:jc w:val="center"/>
              <w:rPr>
                <w:sz w:val="22"/>
              </w:rPr>
            </w:pPr>
            <w:r w:rsidRPr="00FD0A03">
              <w:rPr>
                <w:b/>
                <w:bCs/>
                <w:sz w:val="22"/>
                <w:szCs w:val="22"/>
              </w:rPr>
              <w:t>2016-11-14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5CDC10AB" w14:textId="77777777" w:rsidR="00FD0A03" w:rsidRPr="00AD26F5" w:rsidRDefault="00FD0A03" w:rsidP="00FD0A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178502F" w14:textId="77777777" w:rsidR="00FD0A03" w:rsidRPr="0083216E" w:rsidRDefault="00FD0A03" w:rsidP="00FD0A03">
            <w:pPr>
              <w:rPr>
                <w:sz w:val="22"/>
              </w:rPr>
            </w:pPr>
            <w:r w:rsidRPr="0083216E">
              <w:rPr>
                <w:sz w:val="22"/>
              </w:rPr>
              <w:t xml:space="preserve">UAB Anykščių </w:t>
            </w:r>
          </w:p>
          <w:p w14:paraId="7FA8C94D" w14:textId="77777777" w:rsidR="00FD0A03" w:rsidRPr="0083216E" w:rsidRDefault="00FD0A03" w:rsidP="00FD0A03">
            <w:pPr>
              <w:rPr>
                <w:sz w:val="22"/>
              </w:rPr>
            </w:pPr>
            <w:r w:rsidRPr="0083216E">
              <w:rPr>
                <w:sz w:val="22"/>
              </w:rPr>
              <w:t>komunalinis ūkis</w:t>
            </w:r>
          </w:p>
          <w:p w14:paraId="093F91F4" w14:textId="77777777" w:rsidR="00FD0A03" w:rsidRPr="0083216E" w:rsidRDefault="00FD0A03" w:rsidP="00FD0A03">
            <w:pPr>
              <w:rPr>
                <w:sz w:val="22"/>
              </w:rPr>
            </w:pPr>
            <w:r w:rsidRPr="0083216E">
              <w:rPr>
                <w:sz w:val="22"/>
              </w:rPr>
              <w:t>Gegužės g. 47</w:t>
            </w:r>
          </w:p>
          <w:p w14:paraId="66CEE9C5" w14:textId="77777777" w:rsidR="00FD0A03" w:rsidRPr="0083216E" w:rsidRDefault="00FD0A03" w:rsidP="00FD0A03">
            <w:pPr>
              <w:rPr>
                <w:sz w:val="22"/>
              </w:rPr>
            </w:pPr>
            <w:r w:rsidRPr="0083216E">
              <w:rPr>
                <w:sz w:val="22"/>
              </w:rPr>
              <w:t>29107 Anykščiai</w:t>
            </w:r>
          </w:p>
          <w:p w14:paraId="2AEB2A3F" w14:textId="77777777" w:rsidR="00FD0A03" w:rsidRPr="0083216E" w:rsidRDefault="00FD0A03" w:rsidP="00FD0A03">
            <w:pPr>
              <w:rPr>
                <w:sz w:val="22"/>
              </w:rPr>
            </w:pPr>
            <w:r w:rsidRPr="0083216E">
              <w:rPr>
                <w:sz w:val="22"/>
              </w:rPr>
              <w:t>Padalinio vadovas Kęstutis Šermukšnis</w:t>
            </w:r>
          </w:p>
          <w:p w14:paraId="1AC07A25" w14:textId="71815721" w:rsidR="00FD0A03" w:rsidRPr="0083216E" w:rsidRDefault="00FD0A03" w:rsidP="00FD0A03">
            <w:pPr>
              <w:rPr>
                <w:sz w:val="22"/>
              </w:rPr>
            </w:pPr>
            <w:r w:rsidRPr="0083216E">
              <w:rPr>
                <w:sz w:val="22"/>
              </w:rPr>
              <w:t>tel. (0 381) 42687</w:t>
            </w:r>
          </w:p>
          <w:p w14:paraId="651AAD50" w14:textId="77777777" w:rsidR="00FD0A03" w:rsidRPr="0083216E" w:rsidRDefault="00FD0A03" w:rsidP="00FD0A03">
            <w:pPr>
              <w:rPr>
                <w:sz w:val="22"/>
              </w:rPr>
            </w:pPr>
            <w:r w:rsidRPr="0083216E">
              <w:rPr>
                <w:sz w:val="22"/>
              </w:rPr>
              <w:t xml:space="preserve">el. p. </w:t>
            </w:r>
            <w:hyperlink r:id="rId60" w:history="1">
              <w:r w:rsidRPr="0083216E">
                <w:rPr>
                  <w:rStyle w:val="Hipersaitas"/>
                  <w:color w:val="auto"/>
                  <w:szCs w:val="24"/>
                </w:rPr>
                <w:t>info@anykom.lt</w:t>
              </w:r>
            </w:hyperlink>
          </w:p>
        </w:tc>
      </w:tr>
      <w:tr w:rsidR="00FD0A03" w:rsidRPr="00AD26F5" w14:paraId="2B36EFD7"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C27BB5A" w14:textId="52946660" w:rsidR="00FD0A03" w:rsidRDefault="00FD0A03" w:rsidP="00FD0A03">
            <w:pPr>
              <w:jc w:val="center"/>
              <w:rPr>
                <w:strike/>
                <w:sz w:val="22"/>
              </w:rPr>
            </w:pPr>
            <w:r w:rsidRPr="008F0B3B">
              <w:rPr>
                <w:strike/>
                <w:sz w:val="22"/>
              </w:rPr>
              <w:t>1</w:t>
            </w:r>
            <w:r>
              <w:rPr>
                <w:strike/>
                <w:sz w:val="22"/>
              </w:rPr>
              <w:t>63</w:t>
            </w:r>
            <w:r w:rsidRPr="008F0B3B">
              <w:rPr>
                <w:strike/>
                <w:sz w:val="22"/>
              </w:rPr>
              <w:t>.</w:t>
            </w:r>
          </w:p>
          <w:p w14:paraId="4D4198F2" w14:textId="00C3E944" w:rsidR="00FD0A03" w:rsidRPr="00AD26F5" w:rsidRDefault="00FD0A03" w:rsidP="00FD0A03">
            <w:pPr>
              <w:jc w:val="center"/>
              <w:rPr>
                <w:sz w:val="22"/>
              </w:rPr>
            </w:pPr>
            <w:r w:rsidRPr="008F0B3B">
              <w:rPr>
                <w:b/>
                <w:bCs/>
                <w:sz w:val="22"/>
              </w:rPr>
              <w:t>1</w:t>
            </w:r>
            <w:r>
              <w:rPr>
                <w:b/>
                <w:bCs/>
                <w:sz w:val="22"/>
              </w:rPr>
              <w:t>65</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8956509" w14:textId="77777777" w:rsidR="00FD0A03" w:rsidRPr="00AD26F5" w:rsidRDefault="00FD0A03" w:rsidP="00FD0A03">
            <w:r w:rsidRPr="00AD26F5">
              <w:t>Jackagalio kaimo kapinės (Jackagalio k., Troškūnų sen.)</w:t>
            </w:r>
          </w:p>
        </w:tc>
        <w:tc>
          <w:tcPr>
            <w:tcW w:w="2832" w:type="dxa"/>
            <w:tcBorders>
              <w:top w:val="single" w:sz="4" w:space="0" w:color="auto"/>
              <w:left w:val="single" w:sz="4" w:space="0" w:color="auto"/>
              <w:bottom w:val="single" w:sz="4" w:space="0" w:color="auto"/>
              <w:right w:val="single" w:sz="4" w:space="0" w:color="auto"/>
            </w:tcBorders>
            <w:hideMark/>
          </w:tcPr>
          <w:p w14:paraId="46520467" w14:textId="77777777" w:rsidR="00FD0A03" w:rsidRPr="00AD26F5" w:rsidRDefault="00FD0A03" w:rsidP="00FD0A03">
            <w:pPr>
              <w:rPr>
                <w:sz w:val="22"/>
              </w:rPr>
            </w:pPr>
            <w:r w:rsidRPr="00AD26F5">
              <w:rPr>
                <w:sz w:val="22"/>
              </w:rPr>
              <w:t xml:space="preserve">Veikiančios Anykščių r. sav. tarybos 2013 m. gegužės 30 d. sprendimas </w:t>
            </w:r>
            <w:bookmarkStart w:id="160" w:name="n_156"/>
            <w:r w:rsidRPr="005F63A6">
              <w:rPr>
                <w:sz w:val="22"/>
              </w:rPr>
              <w:t>Nr.1-TS-185</w:t>
            </w:r>
            <w:bookmarkEnd w:id="160"/>
          </w:p>
        </w:tc>
        <w:tc>
          <w:tcPr>
            <w:tcW w:w="1024" w:type="dxa"/>
            <w:tcBorders>
              <w:top w:val="single" w:sz="4" w:space="0" w:color="auto"/>
              <w:left w:val="single" w:sz="4" w:space="0" w:color="auto"/>
              <w:bottom w:val="single" w:sz="4" w:space="0" w:color="auto"/>
              <w:right w:val="single" w:sz="4" w:space="0" w:color="auto"/>
            </w:tcBorders>
            <w:hideMark/>
          </w:tcPr>
          <w:p w14:paraId="141E5021" w14:textId="77777777" w:rsidR="00FD0A03" w:rsidRDefault="00FD0A03" w:rsidP="00FD0A03">
            <w:pPr>
              <w:jc w:val="center"/>
              <w:rPr>
                <w:strike/>
              </w:rPr>
            </w:pPr>
            <w:r w:rsidRPr="00FD0A03">
              <w:rPr>
                <w:strike/>
              </w:rPr>
              <w:t>0,27</w:t>
            </w:r>
          </w:p>
          <w:p w14:paraId="537FC01A" w14:textId="69F4C220" w:rsidR="00FD0A03" w:rsidRPr="00FD0A03" w:rsidRDefault="00FD0A03" w:rsidP="00FD0A03">
            <w:pPr>
              <w:jc w:val="center"/>
              <w:rPr>
                <w:b/>
                <w:bCs/>
                <w:strike/>
              </w:rPr>
            </w:pPr>
            <w:r w:rsidRPr="00FD0A03">
              <w:rPr>
                <w:b/>
                <w:bCs/>
              </w:rPr>
              <w:t>0,5700</w:t>
            </w:r>
          </w:p>
        </w:tc>
        <w:tc>
          <w:tcPr>
            <w:tcW w:w="2520" w:type="dxa"/>
            <w:tcBorders>
              <w:top w:val="single" w:sz="4" w:space="0" w:color="auto"/>
              <w:left w:val="single" w:sz="4" w:space="0" w:color="auto"/>
              <w:bottom w:val="single" w:sz="4" w:space="0" w:color="auto"/>
              <w:right w:val="single" w:sz="4" w:space="0" w:color="auto"/>
            </w:tcBorders>
            <w:hideMark/>
          </w:tcPr>
          <w:p w14:paraId="7D9722DD" w14:textId="77777777" w:rsidR="00FD0A03" w:rsidRPr="00FD0A03" w:rsidRDefault="00FD0A03" w:rsidP="00FD0A03">
            <w:pPr>
              <w:jc w:val="center"/>
              <w:rPr>
                <w:b/>
                <w:bCs/>
                <w:sz w:val="22"/>
                <w:szCs w:val="22"/>
              </w:rPr>
            </w:pPr>
            <w:r w:rsidRPr="00FD0A03">
              <w:rPr>
                <w:b/>
                <w:bCs/>
                <w:sz w:val="22"/>
                <w:szCs w:val="22"/>
              </w:rPr>
              <w:t>Žemės sklypo unikalus</w:t>
            </w:r>
          </w:p>
          <w:p w14:paraId="2A216216" w14:textId="77777777" w:rsidR="00FD0A03" w:rsidRPr="00FD0A03" w:rsidRDefault="00FD0A03" w:rsidP="00FD0A03">
            <w:pPr>
              <w:jc w:val="center"/>
              <w:rPr>
                <w:b/>
                <w:bCs/>
                <w:sz w:val="22"/>
                <w:szCs w:val="22"/>
              </w:rPr>
            </w:pPr>
            <w:r w:rsidRPr="00FD0A03">
              <w:rPr>
                <w:b/>
                <w:bCs/>
                <w:sz w:val="22"/>
                <w:szCs w:val="22"/>
              </w:rPr>
              <w:t>Nr. 4400-6301-2335,</w:t>
            </w:r>
          </w:p>
          <w:p w14:paraId="66F999BB" w14:textId="5DBCABC0" w:rsidR="00FD0A03" w:rsidRPr="00AD26F5" w:rsidRDefault="00FD0A03" w:rsidP="00FD0A03">
            <w:pPr>
              <w:jc w:val="center"/>
              <w:rPr>
                <w:sz w:val="22"/>
              </w:rPr>
            </w:pPr>
            <w:r w:rsidRPr="00FD0A03">
              <w:rPr>
                <w:b/>
                <w:bCs/>
                <w:sz w:val="22"/>
                <w:szCs w:val="22"/>
              </w:rPr>
              <w:t>2024-06-17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108B978B" w14:textId="77777777" w:rsidR="00FD0A03" w:rsidRPr="00AD26F5" w:rsidRDefault="00FD0A03" w:rsidP="00FD0A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6416598" w14:textId="77777777" w:rsidR="00FD0A03" w:rsidRPr="0083216E" w:rsidRDefault="00FD0A03" w:rsidP="00FD0A03">
            <w:pPr>
              <w:rPr>
                <w:sz w:val="22"/>
              </w:rPr>
            </w:pPr>
            <w:r w:rsidRPr="0083216E">
              <w:rPr>
                <w:sz w:val="22"/>
              </w:rPr>
              <w:t xml:space="preserve">Anykščių r. sav. </w:t>
            </w:r>
          </w:p>
          <w:p w14:paraId="25E3579B" w14:textId="77777777" w:rsidR="00FD0A03" w:rsidRPr="0083216E" w:rsidRDefault="00FD0A03" w:rsidP="00FD0A03">
            <w:pPr>
              <w:rPr>
                <w:sz w:val="22"/>
              </w:rPr>
            </w:pPr>
            <w:r w:rsidRPr="0083216E">
              <w:rPr>
                <w:sz w:val="22"/>
              </w:rPr>
              <w:t>Troškūnų seniūnija</w:t>
            </w:r>
          </w:p>
          <w:p w14:paraId="1DA4918E" w14:textId="77777777" w:rsidR="00FD0A03" w:rsidRPr="0083216E" w:rsidRDefault="00FD0A03" w:rsidP="00FD0A03">
            <w:pPr>
              <w:rPr>
                <w:sz w:val="22"/>
              </w:rPr>
            </w:pPr>
            <w:r w:rsidRPr="0083216E">
              <w:rPr>
                <w:sz w:val="22"/>
              </w:rPr>
              <w:t>Vytauto g. 2,</w:t>
            </w:r>
          </w:p>
          <w:p w14:paraId="4D70A98F" w14:textId="77777777" w:rsidR="00FD0A03" w:rsidRPr="0083216E" w:rsidRDefault="00FD0A03" w:rsidP="00FD0A03">
            <w:pPr>
              <w:rPr>
                <w:sz w:val="22"/>
              </w:rPr>
            </w:pPr>
            <w:r w:rsidRPr="0083216E">
              <w:rPr>
                <w:sz w:val="22"/>
              </w:rPr>
              <w:t>29306 Troškūnai</w:t>
            </w:r>
          </w:p>
          <w:p w14:paraId="7625BCE5" w14:textId="77777777" w:rsidR="00FD0A03" w:rsidRPr="0083216E" w:rsidRDefault="00FD0A03" w:rsidP="00FD0A03">
            <w:pPr>
              <w:rPr>
                <w:sz w:val="22"/>
              </w:rPr>
            </w:pPr>
            <w:r w:rsidRPr="0083216E">
              <w:rPr>
                <w:sz w:val="22"/>
              </w:rPr>
              <w:t>Anykščių r.</w:t>
            </w:r>
          </w:p>
          <w:p w14:paraId="20CC9740" w14:textId="77777777" w:rsidR="00FD0A03" w:rsidRPr="0083216E" w:rsidRDefault="00FD0A03" w:rsidP="00FD0A03">
            <w:pPr>
              <w:rPr>
                <w:sz w:val="22"/>
              </w:rPr>
            </w:pPr>
            <w:r w:rsidRPr="0083216E">
              <w:rPr>
                <w:sz w:val="22"/>
              </w:rPr>
              <w:lastRenderedPageBreak/>
              <w:t>Seniūnas Rimantas Sereičikas</w:t>
            </w:r>
          </w:p>
          <w:p w14:paraId="63D3480B" w14:textId="6BEE1D10" w:rsidR="00FD0A03" w:rsidRPr="0083216E" w:rsidRDefault="00FD0A03" w:rsidP="00FD0A03">
            <w:pPr>
              <w:rPr>
                <w:sz w:val="22"/>
              </w:rPr>
            </w:pPr>
            <w:r w:rsidRPr="0083216E">
              <w:rPr>
                <w:sz w:val="22"/>
              </w:rPr>
              <w:t>tel. (0 381) 56 389</w:t>
            </w:r>
          </w:p>
          <w:p w14:paraId="3B7FA703" w14:textId="77777777" w:rsidR="00FD0A03" w:rsidRPr="0083216E" w:rsidRDefault="00FD0A03" w:rsidP="00FD0A03">
            <w:pPr>
              <w:jc w:val="center"/>
              <w:rPr>
                <w:sz w:val="22"/>
              </w:rPr>
            </w:pPr>
          </w:p>
        </w:tc>
      </w:tr>
      <w:tr w:rsidR="00FD0A03" w:rsidRPr="00AD26F5" w14:paraId="5C8885D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180B40E" w14:textId="0359F359" w:rsidR="00FD0A03" w:rsidRDefault="00FD0A03" w:rsidP="00FD0A03">
            <w:pPr>
              <w:jc w:val="center"/>
              <w:rPr>
                <w:strike/>
                <w:sz w:val="22"/>
              </w:rPr>
            </w:pPr>
            <w:r w:rsidRPr="008F0B3B">
              <w:rPr>
                <w:strike/>
                <w:sz w:val="22"/>
              </w:rPr>
              <w:lastRenderedPageBreak/>
              <w:t>1</w:t>
            </w:r>
            <w:r>
              <w:rPr>
                <w:strike/>
                <w:sz w:val="22"/>
              </w:rPr>
              <w:t>64</w:t>
            </w:r>
            <w:r w:rsidRPr="008F0B3B">
              <w:rPr>
                <w:strike/>
                <w:sz w:val="22"/>
              </w:rPr>
              <w:t>.</w:t>
            </w:r>
          </w:p>
          <w:p w14:paraId="759BC519" w14:textId="2A428CC0" w:rsidR="00FD0A03" w:rsidRPr="00AD26F5" w:rsidRDefault="00FD0A03" w:rsidP="00FD0A03">
            <w:pPr>
              <w:jc w:val="center"/>
              <w:rPr>
                <w:sz w:val="22"/>
              </w:rPr>
            </w:pPr>
            <w:r w:rsidRPr="008F0B3B">
              <w:rPr>
                <w:b/>
                <w:bCs/>
                <w:sz w:val="22"/>
              </w:rPr>
              <w:t>1</w:t>
            </w:r>
            <w:r>
              <w:rPr>
                <w:b/>
                <w:bCs/>
                <w:sz w:val="22"/>
              </w:rPr>
              <w:t>66</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73E5408C" w14:textId="77777777" w:rsidR="00FD0A03" w:rsidRPr="00AD26F5" w:rsidRDefault="00FD0A03" w:rsidP="00FD0A03">
            <w:r w:rsidRPr="00AD26F5">
              <w:t xml:space="preserve">Juostininkų kaimo kapinės (Juostininkų k., Troškūnų sen.) </w:t>
            </w:r>
          </w:p>
        </w:tc>
        <w:tc>
          <w:tcPr>
            <w:tcW w:w="2832" w:type="dxa"/>
            <w:tcBorders>
              <w:top w:val="single" w:sz="4" w:space="0" w:color="auto"/>
              <w:left w:val="single" w:sz="4" w:space="0" w:color="auto"/>
              <w:bottom w:val="single" w:sz="4" w:space="0" w:color="auto"/>
              <w:right w:val="single" w:sz="4" w:space="0" w:color="auto"/>
            </w:tcBorders>
            <w:hideMark/>
          </w:tcPr>
          <w:p w14:paraId="3CEA2D6D" w14:textId="77777777" w:rsidR="00FD0A03" w:rsidRPr="00AD26F5" w:rsidRDefault="00FD0A03" w:rsidP="00FD0A03">
            <w:pPr>
              <w:rPr>
                <w:sz w:val="22"/>
              </w:rPr>
            </w:pPr>
            <w:r w:rsidRPr="00AD26F5">
              <w:rPr>
                <w:sz w:val="22"/>
              </w:rPr>
              <w:t xml:space="preserve">Veikiančios Anykščių r. sav. tarybos 2013 m. gegužės 30 d. sprendimas </w:t>
            </w:r>
            <w:bookmarkStart w:id="161" w:name="n_157"/>
            <w:r w:rsidRPr="005F63A6">
              <w:rPr>
                <w:sz w:val="22"/>
              </w:rPr>
              <w:t>Nr.1-TS-185</w:t>
            </w:r>
            <w:bookmarkEnd w:id="161"/>
          </w:p>
        </w:tc>
        <w:tc>
          <w:tcPr>
            <w:tcW w:w="1024" w:type="dxa"/>
            <w:tcBorders>
              <w:top w:val="single" w:sz="4" w:space="0" w:color="auto"/>
              <w:left w:val="single" w:sz="4" w:space="0" w:color="auto"/>
              <w:bottom w:val="single" w:sz="4" w:space="0" w:color="auto"/>
              <w:right w:val="single" w:sz="4" w:space="0" w:color="auto"/>
            </w:tcBorders>
            <w:hideMark/>
          </w:tcPr>
          <w:p w14:paraId="518C813B" w14:textId="77777777" w:rsidR="00FD0A03" w:rsidRDefault="00FD0A03" w:rsidP="00FD0A03">
            <w:pPr>
              <w:jc w:val="center"/>
              <w:rPr>
                <w:strike/>
              </w:rPr>
            </w:pPr>
            <w:r w:rsidRPr="00FD0A03">
              <w:rPr>
                <w:strike/>
              </w:rPr>
              <w:t>0,33</w:t>
            </w:r>
          </w:p>
          <w:p w14:paraId="10F9EDD1" w14:textId="48B3DB6D" w:rsidR="00FD0A03" w:rsidRPr="00371803" w:rsidRDefault="00FD0A03" w:rsidP="00FD0A03">
            <w:pPr>
              <w:jc w:val="center"/>
              <w:rPr>
                <w:b/>
                <w:bCs/>
                <w:vertAlign w:val="superscript"/>
              </w:rPr>
            </w:pPr>
            <w:r w:rsidRPr="00371803">
              <w:rPr>
                <w:b/>
                <w:bCs/>
              </w:rPr>
              <w:t>0,4242</w:t>
            </w:r>
          </w:p>
          <w:p w14:paraId="7EDD7E18" w14:textId="0CCDA807" w:rsidR="00371803" w:rsidRPr="00371803" w:rsidRDefault="00371803" w:rsidP="00371803">
            <w:pPr>
              <w:rPr>
                <w:strike/>
              </w:rPr>
            </w:pPr>
          </w:p>
        </w:tc>
        <w:tc>
          <w:tcPr>
            <w:tcW w:w="2520" w:type="dxa"/>
            <w:tcBorders>
              <w:top w:val="single" w:sz="4" w:space="0" w:color="auto"/>
              <w:left w:val="single" w:sz="4" w:space="0" w:color="auto"/>
              <w:bottom w:val="single" w:sz="4" w:space="0" w:color="auto"/>
              <w:right w:val="single" w:sz="4" w:space="0" w:color="auto"/>
            </w:tcBorders>
            <w:hideMark/>
          </w:tcPr>
          <w:p w14:paraId="006E825B" w14:textId="77777777" w:rsidR="00371803" w:rsidRPr="00371803" w:rsidRDefault="00371803" w:rsidP="00371803">
            <w:pPr>
              <w:jc w:val="center"/>
              <w:rPr>
                <w:b/>
                <w:bCs/>
                <w:sz w:val="22"/>
                <w:szCs w:val="22"/>
              </w:rPr>
            </w:pPr>
            <w:r w:rsidRPr="00371803">
              <w:rPr>
                <w:b/>
                <w:bCs/>
                <w:sz w:val="22"/>
                <w:szCs w:val="22"/>
              </w:rPr>
              <w:t>Žemės sklypo unikalus</w:t>
            </w:r>
          </w:p>
          <w:p w14:paraId="2A8B7E67" w14:textId="77777777" w:rsidR="00371803" w:rsidRPr="00371803" w:rsidRDefault="00371803" w:rsidP="00371803">
            <w:pPr>
              <w:jc w:val="center"/>
              <w:rPr>
                <w:b/>
                <w:bCs/>
                <w:sz w:val="22"/>
                <w:szCs w:val="22"/>
              </w:rPr>
            </w:pPr>
            <w:r w:rsidRPr="00371803">
              <w:rPr>
                <w:b/>
                <w:bCs/>
                <w:sz w:val="22"/>
                <w:szCs w:val="22"/>
              </w:rPr>
              <w:t>Nr. 4400-6283-3827,</w:t>
            </w:r>
          </w:p>
          <w:p w14:paraId="123B5436" w14:textId="447D08BD" w:rsidR="00FD0A03" w:rsidRPr="00AD26F5" w:rsidRDefault="00371803" w:rsidP="00371803">
            <w:pPr>
              <w:jc w:val="center"/>
              <w:rPr>
                <w:sz w:val="22"/>
              </w:rPr>
            </w:pPr>
            <w:r w:rsidRPr="00371803">
              <w:rPr>
                <w:b/>
                <w:bCs/>
                <w:sz w:val="22"/>
                <w:szCs w:val="22"/>
              </w:rPr>
              <w:t>2024-03-26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091A47E7" w14:textId="77777777" w:rsidR="00FD0A03" w:rsidRPr="00AD26F5" w:rsidRDefault="00FD0A03" w:rsidP="00FD0A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04529CE" w14:textId="77777777" w:rsidR="00FD0A03" w:rsidRPr="0083216E" w:rsidRDefault="00FD0A03" w:rsidP="00FD0A03">
            <w:pPr>
              <w:rPr>
                <w:sz w:val="22"/>
              </w:rPr>
            </w:pPr>
            <w:r w:rsidRPr="0083216E">
              <w:rPr>
                <w:sz w:val="22"/>
              </w:rPr>
              <w:t xml:space="preserve">Anykščių r. sav. </w:t>
            </w:r>
          </w:p>
          <w:p w14:paraId="0861A938" w14:textId="77777777" w:rsidR="00FD0A03" w:rsidRPr="0083216E" w:rsidRDefault="00FD0A03" w:rsidP="00FD0A03">
            <w:pPr>
              <w:rPr>
                <w:sz w:val="22"/>
              </w:rPr>
            </w:pPr>
            <w:r w:rsidRPr="0083216E">
              <w:rPr>
                <w:sz w:val="22"/>
              </w:rPr>
              <w:t>Troškūnų seniūnija</w:t>
            </w:r>
          </w:p>
          <w:p w14:paraId="25A5739B" w14:textId="77777777" w:rsidR="00FD0A03" w:rsidRPr="0083216E" w:rsidRDefault="00FD0A03" w:rsidP="00FD0A03">
            <w:pPr>
              <w:rPr>
                <w:sz w:val="22"/>
              </w:rPr>
            </w:pPr>
            <w:r w:rsidRPr="0083216E">
              <w:rPr>
                <w:sz w:val="22"/>
              </w:rPr>
              <w:t>Vytauto g. 2,</w:t>
            </w:r>
          </w:p>
          <w:p w14:paraId="5750C5DE" w14:textId="77777777" w:rsidR="00FD0A03" w:rsidRPr="0083216E" w:rsidRDefault="00FD0A03" w:rsidP="00FD0A03">
            <w:pPr>
              <w:rPr>
                <w:sz w:val="22"/>
              </w:rPr>
            </w:pPr>
            <w:r w:rsidRPr="0083216E">
              <w:rPr>
                <w:sz w:val="22"/>
              </w:rPr>
              <w:t>29306 Troškūnai</w:t>
            </w:r>
          </w:p>
          <w:p w14:paraId="50C3B734" w14:textId="77777777" w:rsidR="00FD0A03" w:rsidRPr="0083216E" w:rsidRDefault="00FD0A03" w:rsidP="00FD0A03">
            <w:pPr>
              <w:rPr>
                <w:sz w:val="22"/>
              </w:rPr>
            </w:pPr>
            <w:r w:rsidRPr="0083216E">
              <w:rPr>
                <w:sz w:val="22"/>
              </w:rPr>
              <w:t>Anykščių r.</w:t>
            </w:r>
          </w:p>
          <w:p w14:paraId="7F5832C2" w14:textId="77777777" w:rsidR="00FD0A03" w:rsidRPr="0083216E" w:rsidRDefault="00FD0A03" w:rsidP="00FD0A03">
            <w:pPr>
              <w:rPr>
                <w:sz w:val="22"/>
              </w:rPr>
            </w:pPr>
            <w:r w:rsidRPr="0083216E">
              <w:rPr>
                <w:sz w:val="22"/>
              </w:rPr>
              <w:t>Seniūnas Rimantas Sereičikas</w:t>
            </w:r>
          </w:p>
          <w:p w14:paraId="75A039C1" w14:textId="7664B423" w:rsidR="00FD0A03" w:rsidRPr="0083216E" w:rsidRDefault="00FD0A03" w:rsidP="00FD0A03">
            <w:pPr>
              <w:rPr>
                <w:sz w:val="22"/>
              </w:rPr>
            </w:pPr>
            <w:r w:rsidRPr="0083216E">
              <w:rPr>
                <w:sz w:val="22"/>
              </w:rPr>
              <w:t>tel. (</w:t>
            </w:r>
            <w:r w:rsidR="00371803" w:rsidRPr="0083216E">
              <w:rPr>
                <w:sz w:val="22"/>
              </w:rPr>
              <w:t>0</w:t>
            </w:r>
            <w:r w:rsidRPr="0083216E">
              <w:rPr>
                <w:sz w:val="22"/>
              </w:rPr>
              <w:t xml:space="preserve"> 381) 56 389</w:t>
            </w:r>
          </w:p>
          <w:p w14:paraId="1ED495EE" w14:textId="77777777" w:rsidR="00FD0A03" w:rsidRPr="0083216E" w:rsidRDefault="00FD0A03" w:rsidP="00FD0A03">
            <w:pPr>
              <w:jc w:val="center"/>
              <w:rPr>
                <w:sz w:val="22"/>
              </w:rPr>
            </w:pPr>
          </w:p>
        </w:tc>
      </w:tr>
      <w:tr w:rsidR="00371803" w:rsidRPr="00AD26F5" w14:paraId="0E59EC10"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8C42DE6" w14:textId="6E25B8FE" w:rsidR="00371803" w:rsidRDefault="00371803" w:rsidP="00371803">
            <w:pPr>
              <w:jc w:val="center"/>
              <w:rPr>
                <w:strike/>
                <w:sz w:val="22"/>
              </w:rPr>
            </w:pPr>
            <w:r w:rsidRPr="008F0B3B">
              <w:rPr>
                <w:strike/>
                <w:sz w:val="22"/>
              </w:rPr>
              <w:t>1</w:t>
            </w:r>
            <w:r>
              <w:rPr>
                <w:strike/>
                <w:sz w:val="22"/>
              </w:rPr>
              <w:t>65</w:t>
            </w:r>
            <w:r w:rsidRPr="008F0B3B">
              <w:rPr>
                <w:strike/>
                <w:sz w:val="22"/>
              </w:rPr>
              <w:t>.</w:t>
            </w:r>
          </w:p>
          <w:p w14:paraId="7C8302F5" w14:textId="2D7022D8" w:rsidR="00371803" w:rsidRPr="00AD26F5" w:rsidRDefault="00371803" w:rsidP="00371803">
            <w:pPr>
              <w:jc w:val="center"/>
              <w:rPr>
                <w:sz w:val="22"/>
              </w:rPr>
            </w:pPr>
            <w:r w:rsidRPr="008F0B3B">
              <w:rPr>
                <w:b/>
                <w:bCs/>
                <w:sz w:val="22"/>
              </w:rPr>
              <w:t>1</w:t>
            </w:r>
            <w:r>
              <w:rPr>
                <w:b/>
                <w:bCs/>
                <w:sz w:val="22"/>
              </w:rPr>
              <w:t>67</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9157541" w14:textId="77777777" w:rsidR="00371803" w:rsidRPr="00AD26F5" w:rsidRDefault="00371803" w:rsidP="00371803">
            <w:r w:rsidRPr="00AD26F5">
              <w:t>Mitošiūnų kaimo kapinės (Mitošiūnų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57400904" w14:textId="77777777" w:rsidR="00371803" w:rsidRPr="00AD26F5" w:rsidRDefault="00371803" w:rsidP="00371803">
            <w:pPr>
              <w:rPr>
                <w:sz w:val="22"/>
              </w:rPr>
            </w:pPr>
            <w:r w:rsidRPr="00AD26F5">
              <w:rPr>
                <w:sz w:val="22"/>
              </w:rPr>
              <w:t xml:space="preserve">Veikiančios Anykščių r. sav. tarybos 2013 m. gegužės 30 d. sprendimas </w:t>
            </w:r>
            <w:bookmarkStart w:id="162" w:name="n_158"/>
            <w:r w:rsidRPr="005F63A6">
              <w:rPr>
                <w:sz w:val="22"/>
              </w:rPr>
              <w:t>Nr.1-TS-185</w:t>
            </w:r>
            <w:bookmarkEnd w:id="162"/>
          </w:p>
        </w:tc>
        <w:tc>
          <w:tcPr>
            <w:tcW w:w="1024" w:type="dxa"/>
            <w:tcBorders>
              <w:top w:val="single" w:sz="4" w:space="0" w:color="auto"/>
              <w:left w:val="single" w:sz="4" w:space="0" w:color="auto"/>
              <w:bottom w:val="single" w:sz="4" w:space="0" w:color="auto"/>
              <w:right w:val="single" w:sz="4" w:space="0" w:color="auto"/>
            </w:tcBorders>
            <w:hideMark/>
          </w:tcPr>
          <w:p w14:paraId="4EA6C674" w14:textId="77777777" w:rsidR="00371803" w:rsidRPr="00AD26F5" w:rsidRDefault="00371803" w:rsidP="00371803">
            <w:pPr>
              <w:jc w:val="center"/>
            </w:pPr>
            <w:r w:rsidRPr="00AD26F5">
              <w:t>0,50</w:t>
            </w:r>
          </w:p>
        </w:tc>
        <w:tc>
          <w:tcPr>
            <w:tcW w:w="2520" w:type="dxa"/>
            <w:tcBorders>
              <w:top w:val="single" w:sz="4" w:space="0" w:color="auto"/>
              <w:left w:val="single" w:sz="4" w:space="0" w:color="auto"/>
              <w:bottom w:val="single" w:sz="4" w:space="0" w:color="auto"/>
              <w:right w:val="single" w:sz="4" w:space="0" w:color="auto"/>
            </w:tcBorders>
            <w:hideMark/>
          </w:tcPr>
          <w:p w14:paraId="6F182E79"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DBBCC19"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891A389" w14:textId="77777777" w:rsidR="00371803" w:rsidRPr="0083216E" w:rsidRDefault="00371803" w:rsidP="00371803">
            <w:pPr>
              <w:rPr>
                <w:sz w:val="22"/>
              </w:rPr>
            </w:pPr>
            <w:r w:rsidRPr="0083216E">
              <w:rPr>
                <w:sz w:val="22"/>
              </w:rPr>
              <w:t xml:space="preserve">Anykščių r. sav. </w:t>
            </w:r>
          </w:p>
          <w:p w14:paraId="063BB16A" w14:textId="77777777" w:rsidR="00371803" w:rsidRPr="0083216E" w:rsidRDefault="00371803" w:rsidP="00371803">
            <w:pPr>
              <w:rPr>
                <w:sz w:val="22"/>
              </w:rPr>
            </w:pPr>
            <w:r w:rsidRPr="0083216E">
              <w:rPr>
                <w:sz w:val="22"/>
              </w:rPr>
              <w:t>Troškūnų seniūnija</w:t>
            </w:r>
          </w:p>
          <w:p w14:paraId="3B11DFB0" w14:textId="77777777" w:rsidR="00371803" w:rsidRPr="0083216E" w:rsidRDefault="00371803" w:rsidP="00371803">
            <w:pPr>
              <w:rPr>
                <w:sz w:val="22"/>
              </w:rPr>
            </w:pPr>
            <w:r w:rsidRPr="0083216E">
              <w:rPr>
                <w:sz w:val="22"/>
              </w:rPr>
              <w:t>Vytauto g. 2,</w:t>
            </w:r>
          </w:p>
          <w:p w14:paraId="37BF34E9" w14:textId="77777777" w:rsidR="00371803" w:rsidRPr="0083216E" w:rsidRDefault="00371803" w:rsidP="00371803">
            <w:pPr>
              <w:rPr>
                <w:sz w:val="22"/>
              </w:rPr>
            </w:pPr>
            <w:r w:rsidRPr="0083216E">
              <w:rPr>
                <w:sz w:val="22"/>
              </w:rPr>
              <w:t>29306 Troškūnai</w:t>
            </w:r>
          </w:p>
          <w:p w14:paraId="3D5D9D8B" w14:textId="77777777" w:rsidR="00371803" w:rsidRPr="0083216E" w:rsidRDefault="00371803" w:rsidP="00371803">
            <w:pPr>
              <w:rPr>
                <w:sz w:val="22"/>
              </w:rPr>
            </w:pPr>
            <w:r w:rsidRPr="0083216E">
              <w:rPr>
                <w:sz w:val="22"/>
              </w:rPr>
              <w:t>Anykščių r.</w:t>
            </w:r>
          </w:p>
          <w:p w14:paraId="4B71C19A" w14:textId="77777777" w:rsidR="00371803" w:rsidRPr="0083216E" w:rsidRDefault="00371803" w:rsidP="00371803">
            <w:pPr>
              <w:rPr>
                <w:sz w:val="22"/>
              </w:rPr>
            </w:pPr>
            <w:r w:rsidRPr="0083216E">
              <w:rPr>
                <w:sz w:val="22"/>
              </w:rPr>
              <w:t>Seniūnas Rimantas Sereičikas</w:t>
            </w:r>
          </w:p>
          <w:p w14:paraId="661CFE32" w14:textId="03E99EA9" w:rsidR="00371803" w:rsidRPr="0083216E" w:rsidRDefault="00371803" w:rsidP="00371803">
            <w:pPr>
              <w:rPr>
                <w:sz w:val="22"/>
              </w:rPr>
            </w:pPr>
            <w:r w:rsidRPr="0083216E">
              <w:rPr>
                <w:sz w:val="22"/>
              </w:rPr>
              <w:t>tel. (0 381) 56 389</w:t>
            </w:r>
          </w:p>
          <w:p w14:paraId="0150A86C" w14:textId="77777777" w:rsidR="00371803" w:rsidRPr="0083216E" w:rsidRDefault="00371803" w:rsidP="00371803">
            <w:pPr>
              <w:jc w:val="center"/>
              <w:rPr>
                <w:sz w:val="22"/>
              </w:rPr>
            </w:pPr>
          </w:p>
        </w:tc>
      </w:tr>
      <w:tr w:rsidR="00371803" w:rsidRPr="00AD26F5" w14:paraId="202EF473"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43A4404" w14:textId="2456574C" w:rsidR="00371803" w:rsidRDefault="00371803" w:rsidP="00371803">
            <w:pPr>
              <w:jc w:val="center"/>
              <w:rPr>
                <w:strike/>
                <w:sz w:val="22"/>
              </w:rPr>
            </w:pPr>
            <w:r w:rsidRPr="008F0B3B">
              <w:rPr>
                <w:strike/>
                <w:sz w:val="22"/>
              </w:rPr>
              <w:t>1</w:t>
            </w:r>
            <w:r>
              <w:rPr>
                <w:strike/>
                <w:sz w:val="22"/>
              </w:rPr>
              <w:t>66</w:t>
            </w:r>
            <w:r w:rsidRPr="008F0B3B">
              <w:rPr>
                <w:strike/>
                <w:sz w:val="22"/>
              </w:rPr>
              <w:t>.</w:t>
            </w:r>
          </w:p>
          <w:p w14:paraId="2AC1D777" w14:textId="25EF43DD" w:rsidR="00371803" w:rsidRPr="00AD26F5" w:rsidRDefault="00371803" w:rsidP="00371803">
            <w:pPr>
              <w:jc w:val="center"/>
              <w:rPr>
                <w:sz w:val="22"/>
              </w:rPr>
            </w:pPr>
            <w:r w:rsidRPr="008F0B3B">
              <w:rPr>
                <w:b/>
                <w:bCs/>
                <w:sz w:val="22"/>
              </w:rPr>
              <w:t>1</w:t>
            </w:r>
            <w:r>
              <w:rPr>
                <w:b/>
                <w:bCs/>
                <w:sz w:val="22"/>
              </w:rPr>
              <w:t>68</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973B14E" w14:textId="77777777" w:rsidR="00371803" w:rsidRPr="00AD26F5" w:rsidRDefault="00371803" w:rsidP="00371803">
            <w:r w:rsidRPr="00AD26F5">
              <w:t>Ramanavos kaimo kapinės (Ramanavos k., Troškūnų sen.)</w:t>
            </w:r>
          </w:p>
        </w:tc>
        <w:tc>
          <w:tcPr>
            <w:tcW w:w="2832" w:type="dxa"/>
            <w:tcBorders>
              <w:top w:val="single" w:sz="4" w:space="0" w:color="auto"/>
              <w:left w:val="single" w:sz="4" w:space="0" w:color="auto"/>
              <w:bottom w:val="single" w:sz="4" w:space="0" w:color="auto"/>
              <w:right w:val="single" w:sz="4" w:space="0" w:color="auto"/>
            </w:tcBorders>
            <w:hideMark/>
          </w:tcPr>
          <w:p w14:paraId="1665E0F5" w14:textId="77777777" w:rsidR="00371803" w:rsidRPr="00AD26F5" w:rsidRDefault="00371803" w:rsidP="00371803">
            <w:pPr>
              <w:rPr>
                <w:sz w:val="22"/>
              </w:rPr>
            </w:pPr>
            <w:r w:rsidRPr="00AD26F5">
              <w:rPr>
                <w:sz w:val="22"/>
              </w:rPr>
              <w:t xml:space="preserve">Veikiančios Anykščių r. sav. tarybos 2013 m. gegužės 30 d. sprendimas </w:t>
            </w:r>
            <w:bookmarkStart w:id="163" w:name="n_159"/>
            <w:r w:rsidRPr="005F63A6">
              <w:rPr>
                <w:sz w:val="22"/>
              </w:rPr>
              <w:t>Nr.1-TS-185</w:t>
            </w:r>
            <w:bookmarkEnd w:id="163"/>
          </w:p>
        </w:tc>
        <w:tc>
          <w:tcPr>
            <w:tcW w:w="1024" w:type="dxa"/>
            <w:tcBorders>
              <w:top w:val="single" w:sz="4" w:space="0" w:color="auto"/>
              <w:left w:val="single" w:sz="4" w:space="0" w:color="auto"/>
              <w:bottom w:val="single" w:sz="4" w:space="0" w:color="auto"/>
              <w:right w:val="single" w:sz="4" w:space="0" w:color="auto"/>
            </w:tcBorders>
            <w:hideMark/>
          </w:tcPr>
          <w:p w14:paraId="5D73CA1B" w14:textId="77777777" w:rsidR="00371803" w:rsidRPr="00AD26F5" w:rsidRDefault="00371803" w:rsidP="00371803">
            <w:pPr>
              <w:jc w:val="center"/>
            </w:pPr>
            <w:r w:rsidRPr="00AD26F5">
              <w:t>0,12</w:t>
            </w:r>
          </w:p>
        </w:tc>
        <w:tc>
          <w:tcPr>
            <w:tcW w:w="2520" w:type="dxa"/>
            <w:tcBorders>
              <w:top w:val="single" w:sz="4" w:space="0" w:color="auto"/>
              <w:left w:val="single" w:sz="4" w:space="0" w:color="auto"/>
              <w:bottom w:val="single" w:sz="4" w:space="0" w:color="auto"/>
              <w:right w:val="single" w:sz="4" w:space="0" w:color="auto"/>
            </w:tcBorders>
            <w:hideMark/>
          </w:tcPr>
          <w:p w14:paraId="3E1D4301"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3A04500"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683B6FD" w14:textId="77777777" w:rsidR="00371803" w:rsidRPr="0083216E" w:rsidRDefault="00371803" w:rsidP="00371803">
            <w:pPr>
              <w:rPr>
                <w:sz w:val="22"/>
              </w:rPr>
            </w:pPr>
            <w:r w:rsidRPr="0083216E">
              <w:rPr>
                <w:sz w:val="22"/>
              </w:rPr>
              <w:t xml:space="preserve">Anykščių r. sav. </w:t>
            </w:r>
          </w:p>
          <w:p w14:paraId="760FE545" w14:textId="77777777" w:rsidR="00371803" w:rsidRPr="0083216E" w:rsidRDefault="00371803" w:rsidP="00371803">
            <w:pPr>
              <w:rPr>
                <w:sz w:val="22"/>
              </w:rPr>
            </w:pPr>
            <w:r w:rsidRPr="0083216E">
              <w:rPr>
                <w:sz w:val="22"/>
              </w:rPr>
              <w:t>Troškūnų seniūnija</w:t>
            </w:r>
          </w:p>
          <w:p w14:paraId="5ADB6E58" w14:textId="77777777" w:rsidR="00371803" w:rsidRPr="0083216E" w:rsidRDefault="00371803" w:rsidP="00371803">
            <w:pPr>
              <w:rPr>
                <w:sz w:val="22"/>
              </w:rPr>
            </w:pPr>
            <w:r w:rsidRPr="0083216E">
              <w:rPr>
                <w:sz w:val="22"/>
              </w:rPr>
              <w:t>Vytauto g. 2,</w:t>
            </w:r>
          </w:p>
          <w:p w14:paraId="2F24FD90" w14:textId="77777777" w:rsidR="00371803" w:rsidRPr="0083216E" w:rsidRDefault="00371803" w:rsidP="00371803">
            <w:pPr>
              <w:rPr>
                <w:sz w:val="22"/>
              </w:rPr>
            </w:pPr>
            <w:r w:rsidRPr="0083216E">
              <w:rPr>
                <w:sz w:val="22"/>
              </w:rPr>
              <w:t>29306 Troškūnai</w:t>
            </w:r>
          </w:p>
          <w:p w14:paraId="39203DC0" w14:textId="77777777" w:rsidR="00371803" w:rsidRPr="0083216E" w:rsidRDefault="00371803" w:rsidP="00371803">
            <w:pPr>
              <w:rPr>
                <w:sz w:val="22"/>
              </w:rPr>
            </w:pPr>
            <w:r w:rsidRPr="0083216E">
              <w:rPr>
                <w:sz w:val="22"/>
              </w:rPr>
              <w:t>Anykščių r.</w:t>
            </w:r>
          </w:p>
          <w:p w14:paraId="24EDD0AF" w14:textId="77777777" w:rsidR="00371803" w:rsidRPr="0083216E" w:rsidRDefault="00371803" w:rsidP="00371803">
            <w:pPr>
              <w:rPr>
                <w:sz w:val="22"/>
              </w:rPr>
            </w:pPr>
            <w:r w:rsidRPr="0083216E">
              <w:rPr>
                <w:sz w:val="22"/>
              </w:rPr>
              <w:t>Seniūnas Rimantas Sereičikas</w:t>
            </w:r>
          </w:p>
          <w:p w14:paraId="526B8C8F" w14:textId="7A32DC5E" w:rsidR="00371803" w:rsidRPr="0083216E" w:rsidRDefault="00371803" w:rsidP="00371803">
            <w:pPr>
              <w:rPr>
                <w:sz w:val="22"/>
              </w:rPr>
            </w:pPr>
            <w:r w:rsidRPr="0083216E">
              <w:rPr>
                <w:sz w:val="22"/>
              </w:rPr>
              <w:t>tel. (0 381) 56 389</w:t>
            </w:r>
          </w:p>
          <w:p w14:paraId="02FC32A1" w14:textId="77777777" w:rsidR="00371803" w:rsidRPr="0083216E" w:rsidRDefault="00371803" w:rsidP="00371803">
            <w:pPr>
              <w:jc w:val="center"/>
              <w:rPr>
                <w:sz w:val="22"/>
              </w:rPr>
            </w:pPr>
          </w:p>
        </w:tc>
      </w:tr>
      <w:tr w:rsidR="00371803" w:rsidRPr="00AD26F5" w14:paraId="2737F367"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5E58B5A2" w14:textId="34B9D4E6" w:rsidR="00371803" w:rsidRDefault="00371803" w:rsidP="00371803">
            <w:pPr>
              <w:jc w:val="center"/>
              <w:rPr>
                <w:strike/>
                <w:sz w:val="22"/>
              </w:rPr>
            </w:pPr>
            <w:r w:rsidRPr="008F0B3B">
              <w:rPr>
                <w:strike/>
                <w:sz w:val="22"/>
              </w:rPr>
              <w:t>1</w:t>
            </w:r>
            <w:r>
              <w:rPr>
                <w:strike/>
                <w:sz w:val="22"/>
              </w:rPr>
              <w:t>67</w:t>
            </w:r>
            <w:r w:rsidRPr="008F0B3B">
              <w:rPr>
                <w:strike/>
                <w:sz w:val="22"/>
              </w:rPr>
              <w:t>.</w:t>
            </w:r>
          </w:p>
          <w:p w14:paraId="4464AED4" w14:textId="413A1DD8" w:rsidR="00371803" w:rsidRPr="00AD26F5" w:rsidRDefault="00371803" w:rsidP="00371803">
            <w:pPr>
              <w:jc w:val="center"/>
              <w:rPr>
                <w:sz w:val="22"/>
              </w:rPr>
            </w:pPr>
            <w:r w:rsidRPr="008F0B3B">
              <w:rPr>
                <w:b/>
                <w:bCs/>
                <w:sz w:val="22"/>
              </w:rPr>
              <w:t>1</w:t>
            </w:r>
            <w:r>
              <w:rPr>
                <w:b/>
                <w:bCs/>
                <w:sz w:val="22"/>
              </w:rPr>
              <w:t>69</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593DDB2" w14:textId="77777777" w:rsidR="00371803" w:rsidRPr="00AD26F5" w:rsidRDefault="00371803" w:rsidP="00371803">
            <w:r w:rsidRPr="00AD26F5">
              <w:t>Surdegio miestelio kapinės (Sodų g., Surdegio mstl., Troškūnų sen.)</w:t>
            </w:r>
          </w:p>
        </w:tc>
        <w:tc>
          <w:tcPr>
            <w:tcW w:w="2832" w:type="dxa"/>
            <w:tcBorders>
              <w:top w:val="single" w:sz="4" w:space="0" w:color="auto"/>
              <w:left w:val="single" w:sz="4" w:space="0" w:color="auto"/>
              <w:bottom w:val="single" w:sz="4" w:space="0" w:color="auto"/>
              <w:right w:val="single" w:sz="4" w:space="0" w:color="auto"/>
            </w:tcBorders>
            <w:hideMark/>
          </w:tcPr>
          <w:p w14:paraId="74ACD7F8" w14:textId="77777777" w:rsidR="00371803" w:rsidRPr="00AD26F5" w:rsidRDefault="00371803" w:rsidP="00371803">
            <w:pPr>
              <w:rPr>
                <w:sz w:val="22"/>
              </w:rPr>
            </w:pPr>
            <w:r w:rsidRPr="00AD26F5">
              <w:rPr>
                <w:sz w:val="22"/>
              </w:rPr>
              <w:t xml:space="preserve">Veikiančios Anykščių r. sav. tarybos 2013 m. gegužės 30 d. sprendimas </w:t>
            </w:r>
            <w:bookmarkStart w:id="164" w:name="n_160"/>
            <w:r w:rsidRPr="005F63A6">
              <w:rPr>
                <w:sz w:val="22"/>
              </w:rPr>
              <w:t>Nr.1-TS-185</w:t>
            </w:r>
            <w:bookmarkEnd w:id="164"/>
          </w:p>
        </w:tc>
        <w:tc>
          <w:tcPr>
            <w:tcW w:w="1024" w:type="dxa"/>
            <w:tcBorders>
              <w:top w:val="single" w:sz="4" w:space="0" w:color="auto"/>
              <w:left w:val="single" w:sz="4" w:space="0" w:color="auto"/>
              <w:bottom w:val="single" w:sz="4" w:space="0" w:color="auto"/>
              <w:right w:val="single" w:sz="4" w:space="0" w:color="auto"/>
            </w:tcBorders>
            <w:hideMark/>
          </w:tcPr>
          <w:p w14:paraId="25E62AEC" w14:textId="77777777" w:rsidR="00371803" w:rsidRPr="00AD26F5" w:rsidRDefault="00371803" w:rsidP="00371803">
            <w:pPr>
              <w:jc w:val="center"/>
            </w:pPr>
            <w:r w:rsidRPr="00AD26F5">
              <w:t>0,60</w:t>
            </w:r>
          </w:p>
        </w:tc>
        <w:tc>
          <w:tcPr>
            <w:tcW w:w="2520" w:type="dxa"/>
            <w:tcBorders>
              <w:top w:val="single" w:sz="4" w:space="0" w:color="auto"/>
              <w:left w:val="single" w:sz="4" w:space="0" w:color="auto"/>
              <w:bottom w:val="single" w:sz="4" w:space="0" w:color="auto"/>
              <w:right w:val="single" w:sz="4" w:space="0" w:color="auto"/>
            </w:tcBorders>
            <w:hideMark/>
          </w:tcPr>
          <w:p w14:paraId="0A0973E2"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7AF57E8"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CCC189B" w14:textId="77777777" w:rsidR="00371803" w:rsidRPr="0083216E" w:rsidRDefault="00371803" w:rsidP="00371803">
            <w:pPr>
              <w:rPr>
                <w:sz w:val="22"/>
              </w:rPr>
            </w:pPr>
            <w:r w:rsidRPr="0083216E">
              <w:rPr>
                <w:sz w:val="22"/>
              </w:rPr>
              <w:t xml:space="preserve">Anykščių r. sav. </w:t>
            </w:r>
          </w:p>
          <w:p w14:paraId="0CD8A410" w14:textId="77777777" w:rsidR="00371803" w:rsidRPr="0083216E" w:rsidRDefault="00371803" w:rsidP="00371803">
            <w:pPr>
              <w:rPr>
                <w:sz w:val="22"/>
              </w:rPr>
            </w:pPr>
            <w:r w:rsidRPr="0083216E">
              <w:rPr>
                <w:sz w:val="22"/>
              </w:rPr>
              <w:t>Troškūnų seniūnija</w:t>
            </w:r>
          </w:p>
          <w:p w14:paraId="6E1AC4AA" w14:textId="77777777" w:rsidR="00371803" w:rsidRPr="0083216E" w:rsidRDefault="00371803" w:rsidP="00371803">
            <w:pPr>
              <w:rPr>
                <w:sz w:val="22"/>
              </w:rPr>
            </w:pPr>
            <w:r w:rsidRPr="0083216E">
              <w:rPr>
                <w:sz w:val="22"/>
              </w:rPr>
              <w:t>Vytauto g. 2,</w:t>
            </w:r>
          </w:p>
          <w:p w14:paraId="13F79935" w14:textId="77777777" w:rsidR="00371803" w:rsidRPr="0083216E" w:rsidRDefault="00371803" w:rsidP="00371803">
            <w:pPr>
              <w:rPr>
                <w:sz w:val="22"/>
              </w:rPr>
            </w:pPr>
            <w:r w:rsidRPr="0083216E">
              <w:rPr>
                <w:sz w:val="22"/>
              </w:rPr>
              <w:t>29306 Troškūnai</w:t>
            </w:r>
          </w:p>
          <w:p w14:paraId="1CBD4C04" w14:textId="77777777" w:rsidR="00371803" w:rsidRPr="0083216E" w:rsidRDefault="00371803" w:rsidP="00371803">
            <w:pPr>
              <w:rPr>
                <w:sz w:val="22"/>
              </w:rPr>
            </w:pPr>
            <w:r w:rsidRPr="0083216E">
              <w:rPr>
                <w:sz w:val="22"/>
              </w:rPr>
              <w:t>Anykščių r.</w:t>
            </w:r>
          </w:p>
          <w:p w14:paraId="2519ED0D" w14:textId="77777777" w:rsidR="00371803" w:rsidRPr="0083216E" w:rsidRDefault="00371803" w:rsidP="00371803">
            <w:pPr>
              <w:rPr>
                <w:sz w:val="22"/>
              </w:rPr>
            </w:pPr>
            <w:r w:rsidRPr="0083216E">
              <w:rPr>
                <w:sz w:val="22"/>
              </w:rPr>
              <w:t>Seniūnas Rimantas Sereičikas</w:t>
            </w:r>
          </w:p>
          <w:p w14:paraId="6EA7DD04" w14:textId="6FA3BF1B" w:rsidR="00371803" w:rsidRPr="0083216E" w:rsidRDefault="00371803" w:rsidP="00371803">
            <w:pPr>
              <w:rPr>
                <w:sz w:val="22"/>
              </w:rPr>
            </w:pPr>
            <w:r w:rsidRPr="0083216E">
              <w:rPr>
                <w:sz w:val="22"/>
              </w:rPr>
              <w:t>tel. (0 381) 56 389</w:t>
            </w:r>
          </w:p>
          <w:p w14:paraId="38D6E5BA" w14:textId="77777777" w:rsidR="00371803" w:rsidRPr="0083216E" w:rsidRDefault="00371803" w:rsidP="00371803">
            <w:pPr>
              <w:jc w:val="center"/>
              <w:rPr>
                <w:sz w:val="22"/>
              </w:rPr>
            </w:pPr>
          </w:p>
        </w:tc>
      </w:tr>
      <w:tr w:rsidR="00371803" w:rsidRPr="00AD26F5" w14:paraId="3F8C21AF"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07D2799" w14:textId="11B12DA4" w:rsidR="00371803" w:rsidRDefault="00371803" w:rsidP="00371803">
            <w:pPr>
              <w:jc w:val="center"/>
              <w:rPr>
                <w:strike/>
                <w:sz w:val="22"/>
              </w:rPr>
            </w:pPr>
            <w:r w:rsidRPr="008F0B3B">
              <w:rPr>
                <w:strike/>
                <w:sz w:val="22"/>
              </w:rPr>
              <w:lastRenderedPageBreak/>
              <w:t>1</w:t>
            </w:r>
            <w:r>
              <w:rPr>
                <w:strike/>
                <w:sz w:val="22"/>
              </w:rPr>
              <w:t>68</w:t>
            </w:r>
            <w:r w:rsidRPr="008F0B3B">
              <w:rPr>
                <w:strike/>
                <w:sz w:val="22"/>
              </w:rPr>
              <w:t>.</w:t>
            </w:r>
          </w:p>
          <w:p w14:paraId="2881804D" w14:textId="014CF204" w:rsidR="00371803" w:rsidRPr="00AD26F5" w:rsidRDefault="00371803" w:rsidP="00371803">
            <w:pPr>
              <w:jc w:val="center"/>
              <w:rPr>
                <w:sz w:val="22"/>
              </w:rPr>
            </w:pPr>
            <w:r w:rsidRPr="008F0B3B">
              <w:rPr>
                <w:b/>
                <w:bCs/>
                <w:sz w:val="22"/>
              </w:rPr>
              <w:t>1</w:t>
            </w:r>
            <w:r>
              <w:rPr>
                <w:b/>
                <w:bCs/>
                <w:sz w:val="22"/>
              </w:rPr>
              <w:t>70</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B23C133" w14:textId="77777777" w:rsidR="00371803" w:rsidRPr="00AD26F5" w:rsidRDefault="00371803" w:rsidP="00371803">
            <w:r w:rsidRPr="00AD26F5">
              <w:t xml:space="preserve">Umėnų kaimo kapinės (Umėnų k., Troškūnų sen.) </w:t>
            </w:r>
          </w:p>
        </w:tc>
        <w:tc>
          <w:tcPr>
            <w:tcW w:w="2832" w:type="dxa"/>
            <w:tcBorders>
              <w:top w:val="single" w:sz="4" w:space="0" w:color="auto"/>
              <w:left w:val="single" w:sz="4" w:space="0" w:color="auto"/>
              <w:bottom w:val="single" w:sz="4" w:space="0" w:color="auto"/>
              <w:right w:val="single" w:sz="4" w:space="0" w:color="auto"/>
            </w:tcBorders>
            <w:hideMark/>
          </w:tcPr>
          <w:p w14:paraId="75B76FFB" w14:textId="77777777" w:rsidR="00371803" w:rsidRPr="00AD26F5" w:rsidRDefault="00371803" w:rsidP="00371803">
            <w:pPr>
              <w:rPr>
                <w:sz w:val="22"/>
              </w:rPr>
            </w:pPr>
            <w:r w:rsidRPr="00AD26F5">
              <w:rPr>
                <w:sz w:val="22"/>
              </w:rPr>
              <w:t xml:space="preserve">Veikiančios Anykščių r. sav. tarybos 2013 m. gegužės 30 d. sprendimas </w:t>
            </w:r>
            <w:bookmarkStart w:id="165" w:name="n_161"/>
            <w:r w:rsidRPr="005F63A6">
              <w:rPr>
                <w:sz w:val="22"/>
              </w:rPr>
              <w:t>Nr.1-TS-185</w:t>
            </w:r>
            <w:bookmarkEnd w:id="165"/>
          </w:p>
        </w:tc>
        <w:tc>
          <w:tcPr>
            <w:tcW w:w="1024" w:type="dxa"/>
            <w:tcBorders>
              <w:top w:val="single" w:sz="4" w:space="0" w:color="auto"/>
              <w:left w:val="single" w:sz="4" w:space="0" w:color="auto"/>
              <w:bottom w:val="single" w:sz="4" w:space="0" w:color="auto"/>
              <w:right w:val="single" w:sz="4" w:space="0" w:color="auto"/>
            </w:tcBorders>
            <w:hideMark/>
          </w:tcPr>
          <w:p w14:paraId="194FE1B4" w14:textId="77777777" w:rsidR="00371803" w:rsidRPr="00AD26F5" w:rsidRDefault="00371803" w:rsidP="00371803">
            <w:pPr>
              <w:jc w:val="center"/>
            </w:pPr>
            <w:r w:rsidRPr="00AD26F5">
              <w:t>0,13</w:t>
            </w:r>
          </w:p>
        </w:tc>
        <w:tc>
          <w:tcPr>
            <w:tcW w:w="2520" w:type="dxa"/>
            <w:tcBorders>
              <w:top w:val="single" w:sz="4" w:space="0" w:color="auto"/>
              <w:left w:val="single" w:sz="4" w:space="0" w:color="auto"/>
              <w:bottom w:val="single" w:sz="4" w:space="0" w:color="auto"/>
              <w:right w:val="single" w:sz="4" w:space="0" w:color="auto"/>
            </w:tcBorders>
            <w:hideMark/>
          </w:tcPr>
          <w:p w14:paraId="28927110"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5082EE8"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5FC47AE" w14:textId="77777777" w:rsidR="00371803" w:rsidRPr="0083216E" w:rsidRDefault="00371803" w:rsidP="00371803">
            <w:pPr>
              <w:rPr>
                <w:sz w:val="22"/>
              </w:rPr>
            </w:pPr>
            <w:r w:rsidRPr="0083216E">
              <w:rPr>
                <w:sz w:val="22"/>
              </w:rPr>
              <w:t xml:space="preserve">Anykščių r. sav. </w:t>
            </w:r>
          </w:p>
          <w:p w14:paraId="6A56D066" w14:textId="77777777" w:rsidR="00371803" w:rsidRPr="0083216E" w:rsidRDefault="00371803" w:rsidP="00371803">
            <w:pPr>
              <w:rPr>
                <w:sz w:val="22"/>
              </w:rPr>
            </w:pPr>
            <w:r w:rsidRPr="0083216E">
              <w:rPr>
                <w:sz w:val="22"/>
              </w:rPr>
              <w:t>Troškūnų seniūnija</w:t>
            </w:r>
          </w:p>
          <w:p w14:paraId="1F85D25E" w14:textId="77777777" w:rsidR="00371803" w:rsidRPr="0083216E" w:rsidRDefault="00371803" w:rsidP="00371803">
            <w:pPr>
              <w:rPr>
                <w:sz w:val="22"/>
              </w:rPr>
            </w:pPr>
            <w:r w:rsidRPr="0083216E">
              <w:rPr>
                <w:sz w:val="22"/>
              </w:rPr>
              <w:t>Vytauto g. 2,</w:t>
            </w:r>
          </w:p>
          <w:p w14:paraId="6BE4168B" w14:textId="77777777" w:rsidR="00371803" w:rsidRPr="0083216E" w:rsidRDefault="00371803" w:rsidP="00371803">
            <w:pPr>
              <w:rPr>
                <w:sz w:val="22"/>
              </w:rPr>
            </w:pPr>
            <w:r w:rsidRPr="0083216E">
              <w:rPr>
                <w:sz w:val="22"/>
              </w:rPr>
              <w:t>29306 Troškūnai</w:t>
            </w:r>
          </w:p>
          <w:p w14:paraId="2841CDC1" w14:textId="77777777" w:rsidR="00371803" w:rsidRPr="0083216E" w:rsidRDefault="00371803" w:rsidP="00371803">
            <w:pPr>
              <w:rPr>
                <w:sz w:val="22"/>
              </w:rPr>
            </w:pPr>
            <w:r w:rsidRPr="0083216E">
              <w:rPr>
                <w:sz w:val="22"/>
              </w:rPr>
              <w:t>Anykščių r.</w:t>
            </w:r>
          </w:p>
          <w:p w14:paraId="7F7F374E" w14:textId="77777777" w:rsidR="00371803" w:rsidRPr="0083216E" w:rsidRDefault="00371803" w:rsidP="00371803">
            <w:pPr>
              <w:rPr>
                <w:sz w:val="22"/>
              </w:rPr>
            </w:pPr>
            <w:r w:rsidRPr="0083216E">
              <w:rPr>
                <w:sz w:val="22"/>
              </w:rPr>
              <w:t>Seniūnas Rimantas Sereičikas</w:t>
            </w:r>
          </w:p>
          <w:p w14:paraId="4E79B581" w14:textId="4B1631FC" w:rsidR="00371803" w:rsidRPr="0083216E" w:rsidRDefault="00371803" w:rsidP="00371803">
            <w:pPr>
              <w:rPr>
                <w:sz w:val="22"/>
              </w:rPr>
            </w:pPr>
            <w:r w:rsidRPr="0083216E">
              <w:rPr>
                <w:sz w:val="22"/>
              </w:rPr>
              <w:t>tel. (0 381) 56 389</w:t>
            </w:r>
          </w:p>
          <w:p w14:paraId="2E34ED9B" w14:textId="77777777" w:rsidR="00371803" w:rsidRPr="0083216E" w:rsidRDefault="00371803" w:rsidP="00371803">
            <w:pPr>
              <w:jc w:val="center"/>
              <w:rPr>
                <w:sz w:val="22"/>
              </w:rPr>
            </w:pPr>
          </w:p>
        </w:tc>
      </w:tr>
      <w:tr w:rsidR="00371803" w:rsidRPr="00AD26F5" w14:paraId="45ADDE45"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458BA34" w14:textId="6C0E8C80" w:rsidR="00371803" w:rsidRDefault="00371803" w:rsidP="00371803">
            <w:pPr>
              <w:jc w:val="center"/>
              <w:rPr>
                <w:strike/>
                <w:sz w:val="22"/>
              </w:rPr>
            </w:pPr>
            <w:r w:rsidRPr="008F0B3B">
              <w:rPr>
                <w:strike/>
                <w:sz w:val="22"/>
              </w:rPr>
              <w:t>1</w:t>
            </w:r>
            <w:r>
              <w:rPr>
                <w:strike/>
                <w:sz w:val="22"/>
              </w:rPr>
              <w:t>69</w:t>
            </w:r>
            <w:r w:rsidRPr="008F0B3B">
              <w:rPr>
                <w:strike/>
                <w:sz w:val="22"/>
              </w:rPr>
              <w:t>.</w:t>
            </w:r>
          </w:p>
          <w:p w14:paraId="7DF51043" w14:textId="543E19C0" w:rsidR="00371803" w:rsidRPr="00AD26F5" w:rsidRDefault="00371803" w:rsidP="00371803">
            <w:pPr>
              <w:jc w:val="center"/>
              <w:rPr>
                <w:sz w:val="22"/>
              </w:rPr>
            </w:pPr>
            <w:r w:rsidRPr="008F0B3B">
              <w:rPr>
                <w:b/>
                <w:bCs/>
                <w:sz w:val="22"/>
              </w:rPr>
              <w:t>1</w:t>
            </w:r>
            <w:r>
              <w:rPr>
                <w:b/>
                <w:bCs/>
                <w:sz w:val="22"/>
              </w:rPr>
              <w:t>71</w:t>
            </w:r>
            <w:r w:rsidRPr="008F0B3B">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D7DC470" w14:textId="77777777" w:rsidR="00371803" w:rsidRPr="00AD26F5" w:rsidRDefault="00371803" w:rsidP="00371803">
            <w:r w:rsidRPr="00AD26F5">
              <w:t>Važdelių kaimo kapinės (Važdelių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1CE5DE52" w14:textId="77777777" w:rsidR="00371803" w:rsidRPr="00AD26F5" w:rsidRDefault="00371803" w:rsidP="00371803">
            <w:pPr>
              <w:rPr>
                <w:sz w:val="22"/>
              </w:rPr>
            </w:pPr>
            <w:r w:rsidRPr="00AD26F5">
              <w:rPr>
                <w:sz w:val="22"/>
              </w:rPr>
              <w:t xml:space="preserve">Veikiančios Anykščių r. sav. tarybos 2013 m. gegužės 30 d. sprendimas </w:t>
            </w:r>
            <w:bookmarkStart w:id="166" w:name="n_162"/>
            <w:r w:rsidRPr="005F63A6">
              <w:rPr>
                <w:sz w:val="22"/>
              </w:rPr>
              <w:t>Nr.1-TS-185</w:t>
            </w:r>
            <w:bookmarkEnd w:id="166"/>
          </w:p>
        </w:tc>
        <w:tc>
          <w:tcPr>
            <w:tcW w:w="1024" w:type="dxa"/>
            <w:tcBorders>
              <w:top w:val="single" w:sz="4" w:space="0" w:color="auto"/>
              <w:left w:val="single" w:sz="4" w:space="0" w:color="auto"/>
              <w:bottom w:val="single" w:sz="4" w:space="0" w:color="auto"/>
              <w:right w:val="single" w:sz="4" w:space="0" w:color="auto"/>
            </w:tcBorders>
            <w:hideMark/>
          </w:tcPr>
          <w:p w14:paraId="398EBD44" w14:textId="77777777" w:rsidR="00371803" w:rsidRPr="00AD26F5" w:rsidRDefault="00371803" w:rsidP="00371803">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33FFAC80"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2897952"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F00424A" w14:textId="77777777" w:rsidR="00371803" w:rsidRPr="0083216E" w:rsidRDefault="00371803" w:rsidP="00371803">
            <w:pPr>
              <w:rPr>
                <w:sz w:val="22"/>
              </w:rPr>
            </w:pPr>
            <w:r w:rsidRPr="0083216E">
              <w:rPr>
                <w:sz w:val="22"/>
              </w:rPr>
              <w:t xml:space="preserve">Anykščių r. sav. </w:t>
            </w:r>
          </w:p>
          <w:p w14:paraId="67FBE254" w14:textId="77777777" w:rsidR="00371803" w:rsidRPr="0083216E" w:rsidRDefault="00371803" w:rsidP="00371803">
            <w:pPr>
              <w:rPr>
                <w:sz w:val="22"/>
              </w:rPr>
            </w:pPr>
            <w:r w:rsidRPr="0083216E">
              <w:rPr>
                <w:sz w:val="22"/>
              </w:rPr>
              <w:t>Troškūnų seniūnija</w:t>
            </w:r>
          </w:p>
          <w:p w14:paraId="45269B5D" w14:textId="77777777" w:rsidR="00371803" w:rsidRPr="0083216E" w:rsidRDefault="00371803" w:rsidP="00371803">
            <w:pPr>
              <w:rPr>
                <w:sz w:val="22"/>
              </w:rPr>
            </w:pPr>
            <w:r w:rsidRPr="0083216E">
              <w:rPr>
                <w:sz w:val="22"/>
              </w:rPr>
              <w:t>Vytauto g. 2,</w:t>
            </w:r>
          </w:p>
          <w:p w14:paraId="7523195F" w14:textId="77777777" w:rsidR="00371803" w:rsidRPr="0083216E" w:rsidRDefault="00371803" w:rsidP="00371803">
            <w:pPr>
              <w:rPr>
                <w:sz w:val="22"/>
              </w:rPr>
            </w:pPr>
            <w:r w:rsidRPr="0083216E">
              <w:rPr>
                <w:sz w:val="22"/>
              </w:rPr>
              <w:t>29306 Troškūnai</w:t>
            </w:r>
          </w:p>
          <w:p w14:paraId="5E914281" w14:textId="77777777" w:rsidR="00371803" w:rsidRPr="0083216E" w:rsidRDefault="00371803" w:rsidP="00371803">
            <w:pPr>
              <w:rPr>
                <w:sz w:val="22"/>
              </w:rPr>
            </w:pPr>
            <w:r w:rsidRPr="0083216E">
              <w:rPr>
                <w:sz w:val="22"/>
              </w:rPr>
              <w:t>Anykščių r.</w:t>
            </w:r>
          </w:p>
          <w:p w14:paraId="05B12569" w14:textId="77777777" w:rsidR="00371803" w:rsidRPr="0083216E" w:rsidRDefault="00371803" w:rsidP="00371803">
            <w:pPr>
              <w:rPr>
                <w:sz w:val="22"/>
              </w:rPr>
            </w:pPr>
            <w:r w:rsidRPr="0083216E">
              <w:rPr>
                <w:sz w:val="22"/>
              </w:rPr>
              <w:t>Seniūnas Rimantas Sereičikas</w:t>
            </w:r>
          </w:p>
          <w:p w14:paraId="77F4D8C0" w14:textId="4F17E83A" w:rsidR="00371803" w:rsidRPr="0083216E" w:rsidRDefault="00371803" w:rsidP="00371803">
            <w:pPr>
              <w:rPr>
                <w:sz w:val="22"/>
              </w:rPr>
            </w:pPr>
            <w:r w:rsidRPr="0083216E">
              <w:rPr>
                <w:sz w:val="22"/>
              </w:rPr>
              <w:t>tel. (0 381) 56 389</w:t>
            </w:r>
          </w:p>
          <w:p w14:paraId="072C3304" w14:textId="77777777" w:rsidR="00371803" w:rsidRPr="0083216E" w:rsidRDefault="00371803" w:rsidP="00371803">
            <w:pPr>
              <w:jc w:val="center"/>
              <w:rPr>
                <w:sz w:val="22"/>
              </w:rPr>
            </w:pPr>
          </w:p>
        </w:tc>
      </w:tr>
      <w:tr w:rsidR="00371803" w:rsidRPr="00AD26F5" w14:paraId="27DD67C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5E71D327" w14:textId="77777777" w:rsidR="00371803" w:rsidRDefault="00371803" w:rsidP="00371803">
            <w:pPr>
              <w:jc w:val="center"/>
              <w:rPr>
                <w:strike/>
                <w:sz w:val="22"/>
              </w:rPr>
            </w:pPr>
            <w:r w:rsidRPr="00371803">
              <w:rPr>
                <w:strike/>
                <w:sz w:val="22"/>
              </w:rPr>
              <w:t>170.</w:t>
            </w:r>
          </w:p>
          <w:p w14:paraId="3A34D149" w14:textId="3084A9EA" w:rsidR="00371803" w:rsidRPr="00371803" w:rsidRDefault="00371803" w:rsidP="00371803">
            <w:pPr>
              <w:jc w:val="center"/>
              <w:rPr>
                <w:b/>
                <w:bCs/>
                <w:sz w:val="22"/>
              </w:rPr>
            </w:pPr>
            <w:r w:rsidRPr="00371803">
              <w:rPr>
                <w:b/>
                <w:bCs/>
                <w:sz w:val="22"/>
              </w:rPr>
              <w:t>172.</w:t>
            </w:r>
          </w:p>
        </w:tc>
        <w:tc>
          <w:tcPr>
            <w:tcW w:w="2346" w:type="dxa"/>
            <w:tcBorders>
              <w:top w:val="single" w:sz="4" w:space="0" w:color="auto"/>
              <w:left w:val="single" w:sz="4" w:space="0" w:color="auto"/>
              <w:bottom w:val="single" w:sz="4" w:space="0" w:color="auto"/>
              <w:right w:val="single" w:sz="4" w:space="0" w:color="auto"/>
            </w:tcBorders>
            <w:hideMark/>
          </w:tcPr>
          <w:p w14:paraId="174DBDA8" w14:textId="77777777" w:rsidR="00371803" w:rsidRPr="00AD26F5" w:rsidRDefault="00371803" w:rsidP="00371803">
            <w:r w:rsidRPr="00AD26F5">
              <w:t>Žviliūnų kaimo kapinės (Žviliūnų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1C718B3C" w14:textId="77777777" w:rsidR="00371803" w:rsidRPr="00AD26F5" w:rsidRDefault="00371803" w:rsidP="00371803">
            <w:pPr>
              <w:rPr>
                <w:sz w:val="22"/>
              </w:rPr>
            </w:pPr>
            <w:r w:rsidRPr="00AD26F5">
              <w:rPr>
                <w:sz w:val="22"/>
              </w:rPr>
              <w:t xml:space="preserve">Veikiančios Anykščių r. sav. tarybos 2013 m. gegužės 30 d. sprendimas </w:t>
            </w:r>
            <w:bookmarkStart w:id="167" w:name="n_163"/>
            <w:r w:rsidRPr="005F63A6">
              <w:rPr>
                <w:sz w:val="22"/>
              </w:rPr>
              <w:t>Nr.1-TS-185</w:t>
            </w:r>
            <w:bookmarkEnd w:id="167"/>
          </w:p>
        </w:tc>
        <w:tc>
          <w:tcPr>
            <w:tcW w:w="1024" w:type="dxa"/>
            <w:tcBorders>
              <w:top w:val="single" w:sz="4" w:space="0" w:color="auto"/>
              <w:left w:val="single" w:sz="4" w:space="0" w:color="auto"/>
              <w:bottom w:val="single" w:sz="4" w:space="0" w:color="auto"/>
              <w:right w:val="single" w:sz="4" w:space="0" w:color="auto"/>
            </w:tcBorders>
            <w:hideMark/>
          </w:tcPr>
          <w:p w14:paraId="4AF72EEC" w14:textId="77777777" w:rsidR="00371803" w:rsidRPr="00AD26F5" w:rsidRDefault="00371803" w:rsidP="00371803">
            <w:pPr>
              <w:jc w:val="center"/>
            </w:pPr>
            <w:r w:rsidRPr="00AD26F5">
              <w:t>0,16</w:t>
            </w:r>
          </w:p>
        </w:tc>
        <w:tc>
          <w:tcPr>
            <w:tcW w:w="2520" w:type="dxa"/>
            <w:tcBorders>
              <w:top w:val="single" w:sz="4" w:space="0" w:color="auto"/>
              <w:left w:val="single" w:sz="4" w:space="0" w:color="auto"/>
              <w:bottom w:val="single" w:sz="4" w:space="0" w:color="auto"/>
              <w:right w:val="single" w:sz="4" w:space="0" w:color="auto"/>
            </w:tcBorders>
            <w:hideMark/>
          </w:tcPr>
          <w:p w14:paraId="07D0016F"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1D3AFCD"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10C3951" w14:textId="77777777" w:rsidR="00371803" w:rsidRPr="0083216E" w:rsidRDefault="00371803" w:rsidP="00371803">
            <w:pPr>
              <w:rPr>
                <w:sz w:val="22"/>
              </w:rPr>
            </w:pPr>
            <w:r w:rsidRPr="0083216E">
              <w:rPr>
                <w:sz w:val="22"/>
              </w:rPr>
              <w:t xml:space="preserve">Anykščių r. sav. </w:t>
            </w:r>
          </w:p>
          <w:p w14:paraId="0CFFBD35" w14:textId="77777777" w:rsidR="00371803" w:rsidRPr="0083216E" w:rsidRDefault="00371803" w:rsidP="00371803">
            <w:pPr>
              <w:rPr>
                <w:sz w:val="22"/>
              </w:rPr>
            </w:pPr>
            <w:r w:rsidRPr="0083216E">
              <w:rPr>
                <w:sz w:val="22"/>
              </w:rPr>
              <w:t>Troškūnų seniūnija</w:t>
            </w:r>
          </w:p>
          <w:p w14:paraId="4A0A597E" w14:textId="77777777" w:rsidR="00371803" w:rsidRPr="0083216E" w:rsidRDefault="00371803" w:rsidP="00371803">
            <w:pPr>
              <w:rPr>
                <w:sz w:val="22"/>
              </w:rPr>
            </w:pPr>
            <w:r w:rsidRPr="0083216E">
              <w:rPr>
                <w:sz w:val="22"/>
              </w:rPr>
              <w:t>Vytauto g. 2,</w:t>
            </w:r>
          </w:p>
          <w:p w14:paraId="0A181C4E" w14:textId="77777777" w:rsidR="00371803" w:rsidRPr="0083216E" w:rsidRDefault="00371803" w:rsidP="00371803">
            <w:pPr>
              <w:rPr>
                <w:sz w:val="22"/>
              </w:rPr>
            </w:pPr>
            <w:r w:rsidRPr="0083216E">
              <w:rPr>
                <w:sz w:val="22"/>
              </w:rPr>
              <w:t>29306 Troškūnai</w:t>
            </w:r>
          </w:p>
          <w:p w14:paraId="5A029488" w14:textId="77777777" w:rsidR="00371803" w:rsidRPr="0083216E" w:rsidRDefault="00371803" w:rsidP="00371803">
            <w:pPr>
              <w:rPr>
                <w:sz w:val="22"/>
              </w:rPr>
            </w:pPr>
            <w:r w:rsidRPr="0083216E">
              <w:rPr>
                <w:sz w:val="22"/>
              </w:rPr>
              <w:t>Anykščių r.</w:t>
            </w:r>
          </w:p>
          <w:p w14:paraId="30090817" w14:textId="77777777" w:rsidR="00371803" w:rsidRPr="0083216E" w:rsidRDefault="00371803" w:rsidP="00371803">
            <w:pPr>
              <w:rPr>
                <w:sz w:val="22"/>
              </w:rPr>
            </w:pPr>
            <w:r w:rsidRPr="0083216E">
              <w:rPr>
                <w:sz w:val="22"/>
              </w:rPr>
              <w:t>Seniūnas Rimantas Sereičikas</w:t>
            </w:r>
          </w:p>
          <w:p w14:paraId="6588164C" w14:textId="366E6261" w:rsidR="00371803" w:rsidRPr="0083216E" w:rsidRDefault="00371803" w:rsidP="00371803">
            <w:pPr>
              <w:rPr>
                <w:sz w:val="22"/>
              </w:rPr>
            </w:pPr>
            <w:r w:rsidRPr="0083216E">
              <w:rPr>
                <w:sz w:val="22"/>
              </w:rPr>
              <w:t>tel. (0 381) 56 389</w:t>
            </w:r>
          </w:p>
          <w:p w14:paraId="30CC4770" w14:textId="77777777" w:rsidR="00371803" w:rsidRPr="0083216E" w:rsidRDefault="00371803" w:rsidP="00371803">
            <w:pPr>
              <w:jc w:val="center"/>
              <w:rPr>
                <w:sz w:val="22"/>
              </w:rPr>
            </w:pPr>
          </w:p>
        </w:tc>
      </w:tr>
      <w:tr w:rsidR="00371803" w:rsidRPr="00AD26F5" w14:paraId="40FCE366"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522251C" w14:textId="54051E4F" w:rsidR="00371803" w:rsidRDefault="00371803" w:rsidP="00371803">
            <w:pPr>
              <w:jc w:val="center"/>
              <w:rPr>
                <w:strike/>
                <w:sz w:val="22"/>
              </w:rPr>
            </w:pPr>
            <w:r w:rsidRPr="00371803">
              <w:rPr>
                <w:strike/>
                <w:sz w:val="22"/>
              </w:rPr>
              <w:t>17</w:t>
            </w:r>
            <w:r>
              <w:rPr>
                <w:strike/>
                <w:sz w:val="22"/>
              </w:rPr>
              <w:t>1</w:t>
            </w:r>
            <w:r w:rsidRPr="00371803">
              <w:rPr>
                <w:strike/>
                <w:sz w:val="22"/>
              </w:rPr>
              <w:t>.</w:t>
            </w:r>
          </w:p>
          <w:p w14:paraId="73E24FAC" w14:textId="40D3C1BE" w:rsidR="00371803" w:rsidRPr="00AD26F5" w:rsidRDefault="00371803" w:rsidP="00371803">
            <w:pPr>
              <w:jc w:val="center"/>
              <w:rPr>
                <w:sz w:val="22"/>
              </w:rPr>
            </w:pPr>
            <w:r w:rsidRPr="00371803">
              <w:rPr>
                <w:b/>
                <w:bCs/>
                <w:sz w:val="22"/>
              </w:rPr>
              <w:t>17</w:t>
            </w:r>
            <w:r>
              <w:rPr>
                <w:b/>
                <w:bCs/>
                <w:sz w:val="22"/>
              </w:rPr>
              <w:t>3</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C175D4A" w14:textId="77777777" w:rsidR="00371803" w:rsidRPr="00AD26F5" w:rsidRDefault="00371803" w:rsidP="00371803">
            <w:r w:rsidRPr="00AD26F5">
              <w:t>Kirmėlių kaimo kapinės (Kirmėlių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3762B7A0" w14:textId="77777777" w:rsidR="00371803" w:rsidRPr="00AD26F5" w:rsidRDefault="00371803" w:rsidP="00371803">
            <w:pPr>
              <w:rPr>
                <w:sz w:val="22"/>
              </w:rPr>
            </w:pPr>
            <w:r w:rsidRPr="00AD26F5">
              <w:rPr>
                <w:sz w:val="22"/>
              </w:rPr>
              <w:t>Riboto naudojimo</w:t>
            </w:r>
          </w:p>
          <w:p w14:paraId="612B4380" w14:textId="77777777" w:rsidR="00371803" w:rsidRPr="00AD26F5" w:rsidRDefault="00371803" w:rsidP="00371803">
            <w:pPr>
              <w:rPr>
                <w:sz w:val="22"/>
              </w:rPr>
            </w:pPr>
            <w:r w:rsidRPr="00AD26F5">
              <w:rPr>
                <w:sz w:val="22"/>
              </w:rPr>
              <w:t xml:space="preserve">Anykščių r. sav. tarybos 2013 m. gegužės 30 d. sprendimas </w:t>
            </w:r>
            <w:bookmarkStart w:id="168" w:name="n_164"/>
            <w:r w:rsidRPr="005F63A6">
              <w:rPr>
                <w:sz w:val="22"/>
              </w:rPr>
              <w:t>Nr.1-TS-185</w:t>
            </w:r>
            <w:bookmarkEnd w:id="168"/>
          </w:p>
        </w:tc>
        <w:tc>
          <w:tcPr>
            <w:tcW w:w="1024" w:type="dxa"/>
            <w:tcBorders>
              <w:top w:val="single" w:sz="4" w:space="0" w:color="auto"/>
              <w:left w:val="single" w:sz="4" w:space="0" w:color="auto"/>
              <w:bottom w:val="single" w:sz="4" w:space="0" w:color="auto"/>
              <w:right w:val="single" w:sz="4" w:space="0" w:color="auto"/>
            </w:tcBorders>
            <w:hideMark/>
          </w:tcPr>
          <w:p w14:paraId="53C95F30" w14:textId="77777777" w:rsidR="00371803" w:rsidRPr="00AD26F5" w:rsidRDefault="00371803" w:rsidP="00371803">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6F559E89"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2AFCF67"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DB46FF7" w14:textId="77777777" w:rsidR="00371803" w:rsidRPr="0083216E" w:rsidRDefault="00371803" w:rsidP="00371803">
            <w:pPr>
              <w:rPr>
                <w:sz w:val="22"/>
              </w:rPr>
            </w:pPr>
            <w:r w:rsidRPr="0083216E">
              <w:rPr>
                <w:sz w:val="22"/>
              </w:rPr>
              <w:t xml:space="preserve">Anykščių r. sav. </w:t>
            </w:r>
          </w:p>
          <w:p w14:paraId="3E3856DC" w14:textId="77777777" w:rsidR="00371803" w:rsidRPr="0083216E" w:rsidRDefault="00371803" w:rsidP="00371803">
            <w:pPr>
              <w:rPr>
                <w:sz w:val="22"/>
              </w:rPr>
            </w:pPr>
            <w:r w:rsidRPr="0083216E">
              <w:rPr>
                <w:sz w:val="22"/>
              </w:rPr>
              <w:t>Troškūnų seniūnija</w:t>
            </w:r>
          </w:p>
          <w:p w14:paraId="126900C7" w14:textId="77777777" w:rsidR="00371803" w:rsidRPr="0083216E" w:rsidRDefault="00371803" w:rsidP="00371803">
            <w:pPr>
              <w:rPr>
                <w:sz w:val="22"/>
              </w:rPr>
            </w:pPr>
            <w:r w:rsidRPr="0083216E">
              <w:rPr>
                <w:sz w:val="22"/>
              </w:rPr>
              <w:t>Vytauto g. 2,</w:t>
            </w:r>
          </w:p>
          <w:p w14:paraId="614F9760" w14:textId="77777777" w:rsidR="00371803" w:rsidRPr="0083216E" w:rsidRDefault="00371803" w:rsidP="00371803">
            <w:pPr>
              <w:rPr>
                <w:sz w:val="22"/>
              </w:rPr>
            </w:pPr>
            <w:r w:rsidRPr="0083216E">
              <w:rPr>
                <w:sz w:val="22"/>
              </w:rPr>
              <w:t>29306 Troškūnai</w:t>
            </w:r>
          </w:p>
          <w:p w14:paraId="456F29D9" w14:textId="77777777" w:rsidR="00371803" w:rsidRPr="0083216E" w:rsidRDefault="00371803" w:rsidP="00371803">
            <w:pPr>
              <w:rPr>
                <w:sz w:val="22"/>
              </w:rPr>
            </w:pPr>
            <w:r w:rsidRPr="0083216E">
              <w:rPr>
                <w:sz w:val="22"/>
              </w:rPr>
              <w:t>Anykščių r.</w:t>
            </w:r>
          </w:p>
          <w:p w14:paraId="54A539DB" w14:textId="77777777" w:rsidR="00371803" w:rsidRPr="0083216E" w:rsidRDefault="00371803" w:rsidP="00371803">
            <w:pPr>
              <w:rPr>
                <w:sz w:val="22"/>
              </w:rPr>
            </w:pPr>
            <w:r w:rsidRPr="0083216E">
              <w:rPr>
                <w:sz w:val="22"/>
              </w:rPr>
              <w:t>Seniūnas Rimantas Sereičikas</w:t>
            </w:r>
          </w:p>
          <w:p w14:paraId="61A96019" w14:textId="5441F84B" w:rsidR="00371803" w:rsidRPr="0083216E" w:rsidRDefault="00371803" w:rsidP="00371803">
            <w:pPr>
              <w:rPr>
                <w:sz w:val="22"/>
              </w:rPr>
            </w:pPr>
            <w:r w:rsidRPr="0083216E">
              <w:rPr>
                <w:sz w:val="22"/>
              </w:rPr>
              <w:t>tel. (0 381) 56 389</w:t>
            </w:r>
          </w:p>
          <w:p w14:paraId="39D87B3F" w14:textId="77777777" w:rsidR="00371803" w:rsidRPr="0083216E" w:rsidRDefault="00371803" w:rsidP="00371803">
            <w:pPr>
              <w:jc w:val="center"/>
              <w:rPr>
                <w:sz w:val="22"/>
              </w:rPr>
            </w:pPr>
          </w:p>
        </w:tc>
      </w:tr>
      <w:tr w:rsidR="00371803" w:rsidRPr="00AD26F5" w14:paraId="707CBEF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AB61006" w14:textId="7867522E" w:rsidR="00371803" w:rsidRDefault="00371803" w:rsidP="00371803">
            <w:pPr>
              <w:jc w:val="center"/>
              <w:rPr>
                <w:strike/>
                <w:sz w:val="22"/>
              </w:rPr>
            </w:pPr>
            <w:r w:rsidRPr="00371803">
              <w:rPr>
                <w:strike/>
                <w:sz w:val="22"/>
              </w:rPr>
              <w:t>17</w:t>
            </w:r>
            <w:r>
              <w:rPr>
                <w:strike/>
                <w:sz w:val="22"/>
              </w:rPr>
              <w:t>2</w:t>
            </w:r>
            <w:r w:rsidRPr="00371803">
              <w:rPr>
                <w:strike/>
                <w:sz w:val="22"/>
              </w:rPr>
              <w:t>.</w:t>
            </w:r>
          </w:p>
          <w:p w14:paraId="40AC8CC8" w14:textId="607B8054" w:rsidR="00371803" w:rsidRPr="00AD26F5" w:rsidRDefault="00371803" w:rsidP="00371803">
            <w:pPr>
              <w:jc w:val="center"/>
              <w:rPr>
                <w:sz w:val="22"/>
              </w:rPr>
            </w:pPr>
            <w:r w:rsidRPr="00371803">
              <w:rPr>
                <w:b/>
                <w:bCs/>
                <w:sz w:val="22"/>
              </w:rPr>
              <w:t>17</w:t>
            </w:r>
            <w:r>
              <w:rPr>
                <w:b/>
                <w:bCs/>
                <w:sz w:val="22"/>
              </w:rPr>
              <w:t>4</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6A1AE7F" w14:textId="77777777" w:rsidR="00371803" w:rsidRPr="00AD26F5" w:rsidRDefault="00371803" w:rsidP="00371803">
            <w:r w:rsidRPr="00AD26F5">
              <w:t>Latavėnų kaimo kapinės (Latavėnų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73B00FCE" w14:textId="77777777" w:rsidR="00371803" w:rsidRPr="00AD26F5" w:rsidRDefault="00371803" w:rsidP="00371803">
            <w:pPr>
              <w:rPr>
                <w:sz w:val="22"/>
              </w:rPr>
            </w:pPr>
            <w:r w:rsidRPr="00AD26F5">
              <w:rPr>
                <w:sz w:val="22"/>
              </w:rPr>
              <w:t>Riboto naudojimo</w:t>
            </w:r>
          </w:p>
          <w:p w14:paraId="445B5197" w14:textId="77777777" w:rsidR="00371803" w:rsidRPr="00AD26F5" w:rsidRDefault="00371803" w:rsidP="00371803">
            <w:pPr>
              <w:rPr>
                <w:sz w:val="22"/>
              </w:rPr>
            </w:pPr>
            <w:r w:rsidRPr="00AD26F5">
              <w:rPr>
                <w:sz w:val="22"/>
              </w:rPr>
              <w:t xml:space="preserve">Anykščių r. sav. tarybos 2013 m. gegužės 30 d. sprendimas </w:t>
            </w:r>
            <w:bookmarkStart w:id="169" w:name="n_165"/>
            <w:r w:rsidRPr="005F63A6">
              <w:rPr>
                <w:sz w:val="22"/>
              </w:rPr>
              <w:t>Nr.1-TS-185</w:t>
            </w:r>
            <w:bookmarkEnd w:id="169"/>
          </w:p>
        </w:tc>
        <w:tc>
          <w:tcPr>
            <w:tcW w:w="1024" w:type="dxa"/>
            <w:tcBorders>
              <w:top w:val="single" w:sz="4" w:space="0" w:color="auto"/>
              <w:left w:val="single" w:sz="4" w:space="0" w:color="auto"/>
              <w:bottom w:val="single" w:sz="4" w:space="0" w:color="auto"/>
              <w:right w:val="single" w:sz="4" w:space="0" w:color="auto"/>
            </w:tcBorders>
            <w:hideMark/>
          </w:tcPr>
          <w:p w14:paraId="7E55DC27" w14:textId="77777777" w:rsidR="00371803" w:rsidRPr="00AD26F5" w:rsidRDefault="00371803" w:rsidP="00371803">
            <w:pPr>
              <w:jc w:val="center"/>
            </w:pPr>
            <w:r w:rsidRPr="00AD26F5">
              <w:t>0,03</w:t>
            </w:r>
          </w:p>
        </w:tc>
        <w:tc>
          <w:tcPr>
            <w:tcW w:w="2520" w:type="dxa"/>
            <w:tcBorders>
              <w:top w:val="single" w:sz="4" w:space="0" w:color="auto"/>
              <w:left w:val="single" w:sz="4" w:space="0" w:color="auto"/>
              <w:bottom w:val="single" w:sz="4" w:space="0" w:color="auto"/>
              <w:right w:val="single" w:sz="4" w:space="0" w:color="auto"/>
            </w:tcBorders>
            <w:hideMark/>
          </w:tcPr>
          <w:p w14:paraId="3EEBBD41"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4C82E77"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EAB92DA" w14:textId="77777777" w:rsidR="00371803" w:rsidRPr="0083216E" w:rsidRDefault="00371803" w:rsidP="00371803">
            <w:pPr>
              <w:rPr>
                <w:sz w:val="22"/>
              </w:rPr>
            </w:pPr>
            <w:r w:rsidRPr="0083216E">
              <w:rPr>
                <w:sz w:val="22"/>
              </w:rPr>
              <w:t xml:space="preserve">Anykščių r. sav. </w:t>
            </w:r>
          </w:p>
          <w:p w14:paraId="572D8657" w14:textId="77777777" w:rsidR="00371803" w:rsidRPr="0083216E" w:rsidRDefault="00371803" w:rsidP="00371803">
            <w:pPr>
              <w:rPr>
                <w:sz w:val="22"/>
              </w:rPr>
            </w:pPr>
            <w:r w:rsidRPr="0083216E">
              <w:rPr>
                <w:sz w:val="22"/>
              </w:rPr>
              <w:t>Troškūnų seniūnija</w:t>
            </w:r>
          </w:p>
          <w:p w14:paraId="0887ACF2" w14:textId="77777777" w:rsidR="00371803" w:rsidRPr="0083216E" w:rsidRDefault="00371803" w:rsidP="00371803">
            <w:pPr>
              <w:rPr>
                <w:sz w:val="22"/>
              </w:rPr>
            </w:pPr>
            <w:r w:rsidRPr="0083216E">
              <w:rPr>
                <w:sz w:val="22"/>
              </w:rPr>
              <w:t>Vytauto g. 2,</w:t>
            </w:r>
          </w:p>
          <w:p w14:paraId="5802849F" w14:textId="77777777" w:rsidR="00371803" w:rsidRPr="0083216E" w:rsidRDefault="00371803" w:rsidP="00371803">
            <w:pPr>
              <w:rPr>
                <w:sz w:val="22"/>
              </w:rPr>
            </w:pPr>
            <w:r w:rsidRPr="0083216E">
              <w:rPr>
                <w:sz w:val="22"/>
              </w:rPr>
              <w:t>29306 Troškūnai</w:t>
            </w:r>
          </w:p>
          <w:p w14:paraId="73A6B741" w14:textId="77777777" w:rsidR="00371803" w:rsidRPr="0083216E" w:rsidRDefault="00371803" w:rsidP="00371803">
            <w:pPr>
              <w:rPr>
                <w:sz w:val="22"/>
              </w:rPr>
            </w:pPr>
            <w:r w:rsidRPr="0083216E">
              <w:rPr>
                <w:sz w:val="22"/>
              </w:rPr>
              <w:lastRenderedPageBreak/>
              <w:t>Anykščių r.</w:t>
            </w:r>
          </w:p>
          <w:p w14:paraId="5DD11D3E" w14:textId="77777777" w:rsidR="00371803" w:rsidRPr="0083216E" w:rsidRDefault="00371803" w:rsidP="00371803">
            <w:pPr>
              <w:rPr>
                <w:sz w:val="22"/>
              </w:rPr>
            </w:pPr>
            <w:r w:rsidRPr="0083216E">
              <w:rPr>
                <w:sz w:val="22"/>
              </w:rPr>
              <w:t>Seniūnas Rimantas Sereičikas</w:t>
            </w:r>
          </w:p>
          <w:p w14:paraId="3A5BAB44" w14:textId="28AC0204" w:rsidR="00371803" w:rsidRPr="0083216E" w:rsidRDefault="00371803" w:rsidP="00371803">
            <w:pPr>
              <w:rPr>
                <w:sz w:val="22"/>
              </w:rPr>
            </w:pPr>
            <w:r w:rsidRPr="0083216E">
              <w:rPr>
                <w:sz w:val="22"/>
              </w:rPr>
              <w:t>tel. (0 381) 56 389</w:t>
            </w:r>
          </w:p>
          <w:p w14:paraId="69C61E13" w14:textId="77777777" w:rsidR="00371803" w:rsidRPr="0083216E" w:rsidRDefault="00371803" w:rsidP="00371803">
            <w:pPr>
              <w:jc w:val="center"/>
              <w:rPr>
                <w:sz w:val="22"/>
              </w:rPr>
            </w:pPr>
          </w:p>
        </w:tc>
      </w:tr>
      <w:tr w:rsidR="00371803" w:rsidRPr="00AD26F5" w14:paraId="09F4F7C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9D049D1" w14:textId="0B5A415C" w:rsidR="00371803" w:rsidRDefault="00371803" w:rsidP="00371803">
            <w:pPr>
              <w:jc w:val="center"/>
              <w:rPr>
                <w:strike/>
                <w:sz w:val="22"/>
              </w:rPr>
            </w:pPr>
            <w:r w:rsidRPr="00371803">
              <w:rPr>
                <w:strike/>
                <w:sz w:val="22"/>
              </w:rPr>
              <w:lastRenderedPageBreak/>
              <w:t>17</w:t>
            </w:r>
            <w:r>
              <w:rPr>
                <w:strike/>
                <w:sz w:val="22"/>
              </w:rPr>
              <w:t>3</w:t>
            </w:r>
            <w:r w:rsidRPr="00371803">
              <w:rPr>
                <w:strike/>
                <w:sz w:val="22"/>
              </w:rPr>
              <w:t>.</w:t>
            </w:r>
          </w:p>
          <w:p w14:paraId="7CB680BC" w14:textId="706337F2" w:rsidR="00371803" w:rsidRPr="00AD26F5" w:rsidRDefault="00371803" w:rsidP="00371803">
            <w:pPr>
              <w:jc w:val="center"/>
              <w:rPr>
                <w:sz w:val="22"/>
              </w:rPr>
            </w:pPr>
            <w:r w:rsidRPr="00371803">
              <w:rPr>
                <w:b/>
                <w:bCs/>
                <w:sz w:val="22"/>
              </w:rPr>
              <w:t>17</w:t>
            </w:r>
            <w:r>
              <w:rPr>
                <w:b/>
                <w:bCs/>
                <w:sz w:val="22"/>
              </w:rPr>
              <w:t>5</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075B44C" w14:textId="77777777" w:rsidR="00371803" w:rsidRPr="00AD26F5" w:rsidRDefault="00371803" w:rsidP="00371803">
            <w:r w:rsidRPr="00AD26F5">
              <w:t>Nausodės kaimo kapinės (Nausodės k., Troškūnų sen.)</w:t>
            </w:r>
          </w:p>
        </w:tc>
        <w:tc>
          <w:tcPr>
            <w:tcW w:w="2832" w:type="dxa"/>
            <w:tcBorders>
              <w:top w:val="single" w:sz="4" w:space="0" w:color="auto"/>
              <w:left w:val="single" w:sz="4" w:space="0" w:color="auto"/>
              <w:bottom w:val="single" w:sz="4" w:space="0" w:color="auto"/>
              <w:right w:val="single" w:sz="4" w:space="0" w:color="auto"/>
            </w:tcBorders>
            <w:hideMark/>
          </w:tcPr>
          <w:p w14:paraId="3E926ECC" w14:textId="77777777" w:rsidR="00371803" w:rsidRPr="00AD26F5" w:rsidRDefault="00371803" w:rsidP="00371803">
            <w:pPr>
              <w:rPr>
                <w:sz w:val="22"/>
              </w:rPr>
            </w:pPr>
            <w:r w:rsidRPr="00AD26F5">
              <w:rPr>
                <w:sz w:val="22"/>
              </w:rPr>
              <w:t>Riboto naudojimo</w:t>
            </w:r>
          </w:p>
          <w:p w14:paraId="12B161E1" w14:textId="77777777" w:rsidR="00371803" w:rsidRPr="00AD26F5" w:rsidRDefault="00371803" w:rsidP="00371803">
            <w:pPr>
              <w:rPr>
                <w:sz w:val="22"/>
              </w:rPr>
            </w:pPr>
            <w:r w:rsidRPr="00AD26F5">
              <w:rPr>
                <w:sz w:val="22"/>
              </w:rPr>
              <w:t xml:space="preserve">Anykščių r. sav. tarybos 2013 m. gegužės 30 d. sprendimas </w:t>
            </w:r>
            <w:bookmarkStart w:id="170" w:name="n_166"/>
            <w:r w:rsidRPr="005F63A6">
              <w:rPr>
                <w:sz w:val="22"/>
              </w:rPr>
              <w:t>Nr.1-TS-185</w:t>
            </w:r>
            <w:bookmarkEnd w:id="170"/>
          </w:p>
        </w:tc>
        <w:tc>
          <w:tcPr>
            <w:tcW w:w="1024" w:type="dxa"/>
            <w:tcBorders>
              <w:top w:val="single" w:sz="4" w:space="0" w:color="auto"/>
              <w:left w:val="single" w:sz="4" w:space="0" w:color="auto"/>
              <w:bottom w:val="single" w:sz="4" w:space="0" w:color="auto"/>
              <w:right w:val="single" w:sz="4" w:space="0" w:color="auto"/>
            </w:tcBorders>
            <w:hideMark/>
          </w:tcPr>
          <w:p w14:paraId="3A04A48B" w14:textId="77777777" w:rsidR="00371803" w:rsidRPr="00AD26F5" w:rsidRDefault="00371803" w:rsidP="00371803">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5F293DFD"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4C3BF66A"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336922BD" w14:textId="77777777" w:rsidR="00371803" w:rsidRPr="0083216E" w:rsidRDefault="00371803" w:rsidP="00371803">
            <w:pPr>
              <w:rPr>
                <w:sz w:val="22"/>
              </w:rPr>
            </w:pPr>
            <w:r w:rsidRPr="0083216E">
              <w:rPr>
                <w:sz w:val="22"/>
              </w:rPr>
              <w:t xml:space="preserve">Anykščių r. sav. </w:t>
            </w:r>
          </w:p>
          <w:p w14:paraId="63668B84" w14:textId="77777777" w:rsidR="00371803" w:rsidRPr="0083216E" w:rsidRDefault="00371803" w:rsidP="00371803">
            <w:pPr>
              <w:rPr>
                <w:sz w:val="22"/>
              </w:rPr>
            </w:pPr>
            <w:r w:rsidRPr="0083216E">
              <w:rPr>
                <w:sz w:val="22"/>
              </w:rPr>
              <w:t>Troškūnų seniūnija</w:t>
            </w:r>
          </w:p>
          <w:p w14:paraId="70034581" w14:textId="77777777" w:rsidR="00371803" w:rsidRPr="0083216E" w:rsidRDefault="00371803" w:rsidP="00371803">
            <w:pPr>
              <w:rPr>
                <w:sz w:val="22"/>
              </w:rPr>
            </w:pPr>
            <w:r w:rsidRPr="0083216E">
              <w:rPr>
                <w:sz w:val="22"/>
              </w:rPr>
              <w:t>Vytauto g. 2,</w:t>
            </w:r>
          </w:p>
          <w:p w14:paraId="488E5E0C" w14:textId="77777777" w:rsidR="00371803" w:rsidRPr="0083216E" w:rsidRDefault="00371803" w:rsidP="00371803">
            <w:pPr>
              <w:rPr>
                <w:sz w:val="22"/>
              </w:rPr>
            </w:pPr>
            <w:r w:rsidRPr="0083216E">
              <w:rPr>
                <w:sz w:val="22"/>
              </w:rPr>
              <w:t>29306 Troškūnai</w:t>
            </w:r>
          </w:p>
          <w:p w14:paraId="18BAD9B0" w14:textId="77777777" w:rsidR="00371803" w:rsidRPr="0083216E" w:rsidRDefault="00371803" w:rsidP="00371803">
            <w:pPr>
              <w:rPr>
                <w:sz w:val="22"/>
              </w:rPr>
            </w:pPr>
            <w:r w:rsidRPr="0083216E">
              <w:rPr>
                <w:sz w:val="22"/>
              </w:rPr>
              <w:t>Anykščių r.</w:t>
            </w:r>
          </w:p>
          <w:p w14:paraId="533DFAEB" w14:textId="77777777" w:rsidR="00371803" w:rsidRPr="0083216E" w:rsidRDefault="00371803" w:rsidP="00371803">
            <w:pPr>
              <w:rPr>
                <w:sz w:val="22"/>
              </w:rPr>
            </w:pPr>
            <w:r w:rsidRPr="0083216E">
              <w:rPr>
                <w:sz w:val="22"/>
              </w:rPr>
              <w:t>Seniūnas Rimantas Sereičikas</w:t>
            </w:r>
          </w:p>
          <w:p w14:paraId="0BCFFC3D" w14:textId="4DEA2930" w:rsidR="00371803" w:rsidRPr="0083216E" w:rsidRDefault="00371803" w:rsidP="00371803">
            <w:pPr>
              <w:rPr>
                <w:sz w:val="22"/>
              </w:rPr>
            </w:pPr>
            <w:r w:rsidRPr="0083216E">
              <w:rPr>
                <w:sz w:val="22"/>
              </w:rPr>
              <w:t>tel. (0 381) 56 389</w:t>
            </w:r>
          </w:p>
          <w:p w14:paraId="450C7518" w14:textId="77777777" w:rsidR="00371803" w:rsidRPr="0083216E" w:rsidRDefault="00371803" w:rsidP="00371803">
            <w:pPr>
              <w:jc w:val="center"/>
              <w:rPr>
                <w:sz w:val="22"/>
              </w:rPr>
            </w:pPr>
          </w:p>
        </w:tc>
      </w:tr>
      <w:tr w:rsidR="00371803" w:rsidRPr="00AD26F5" w14:paraId="5D54A437"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23BA6A3" w14:textId="417EAACC" w:rsidR="00371803" w:rsidRDefault="00371803" w:rsidP="00371803">
            <w:pPr>
              <w:jc w:val="center"/>
              <w:rPr>
                <w:strike/>
                <w:sz w:val="22"/>
              </w:rPr>
            </w:pPr>
            <w:r w:rsidRPr="00371803">
              <w:rPr>
                <w:strike/>
                <w:sz w:val="22"/>
              </w:rPr>
              <w:t>17</w:t>
            </w:r>
            <w:r>
              <w:rPr>
                <w:strike/>
                <w:sz w:val="22"/>
              </w:rPr>
              <w:t>4</w:t>
            </w:r>
            <w:r w:rsidRPr="00371803">
              <w:rPr>
                <w:strike/>
                <w:sz w:val="22"/>
              </w:rPr>
              <w:t>.</w:t>
            </w:r>
          </w:p>
          <w:p w14:paraId="15D17F62" w14:textId="3401FB9A" w:rsidR="00371803" w:rsidRPr="00AD26F5" w:rsidRDefault="00371803" w:rsidP="00371803">
            <w:pPr>
              <w:jc w:val="center"/>
              <w:rPr>
                <w:sz w:val="22"/>
              </w:rPr>
            </w:pPr>
            <w:r w:rsidRPr="00371803">
              <w:rPr>
                <w:b/>
                <w:bCs/>
                <w:sz w:val="22"/>
              </w:rPr>
              <w:t>17</w:t>
            </w:r>
            <w:r>
              <w:rPr>
                <w:b/>
                <w:bCs/>
                <w:sz w:val="22"/>
              </w:rPr>
              <w:t>6</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21108508" w14:textId="77777777" w:rsidR="00371803" w:rsidRPr="00AD26F5" w:rsidRDefault="00371803" w:rsidP="00371803">
            <w:r w:rsidRPr="00AD26F5">
              <w:t xml:space="preserve">Karčių kaimo kapinės (Karčių k., Troškūnų sen.) </w:t>
            </w:r>
          </w:p>
        </w:tc>
        <w:tc>
          <w:tcPr>
            <w:tcW w:w="2832" w:type="dxa"/>
            <w:tcBorders>
              <w:top w:val="single" w:sz="4" w:space="0" w:color="auto"/>
              <w:left w:val="single" w:sz="4" w:space="0" w:color="auto"/>
              <w:bottom w:val="single" w:sz="4" w:space="0" w:color="auto"/>
              <w:right w:val="single" w:sz="4" w:space="0" w:color="auto"/>
            </w:tcBorders>
            <w:hideMark/>
          </w:tcPr>
          <w:p w14:paraId="11CC40C0" w14:textId="77777777" w:rsidR="00371803" w:rsidRPr="00AD26F5" w:rsidRDefault="00371803" w:rsidP="00371803">
            <w:pPr>
              <w:rPr>
                <w:sz w:val="22"/>
              </w:rPr>
            </w:pPr>
            <w:r w:rsidRPr="00AD26F5">
              <w:rPr>
                <w:sz w:val="22"/>
              </w:rPr>
              <w:t>Neveikiančios</w:t>
            </w:r>
          </w:p>
          <w:p w14:paraId="63DCCC1B" w14:textId="77777777" w:rsidR="00371803" w:rsidRPr="00AD26F5" w:rsidRDefault="00371803" w:rsidP="00371803">
            <w:pPr>
              <w:rPr>
                <w:sz w:val="22"/>
              </w:rPr>
            </w:pPr>
            <w:r w:rsidRPr="00AD26F5">
              <w:rPr>
                <w:sz w:val="22"/>
              </w:rPr>
              <w:t xml:space="preserve">Anykščių r. sav. tarybos 2013 m. gegužės 30 d. sprendimas </w:t>
            </w:r>
            <w:bookmarkStart w:id="171" w:name="n_167"/>
            <w:r w:rsidRPr="005F63A6">
              <w:rPr>
                <w:sz w:val="22"/>
              </w:rPr>
              <w:t>Nr.1-TS-185</w:t>
            </w:r>
            <w:bookmarkEnd w:id="171"/>
          </w:p>
        </w:tc>
        <w:tc>
          <w:tcPr>
            <w:tcW w:w="1024" w:type="dxa"/>
            <w:tcBorders>
              <w:top w:val="single" w:sz="4" w:space="0" w:color="auto"/>
              <w:left w:val="single" w:sz="4" w:space="0" w:color="auto"/>
              <w:bottom w:val="single" w:sz="4" w:space="0" w:color="auto"/>
              <w:right w:val="single" w:sz="4" w:space="0" w:color="auto"/>
            </w:tcBorders>
            <w:hideMark/>
          </w:tcPr>
          <w:p w14:paraId="288F1727" w14:textId="77777777" w:rsidR="00371803" w:rsidRPr="00AD26F5" w:rsidRDefault="00371803" w:rsidP="00371803">
            <w:pPr>
              <w:jc w:val="center"/>
            </w:pPr>
            <w:r w:rsidRPr="00AD26F5">
              <w:t>0,1806</w:t>
            </w:r>
          </w:p>
        </w:tc>
        <w:tc>
          <w:tcPr>
            <w:tcW w:w="2520" w:type="dxa"/>
            <w:tcBorders>
              <w:top w:val="single" w:sz="4" w:space="0" w:color="auto"/>
              <w:left w:val="single" w:sz="4" w:space="0" w:color="auto"/>
              <w:bottom w:val="single" w:sz="4" w:space="0" w:color="auto"/>
              <w:right w:val="single" w:sz="4" w:space="0" w:color="auto"/>
            </w:tcBorders>
            <w:hideMark/>
          </w:tcPr>
          <w:p w14:paraId="147809DD" w14:textId="77777777" w:rsidR="00371803" w:rsidRPr="00AD26F5" w:rsidRDefault="00371803" w:rsidP="00371803">
            <w:pPr>
              <w:jc w:val="center"/>
              <w:rPr>
                <w:sz w:val="22"/>
              </w:rPr>
            </w:pPr>
            <w:r w:rsidRPr="00AD26F5">
              <w:rPr>
                <w:sz w:val="22"/>
              </w:rPr>
              <w:t>Žemės sklypo unikalus</w:t>
            </w:r>
          </w:p>
          <w:p w14:paraId="5C1F1CD4" w14:textId="77777777" w:rsidR="00371803" w:rsidRPr="00AD26F5" w:rsidRDefault="00371803" w:rsidP="00371803">
            <w:pPr>
              <w:jc w:val="center"/>
              <w:rPr>
                <w:sz w:val="22"/>
              </w:rPr>
            </w:pPr>
            <w:r w:rsidRPr="00AD26F5">
              <w:rPr>
                <w:sz w:val="22"/>
              </w:rPr>
              <w:t xml:space="preserve"> Nr. 4400-5387-7913,</w:t>
            </w:r>
          </w:p>
          <w:p w14:paraId="30A1DE0A" w14:textId="77777777" w:rsidR="00371803" w:rsidRPr="00AD26F5" w:rsidRDefault="00371803" w:rsidP="00371803">
            <w:pPr>
              <w:jc w:val="center"/>
              <w:rPr>
                <w:sz w:val="22"/>
              </w:rPr>
            </w:pPr>
            <w:r w:rsidRPr="00AD26F5">
              <w:rPr>
                <w:sz w:val="22"/>
              </w:rPr>
              <w:t>2020-02-17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CCFE41F" w14:textId="77777777" w:rsidR="00371803" w:rsidRPr="00AD26F5" w:rsidRDefault="00371803" w:rsidP="00371803">
            <w:pPr>
              <w:jc w:val="center"/>
            </w:pPr>
            <w:r w:rsidRPr="00AD26F5">
              <w:rPr>
                <w:sz w:val="22"/>
              </w:rPr>
              <w:t>unikalus kodas</w:t>
            </w:r>
            <w:r w:rsidRPr="00AD26F5">
              <w:t xml:space="preserve"> 33337</w:t>
            </w:r>
          </w:p>
        </w:tc>
        <w:tc>
          <w:tcPr>
            <w:tcW w:w="3973" w:type="dxa"/>
            <w:tcBorders>
              <w:top w:val="single" w:sz="4" w:space="0" w:color="auto"/>
              <w:left w:val="single" w:sz="4" w:space="0" w:color="auto"/>
              <w:bottom w:val="single" w:sz="4" w:space="0" w:color="auto"/>
              <w:right w:val="single" w:sz="4" w:space="0" w:color="auto"/>
            </w:tcBorders>
          </w:tcPr>
          <w:p w14:paraId="5E6F65D5" w14:textId="77777777" w:rsidR="00371803" w:rsidRPr="0083216E" w:rsidRDefault="00371803" w:rsidP="00371803">
            <w:pPr>
              <w:rPr>
                <w:sz w:val="22"/>
              </w:rPr>
            </w:pPr>
            <w:r w:rsidRPr="0083216E">
              <w:rPr>
                <w:sz w:val="22"/>
              </w:rPr>
              <w:t xml:space="preserve">Anykščių r.  sav. </w:t>
            </w:r>
          </w:p>
          <w:p w14:paraId="72A27DC8" w14:textId="77777777" w:rsidR="00371803" w:rsidRPr="0083216E" w:rsidRDefault="00371803" w:rsidP="00371803">
            <w:pPr>
              <w:rPr>
                <w:sz w:val="22"/>
              </w:rPr>
            </w:pPr>
            <w:r w:rsidRPr="0083216E">
              <w:rPr>
                <w:sz w:val="22"/>
              </w:rPr>
              <w:t>Troškūnų seniūnija</w:t>
            </w:r>
          </w:p>
          <w:p w14:paraId="5EC066F4" w14:textId="77777777" w:rsidR="00371803" w:rsidRPr="0083216E" w:rsidRDefault="00371803" w:rsidP="00371803">
            <w:pPr>
              <w:rPr>
                <w:sz w:val="22"/>
              </w:rPr>
            </w:pPr>
            <w:r w:rsidRPr="0083216E">
              <w:rPr>
                <w:sz w:val="22"/>
              </w:rPr>
              <w:t>Vytauto g. 2,</w:t>
            </w:r>
          </w:p>
          <w:p w14:paraId="163A7DE1" w14:textId="77777777" w:rsidR="00371803" w:rsidRPr="0083216E" w:rsidRDefault="00371803" w:rsidP="00371803">
            <w:pPr>
              <w:rPr>
                <w:sz w:val="22"/>
              </w:rPr>
            </w:pPr>
            <w:r w:rsidRPr="0083216E">
              <w:rPr>
                <w:sz w:val="22"/>
              </w:rPr>
              <w:t>29306 Troškūnai</w:t>
            </w:r>
          </w:p>
          <w:p w14:paraId="5CFBCF0B" w14:textId="77777777" w:rsidR="00371803" w:rsidRPr="0083216E" w:rsidRDefault="00371803" w:rsidP="00371803">
            <w:pPr>
              <w:rPr>
                <w:sz w:val="22"/>
              </w:rPr>
            </w:pPr>
            <w:r w:rsidRPr="0083216E">
              <w:rPr>
                <w:sz w:val="22"/>
              </w:rPr>
              <w:t>Anykščių r.</w:t>
            </w:r>
          </w:p>
          <w:p w14:paraId="4342BC93" w14:textId="77777777" w:rsidR="00371803" w:rsidRPr="0083216E" w:rsidRDefault="00371803" w:rsidP="00371803">
            <w:pPr>
              <w:rPr>
                <w:sz w:val="22"/>
              </w:rPr>
            </w:pPr>
            <w:r w:rsidRPr="0083216E">
              <w:rPr>
                <w:sz w:val="22"/>
              </w:rPr>
              <w:t>Seniūnas Rimantas Sereičikas</w:t>
            </w:r>
          </w:p>
          <w:p w14:paraId="72493C99" w14:textId="5CE16116" w:rsidR="00371803" w:rsidRPr="0083216E" w:rsidRDefault="00371803" w:rsidP="00371803">
            <w:pPr>
              <w:rPr>
                <w:sz w:val="22"/>
              </w:rPr>
            </w:pPr>
            <w:r w:rsidRPr="0083216E">
              <w:rPr>
                <w:sz w:val="22"/>
              </w:rPr>
              <w:t>tel. (0 381) 56 389</w:t>
            </w:r>
          </w:p>
          <w:p w14:paraId="7EA6BAAE" w14:textId="77777777" w:rsidR="00371803" w:rsidRPr="0083216E" w:rsidRDefault="00371803" w:rsidP="00371803">
            <w:pPr>
              <w:jc w:val="center"/>
              <w:rPr>
                <w:sz w:val="22"/>
              </w:rPr>
            </w:pPr>
          </w:p>
        </w:tc>
      </w:tr>
      <w:tr w:rsidR="00371803" w:rsidRPr="00AD26F5" w14:paraId="17F3433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5F82A11B" w14:textId="2B462FCE" w:rsidR="00371803" w:rsidRDefault="00371803" w:rsidP="00371803">
            <w:pPr>
              <w:jc w:val="center"/>
              <w:rPr>
                <w:strike/>
                <w:sz w:val="22"/>
              </w:rPr>
            </w:pPr>
            <w:r w:rsidRPr="00371803">
              <w:rPr>
                <w:strike/>
                <w:sz w:val="22"/>
              </w:rPr>
              <w:t>17</w:t>
            </w:r>
            <w:r>
              <w:rPr>
                <w:strike/>
                <w:sz w:val="22"/>
              </w:rPr>
              <w:t>5</w:t>
            </w:r>
            <w:r w:rsidRPr="00371803">
              <w:rPr>
                <w:strike/>
                <w:sz w:val="22"/>
              </w:rPr>
              <w:t>.</w:t>
            </w:r>
          </w:p>
          <w:p w14:paraId="132CA754" w14:textId="4F102C98" w:rsidR="00371803" w:rsidRPr="00AD26F5" w:rsidRDefault="00371803" w:rsidP="00371803">
            <w:pPr>
              <w:jc w:val="center"/>
              <w:rPr>
                <w:sz w:val="22"/>
              </w:rPr>
            </w:pPr>
            <w:r w:rsidRPr="00371803">
              <w:rPr>
                <w:b/>
                <w:bCs/>
                <w:sz w:val="22"/>
              </w:rPr>
              <w:t>17</w:t>
            </w:r>
            <w:r>
              <w:rPr>
                <w:b/>
                <w:bCs/>
                <w:sz w:val="22"/>
              </w:rPr>
              <w:t>7</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31BF0B9" w14:textId="77777777" w:rsidR="00371803" w:rsidRPr="00AD26F5" w:rsidRDefault="00371803" w:rsidP="00371803">
            <w:r w:rsidRPr="00AD26F5">
              <w:t xml:space="preserve">Kiaušagalio kaimo kapinės (Kiaušagalio k., Troškūnų sen.) </w:t>
            </w:r>
          </w:p>
        </w:tc>
        <w:tc>
          <w:tcPr>
            <w:tcW w:w="2832" w:type="dxa"/>
            <w:tcBorders>
              <w:top w:val="single" w:sz="4" w:space="0" w:color="auto"/>
              <w:left w:val="single" w:sz="4" w:space="0" w:color="auto"/>
              <w:bottom w:val="single" w:sz="4" w:space="0" w:color="auto"/>
              <w:right w:val="single" w:sz="4" w:space="0" w:color="auto"/>
            </w:tcBorders>
            <w:hideMark/>
          </w:tcPr>
          <w:p w14:paraId="51EEAD51" w14:textId="77777777" w:rsidR="00371803" w:rsidRPr="00AD26F5" w:rsidRDefault="00371803" w:rsidP="00371803">
            <w:pPr>
              <w:rPr>
                <w:sz w:val="22"/>
              </w:rPr>
            </w:pPr>
            <w:r w:rsidRPr="00AD26F5">
              <w:rPr>
                <w:sz w:val="22"/>
              </w:rPr>
              <w:t>Neveikiančios</w:t>
            </w:r>
          </w:p>
          <w:p w14:paraId="4C7BDA89" w14:textId="77777777" w:rsidR="00371803" w:rsidRPr="00AD26F5" w:rsidRDefault="00371803" w:rsidP="00371803">
            <w:pPr>
              <w:rPr>
                <w:sz w:val="22"/>
              </w:rPr>
            </w:pPr>
            <w:r w:rsidRPr="00AD26F5">
              <w:rPr>
                <w:sz w:val="22"/>
              </w:rPr>
              <w:t xml:space="preserve">Anykščių r. sav. tarybos 2013 m. gegužės 30 d. sprendimas </w:t>
            </w:r>
            <w:bookmarkStart w:id="172" w:name="n_168"/>
            <w:r w:rsidRPr="005F63A6">
              <w:rPr>
                <w:sz w:val="22"/>
              </w:rPr>
              <w:t>Nr.1-TS-185</w:t>
            </w:r>
            <w:bookmarkEnd w:id="172"/>
          </w:p>
        </w:tc>
        <w:tc>
          <w:tcPr>
            <w:tcW w:w="1024" w:type="dxa"/>
            <w:tcBorders>
              <w:top w:val="single" w:sz="4" w:space="0" w:color="auto"/>
              <w:left w:val="single" w:sz="4" w:space="0" w:color="auto"/>
              <w:bottom w:val="single" w:sz="4" w:space="0" w:color="auto"/>
              <w:right w:val="single" w:sz="4" w:space="0" w:color="auto"/>
            </w:tcBorders>
            <w:hideMark/>
          </w:tcPr>
          <w:p w14:paraId="467B9901" w14:textId="77777777" w:rsidR="00371803" w:rsidRPr="00AD26F5" w:rsidRDefault="00371803" w:rsidP="00371803">
            <w:pPr>
              <w:jc w:val="center"/>
            </w:pPr>
            <w:r w:rsidRPr="00AD26F5">
              <w:t>0,1301</w:t>
            </w:r>
          </w:p>
        </w:tc>
        <w:tc>
          <w:tcPr>
            <w:tcW w:w="2520" w:type="dxa"/>
            <w:tcBorders>
              <w:top w:val="single" w:sz="4" w:space="0" w:color="auto"/>
              <w:left w:val="single" w:sz="4" w:space="0" w:color="auto"/>
              <w:bottom w:val="single" w:sz="4" w:space="0" w:color="auto"/>
              <w:right w:val="single" w:sz="4" w:space="0" w:color="auto"/>
            </w:tcBorders>
            <w:hideMark/>
          </w:tcPr>
          <w:p w14:paraId="0EA99009" w14:textId="77777777" w:rsidR="00371803" w:rsidRPr="00AD26F5" w:rsidRDefault="00371803" w:rsidP="00371803">
            <w:pPr>
              <w:jc w:val="center"/>
              <w:rPr>
                <w:sz w:val="22"/>
              </w:rPr>
            </w:pPr>
            <w:r w:rsidRPr="00AD26F5">
              <w:rPr>
                <w:sz w:val="22"/>
              </w:rPr>
              <w:t>Žemės sklypo unikalus</w:t>
            </w:r>
          </w:p>
          <w:p w14:paraId="1A07667D" w14:textId="77777777" w:rsidR="00371803" w:rsidRPr="00AD26F5" w:rsidRDefault="00371803" w:rsidP="00371803">
            <w:pPr>
              <w:jc w:val="center"/>
              <w:rPr>
                <w:sz w:val="22"/>
              </w:rPr>
            </w:pPr>
            <w:r w:rsidRPr="00AD26F5">
              <w:rPr>
                <w:sz w:val="22"/>
              </w:rPr>
              <w:t xml:space="preserve"> Nr. 4400-5388-2967,</w:t>
            </w:r>
          </w:p>
          <w:p w14:paraId="28F38C3F" w14:textId="77777777" w:rsidR="00371803" w:rsidRPr="00AD26F5" w:rsidRDefault="00371803" w:rsidP="00371803">
            <w:pPr>
              <w:jc w:val="center"/>
              <w:rPr>
                <w:sz w:val="22"/>
              </w:rPr>
            </w:pPr>
            <w:r w:rsidRPr="00AD26F5">
              <w:rPr>
                <w:sz w:val="22"/>
              </w:rPr>
              <w:t>2020-02-27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225827A1" w14:textId="77777777" w:rsidR="00371803" w:rsidRPr="00AD26F5" w:rsidRDefault="00371803" w:rsidP="00371803">
            <w:pPr>
              <w:jc w:val="center"/>
            </w:pPr>
            <w:r w:rsidRPr="00AD26F5">
              <w:t xml:space="preserve"> </w:t>
            </w:r>
            <w:r w:rsidRPr="00AD26F5">
              <w:rPr>
                <w:sz w:val="22"/>
              </w:rPr>
              <w:t xml:space="preserve">unikalus kodas </w:t>
            </w:r>
            <w:r w:rsidRPr="00AD26F5">
              <w:t>33338</w:t>
            </w:r>
          </w:p>
        </w:tc>
        <w:tc>
          <w:tcPr>
            <w:tcW w:w="3973" w:type="dxa"/>
            <w:tcBorders>
              <w:top w:val="single" w:sz="4" w:space="0" w:color="auto"/>
              <w:left w:val="single" w:sz="4" w:space="0" w:color="auto"/>
              <w:bottom w:val="single" w:sz="4" w:space="0" w:color="auto"/>
              <w:right w:val="single" w:sz="4" w:space="0" w:color="auto"/>
            </w:tcBorders>
          </w:tcPr>
          <w:p w14:paraId="2AF4FDB1" w14:textId="77777777" w:rsidR="00371803" w:rsidRPr="0083216E" w:rsidRDefault="00371803" w:rsidP="00371803">
            <w:pPr>
              <w:rPr>
                <w:sz w:val="22"/>
              </w:rPr>
            </w:pPr>
            <w:r w:rsidRPr="0083216E">
              <w:rPr>
                <w:sz w:val="22"/>
              </w:rPr>
              <w:t xml:space="preserve">Anykščių r. sav. </w:t>
            </w:r>
          </w:p>
          <w:p w14:paraId="13B53D9B" w14:textId="77777777" w:rsidR="00371803" w:rsidRPr="0083216E" w:rsidRDefault="00371803" w:rsidP="00371803">
            <w:pPr>
              <w:rPr>
                <w:sz w:val="22"/>
              </w:rPr>
            </w:pPr>
            <w:r w:rsidRPr="0083216E">
              <w:rPr>
                <w:sz w:val="22"/>
              </w:rPr>
              <w:t>Troškūnų seniūnija</w:t>
            </w:r>
          </w:p>
          <w:p w14:paraId="2B090FAB" w14:textId="77777777" w:rsidR="00371803" w:rsidRPr="0083216E" w:rsidRDefault="00371803" w:rsidP="00371803">
            <w:pPr>
              <w:rPr>
                <w:sz w:val="22"/>
              </w:rPr>
            </w:pPr>
            <w:r w:rsidRPr="0083216E">
              <w:rPr>
                <w:sz w:val="22"/>
              </w:rPr>
              <w:t>Vytauto g. 2,</w:t>
            </w:r>
          </w:p>
          <w:p w14:paraId="15AADAFB" w14:textId="77777777" w:rsidR="00371803" w:rsidRPr="0083216E" w:rsidRDefault="00371803" w:rsidP="00371803">
            <w:pPr>
              <w:rPr>
                <w:sz w:val="22"/>
              </w:rPr>
            </w:pPr>
            <w:r w:rsidRPr="0083216E">
              <w:rPr>
                <w:sz w:val="22"/>
              </w:rPr>
              <w:t>29306 Troškūnai</w:t>
            </w:r>
          </w:p>
          <w:p w14:paraId="569F8A14" w14:textId="77777777" w:rsidR="00371803" w:rsidRPr="0083216E" w:rsidRDefault="00371803" w:rsidP="00371803">
            <w:pPr>
              <w:rPr>
                <w:sz w:val="22"/>
              </w:rPr>
            </w:pPr>
            <w:r w:rsidRPr="0083216E">
              <w:rPr>
                <w:sz w:val="22"/>
              </w:rPr>
              <w:t>Anykščių r.</w:t>
            </w:r>
          </w:p>
          <w:p w14:paraId="4180F243" w14:textId="77777777" w:rsidR="00371803" w:rsidRPr="0083216E" w:rsidRDefault="00371803" w:rsidP="00371803">
            <w:pPr>
              <w:rPr>
                <w:sz w:val="22"/>
              </w:rPr>
            </w:pPr>
            <w:r w:rsidRPr="0083216E">
              <w:rPr>
                <w:sz w:val="22"/>
              </w:rPr>
              <w:t>Seniūnas Rimantas Sereičikas</w:t>
            </w:r>
          </w:p>
          <w:p w14:paraId="0ADADBBF" w14:textId="1999542D" w:rsidR="00371803" w:rsidRPr="0083216E" w:rsidRDefault="00371803" w:rsidP="00371803">
            <w:pPr>
              <w:rPr>
                <w:sz w:val="22"/>
              </w:rPr>
            </w:pPr>
            <w:r w:rsidRPr="0083216E">
              <w:rPr>
                <w:sz w:val="22"/>
              </w:rPr>
              <w:t>tel. (0 381 56 389)</w:t>
            </w:r>
          </w:p>
          <w:p w14:paraId="092CD4FA" w14:textId="77777777" w:rsidR="00371803" w:rsidRPr="0083216E" w:rsidRDefault="00371803" w:rsidP="00371803">
            <w:pPr>
              <w:jc w:val="center"/>
              <w:rPr>
                <w:sz w:val="22"/>
              </w:rPr>
            </w:pPr>
          </w:p>
        </w:tc>
      </w:tr>
      <w:tr w:rsidR="00371803" w:rsidRPr="00AD26F5" w14:paraId="78AF3BC0"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55D22FD" w14:textId="12FA22BF" w:rsidR="00371803" w:rsidRDefault="00371803" w:rsidP="00371803">
            <w:pPr>
              <w:jc w:val="center"/>
              <w:rPr>
                <w:strike/>
                <w:sz w:val="22"/>
              </w:rPr>
            </w:pPr>
            <w:r w:rsidRPr="00371803">
              <w:rPr>
                <w:strike/>
                <w:sz w:val="22"/>
              </w:rPr>
              <w:t>17</w:t>
            </w:r>
            <w:r>
              <w:rPr>
                <w:strike/>
                <w:sz w:val="22"/>
              </w:rPr>
              <w:t>6</w:t>
            </w:r>
            <w:r w:rsidRPr="00371803">
              <w:rPr>
                <w:strike/>
                <w:sz w:val="22"/>
              </w:rPr>
              <w:t>.</w:t>
            </w:r>
          </w:p>
          <w:p w14:paraId="6A65E732" w14:textId="0BEF5F8C" w:rsidR="00371803" w:rsidRPr="00AD26F5" w:rsidRDefault="00371803" w:rsidP="00371803">
            <w:pPr>
              <w:jc w:val="center"/>
              <w:rPr>
                <w:sz w:val="22"/>
              </w:rPr>
            </w:pPr>
            <w:r w:rsidRPr="00371803">
              <w:rPr>
                <w:b/>
                <w:bCs/>
                <w:sz w:val="22"/>
              </w:rPr>
              <w:t>17</w:t>
            </w:r>
            <w:r>
              <w:rPr>
                <w:b/>
                <w:bCs/>
                <w:sz w:val="22"/>
              </w:rPr>
              <w:t>8</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2636A0A" w14:textId="77777777" w:rsidR="00371803" w:rsidRPr="00AD26F5" w:rsidRDefault="00371803" w:rsidP="00371803">
            <w:r w:rsidRPr="00AD26F5">
              <w:t>Latavėnų kaimo senosios kapinės (Latavėnų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1AE7EBA9" w14:textId="77777777" w:rsidR="00371803" w:rsidRPr="00AD26F5" w:rsidRDefault="00371803" w:rsidP="00371803">
            <w:pPr>
              <w:rPr>
                <w:sz w:val="22"/>
              </w:rPr>
            </w:pPr>
            <w:r w:rsidRPr="00AD26F5">
              <w:rPr>
                <w:sz w:val="22"/>
              </w:rPr>
              <w:t>Neveikiančios</w:t>
            </w:r>
          </w:p>
          <w:p w14:paraId="4E4866B2" w14:textId="77777777" w:rsidR="00371803" w:rsidRPr="00AD26F5" w:rsidRDefault="00371803" w:rsidP="00371803">
            <w:pPr>
              <w:rPr>
                <w:sz w:val="22"/>
              </w:rPr>
            </w:pPr>
            <w:r w:rsidRPr="00AD26F5">
              <w:rPr>
                <w:sz w:val="22"/>
              </w:rPr>
              <w:t xml:space="preserve">Anykščių r. sav. tarybos 2013 m. gegužės 30 d. sprendimas </w:t>
            </w:r>
            <w:bookmarkStart w:id="173" w:name="n_169"/>
            <w:r w:rsidRPr="005F63A6">
              <w:rPr>
                <w:sz w:val="22"/>
              </w:rPr>
              <w:t>Nr.1-TS-185</w:t>
            </w:r>
            <w:bookmarkEnd w:id="173"/>
          </w:p>
        </w:tc>
        <w:tc>
          <w:tcPr>
            <w:tcW w:w="1024" w:type="dxa"/>
            <w:tcBorders>
              <w:top w:val="single" w:sz="4" w:space="0" w:color="auto"/>
              <w:left w:val="single" w:sz="4" w:space="0" w:color="auto"/>
              <w:bottom w:val="single" w:sz="4" w:space="0" w:color="auto"/>
              <w:right w:val="single" w:sz="4" w:space="0" w:color="auto"/>
            </w:tcBorders>
            <w:hideMark/>
          </w:tcPr>
          <w:p w14:paraId="4A988C43" w14:textId="77777777" w:rsidR="00371803" w:rsidRPr="00AD26F5" w:rsidRDefault="00371803" w:rsidP="00371803">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5949B8C2"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7C41E32F"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6B573D2" w14:textId="77777777" w:rsidR="00371803" w:rsidRPr="0083216E" w:rsidRDefault="00371803" w:rsidP="00371803">
            <w:pPr>
              <w:rPr>
                <w:sz w:val="22"/>
              </w:rPr>
            </w:pPr>
            <w:r w:rsidRPr="0083216E">
              <w:rPr>
                <w:sz w:val="22"/>
              </w:rPr>
              <w:t xml:space="preserve">Anykščių r. sav. </w:t>
            </w:r>
          </w:p>
          <w:p w14:paraId="7A28E892" w14:textId="77777777" w:rsidR="00371803" w:rsidRPr="0083216E" w:rsidRDefault="00371803" w:rsidP="00371803">
            <w:pPr>
              <w:rPr>
                <w:sz w:val="22"/>
              </w:rPr>
            </w:pPr>
            <w:r w:rsidRPr="0083216E">
              <w:rPr>
                <w:sz w:val="22"/>
              </w:rPr>
              <w:t>Troškūnų seniūnija</w:t>
            </w:r>
          </w:p>
          <w:p w14:paraId="0E6F2C77" w14:textId="77777777" w:rsidR="00371803" w:rsidRPr="0083216E" w:rsidRDefault="00371803" w:rsidP="00371803">
            <w:pPr>
              <w:rPr>
                <w:sz w:val="22"/>
              </w:rPr>
            </w:pPr>
            <w:r w:rsidRPr="0083216E">
              <w:rPr>
                <w:sz w:val="22"/>
              </w:rPr>
              <w:t>Vytauto g. 2,</w:t>
            </w:r>
          </w:p>
          <w:p w14:paraId="5A099BC8" w14:textId="77777777" w:rsidR="00371803" w:rsidRPr="0083216E" w:rsidRDefault="00371803" w:rsidP="00371803">
            <w:pPr>
              <w:rPr>
                <w:sz w:val="22"/>
              </w:rPr>
            </w:pPr>
            <w:r w:rsidRPr="0083216E">
              <w:rPr>
                <w:sz w:val="22"/>
              </w:rPr>
              <w:t>29306 Troškūnai</w:t>
            </w:r>
          </w:p>
          <w:p w14:paraId="3DAA3D98" w14:textId="77777777" w:rsidR="00371803" w:rsidRPr="0083216E" w:rsidRDefault="00371803" w:rsidP="00371803">
            <w:pPr>
              <w:rPr>
                <w:sz w:val="22"/>
              </w:rPr>
            </w:pPr>
            <w:r w:rsidRPr="0083216E">
              <w:rPr>
                <w:sz w:val="22"/>
              </w:rPr>
              <w:t>Anykščių r.</w:t>
            </w:r>
          </w:p>
          <w:p w14:paraId="4709C650" w14:textId="77777777" w:rsidR="00371803" w:rsidRPr="0083216E" w:rsidRDefault="00371803" w:rsidP="00371803">
            <w:pPr>
              <w:rPr>
                <w:sz w:val="22"/>
              </w:rPr>
            </w:pPr>
            <w:r w:rsidRPr="0083216E">
              <w:rPr>
                <w:sz w:val="22"/>
              </w:rPr>
              <w:t>Seniūnas Rimantas Sereičikas</w:t>
            </w:r>
          </w:p>
          <w:p w14:paraId="5D09B996" w14:textId="6D615761" w:rsidR="00371803" w:rsidRPr="0083216E" w:rsidRDefault="00371803" w:rsidP="00371803">
            <w:pPr>
              <w:rPr>
                <w:sz w:val="22"/>
              </w:rPr>
            </w:pPr>
            <w:r w:rsidRPr="0083216E">
              <w:rPr>
                <w:sz w:val="22"/>
              </w:rPr>
              <w:t>tel. (0 381) 56 389</w:t>
            </w:r>
          </w:p>
          <w:p w14:paraId="5921971E" w14:textId="77777777" w:rsidR="00371803" w:rsidRPr="0083216E" w:rsidRDefault="00371803" w:rsidP="00371803">
            <w:pPr>
              <w:jc w:val="center"/>
              <w:rPr>
                <w:sz w:val="22"/>
              </w:rPr>
            </w:pPr>
          </w:p>
        </w:tc>
      </w:tr>
      <w:tr w:rsidR="00371803" w:rsidRPr="00AD26F5" w14:paraId="22B327E7"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7F711DC" w14:textId="77B1CD47" w:rsidR="00371803" w:rsidRDefault="00371803" w:rsidP="00371803">
            <w:pPr>
              <w:jc w:val="center"/>
              <w:rPr>
                <w:strike/>
                <w:sz w:val="22"/>
              </w:rPr>
            </w:pPr>
            <w:r w:rsidRPr="00371803">
              <w:rPr>
                <w:strike/>
                <w:sz w:val="22"/>
              </w:rPr>
              <w:lastRenderedPageBreak/>
              <w:t>17</w:t>
            </w:r>
            <w:r>
              <w:rPr>
                <w:strike/>
                <w:sz w:val="22"/>
              </w:rPr>
              <w:t>7</w:t>
            </w:r>
            <w:r w:rsidRPr="00371803">
              <w:rPr>
                <w:strike/>
                <w:sz w:val="22"/>
              </w:rPr>
              <w:t>.</w:t>
            </w:r>
          </w:p>
          <w:p w14:paraId="75943D7E" w14:textId="2572D0FF" w:rsidR="00371803" w:rsidRPr="00AD26F5" w:rsidRDefault="00371803" w:rsidP="00371803">
            <w:pPr>
              <w:jc w:val="center"/>
              <w:rPr>
                <w:sz w:val="22"/>
              </w:rPr>
            </w:pPr>
            <w:r w:rsidRPr="00371803">
              <w:rPr>
                <w:b/>
                <w:bCs/>
                <w:sz w:val="22"/>
              </w:rPr>
              <w:t>17</w:t>
            </w:r>
            <w:r>
              <w:rPr>
                <w:b/>
                <w:bCs/>
                <w:sz w:val="22"/>
              </w:rPr>
              <w:t>9</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307F7A5" w14:textId="77777777" w:rsidR="00371803" w:rsidRPr="00AD26F5" w:rsidRDefault="00371803" w:rsidP="00371803">
            <w:r w:rsidRPr="00AD26F5">
              <w:t>Naujasėdžio kaimo kapinės (Naujasėdžio k., Troškūnų sen.)</w:t>
            </w:r>
          </w:p>
        </w:tc>
        <w:tc>
          <w:tcPr>
            <w:tcW w:w="2832" w:type="dxa"/>
            <w:tcBorders>
              <w:top w:val="single" w:sz="4" w:space="0" w:color="auto"/>
              <w:left w:val="single" w:sz="4" w:space="0" w:color="auto"/>
              <w:bottom w:val="single" w:sz="4" w:space="0" w:color="auto"/>
              <w:right w:val="single" w:sz="4" w:space="0" w:color="auto"/>
            </w:tcBorders>
            <w:hideMark/>
          </w:tcPr>
          <w:p w14:paraId="73B44BEE" w14:textId="77777777" w:rsidR="00371803" w:rsidRPr="00AD26F5" w:rsidRDefault="00371803" w:rsidP="00371803">
            <w:pPr>
              <w:rPr>
                <w:sz w:val="22"/>
              </w:rPr>
            </w:pPr>
            <w:r w:rsidRPr="00AD26F5">
              <w:rPr>
                <w:sz w:val="22"/>
              </w:rPr>
              <w:t>Neveikiančios</w:t>
            </w:r>
          </w:p>
          <w:p w14:paraId="66D1E53E" w14:textId="77777777" w:rsidR="00371803" w:rsidRPr="00AD26F5" w:rsidRDefault="00371803" w:rsidP="00371803">
            <w:pPr>
              <w:rPr>
                <w:sz w:val="22"/>
              </w:rPr>
            </w:pPr>
            <w:r w:rsidRPr="00AD26F5">
              <w:rPr>
                <w:sz w:val="22"/>
              </w:rPr>
              <w:t xml:space="preserve">Anykščių r. sav. tarybos 2013 m. gegužės 30 d. sprendimas </w:t>
            </w:r>
            <w:bookmarkStart w:id="174" w:name="n_170"/>
            <w:r w:rsidRPr="005F63A6">
              <w:rPr>
                <w:sz w:val="22"/>
              </w:rPr>
              <w:t>Nr.1-TS-185</w:t>
            </w:r>
            <w:bookmarkEnd w:id="174"/>
          </w:p>
        </w:tc>
        <w:tc>
          <w:tcPr>
            <w:tcW w:w="1024" w:type="dxa"/>
            <w:tcBorders>
              <w:top w:val="single" w:sz="4" w:space="0" w:color="auto"/>
              <w:left w:val="single" w:sz="4" w:space="0" w:color="auto"/>
              <w:bottom w:val="single" w:sz="4" w:space="0" w:color="auto"/>
              <w:right w:val="single" w:sz="4" w:space="0" w:color="auto"/>
            </w:tcBorders>
            <w:hideMark/>
          </w:tcPr>
          <w:p w14:paraId="1D545810" w14:textId="77777777" w:rsidR="00371803" w:rsidRPr="00AD26F5" w:rsidRDefault="00371803" w:rsidP="00371803">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47C31DCD"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35B1FF6"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9E5D5B7" w14:textId="77777777" w:rsidR="00371803" w:rsidRPr="0083216E" w:rsidRDefault="00371803" w:rsidP="00371803">
            <w:pPr>
              <w:rPr>
                <w:sz w:val="22"/>
              </w:rPr>
            </w:pPr>
            <w:r w:rsidRPr="0083216E">
              <w:rPr>
                <w:sz w:val="22"/>
              </w:rPr>
              <w:t xml:space="preserve">Anykščių r. sav. </w:t>
            </w:r>
          </w:p>
          <w:p w14:paraId="0144B3E9" w14:textId="77777777" w:rsidR="00371803" w:rsidRPr="0083216E" w:rsidRDefault="00371803" w:rsidP="00371803">
            <w:pPr>
              <w:rPr>
                <w:sz w:val="22"/>
              </w:rPr>
            </w:pPr>
            <w:r w:rsidRPr="0083216E">
              <w:rPr>
                <w:sz w:val="22"/>
              </w:rPr>
              <w:t>Troškūnų seniūnija</w:t>
            </w:r>
          </w:p>
          <w:p w14:paraId="43B6B0CF" w14:textId="77777777" w:rsidR="00371803" w:rsidRPr="0083216E" w:rsidRDefault="00371803" w:rsidP="00371803">
            <w:pPr>
              <w:rPr>
                <w:sz w:val="22"/>
              </w:rPr>
            </w:pPr>
            <w:r w:rsidRPr="0083216E">
              <w:rPr>
                <w:sz w:val="22"/>
              </w:rPr>
              <w:t>Vytauto g. 2,</w:t>
            </w:r>
          </w:p>
          <w:p w14:paraId="52A9D3C2" w14:textId="77777777" w:rsidR="00371803" w:rsidRPr="0083216E" w:rsidRDefault="00371803" w:rsidP="00371803">
            <w:pPr>
              <w:rPr>
                <w:sz w:val="22"/>
              </w:rPr>
            </w:pPr>
            <w:r w:rsidRPr="0083216E">
              <w:rPr>
                <w:sz w:val="22"/>
              </w:rPr>
              <w:t>29306 Troškūnai</w:t>
            </w:r>
          </w:p>
          <w:p w14:paraId="582DA79F" w14:textId="77777777" w:rsidR="00371803" w:rsidRPr="0083216E" w:rsidRDefault="00371803" w:rsidP="00371803">
            <w:pPr>
              <w:rPr>
                <w:sz w:val="22"/>
              </w:rPr>
            </w:pPr>
            <w:r w:rsidRPr="0083216E">
              <w:rPr>
                <w:sz w:val="22"/>
              </w:rPr>
              <w:t>Anykščių r.</w:t>
            </w:r>
          </w:p>
          <w:p w14:paraId="6A84590C" w14:textId="77777777" w:rsidR="00371803" w:rsidRPr="0083216E" w:rsidRDefault="00371803" w:rsidP="00371803">
            <w:pPr>
              <w:rPr>
                <w:sz w:val="22"/>
              </w:rPr>
            </w:pPr>
            <w:r w:rsidRPr="0083216E">
              <w:rPr>
                <w:sz w:val="22"/>
              </w:rPr>
              <w:t>Seniūnas Rimantas Sereičikas</w:t>
            </w:r>
          </w:p>
          <w:p w14:paraId="72591CD7" w14:textId="67DEA6BD" w:rsidR="00371803" w:rsidRPr="0083216E" w:rsidRDefault="00371803" w:rsidP="00371803">
            <w:pPr>
              <w:rPr>
                <w:sz w:val="22"/>
              </w:rPr>
            </w:pPr>
            <w:r w:rsidRPr="0083216E">
              <w:rPr>
                <w:sz w:val="22"/>
              </w:rPr>
              <w:t>tel. (0 381) 56 389</w:t>
            </w:r>
          </w:p>
          <w:p w14:paraId="5FB44B21" w14:textId="77777777" w:rsidR="00371803" w:rsidRPr="0083216E" w:rsidRDefault="00371803" w:rsidP="00371803">
            <w:pPr>
              <w:jc w:val="center"/>
              <w:rPr>
                <w:sz w:val="22"/>
              </w:rPr>
            </w:pPr>
          </w:p>
        </w:tc>
      </w:tr>
      <w:tr w:rsidR="00371803" w:rsidRPr="00AD26F5" w14:paraId="37C1312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BF8CEC1" w14:textId="07FC4F52" w:rsidR="00371803" w:rsidRDefault="00371803" w:rsidP="00371803">
            <w:pPr>
              <w:jc w:val="center"/>
              <w:rPr>
                <w:strike/>
                <w:sz w:val="22"/>
              </w:rPr>
            </w:pPr>
            <w:r w:rsidRPr="00371803">
              <w:rPr>
                <w:strike/>
                <w:sz w:val="22"/>
              </w:rPr>
              <w:t>17</w:t>
            </w:r>
            <w:r>
              <w:rPr>
                <w:strike/>
                <w:sz w:val="22"/>
              </w:rPr>
              <w:t>8</w:t>
            </w:r>
            <w:r w:rsidRPr="00371803">
              <w:rPr>
                <w:strike/>
                <w:sz w:val="22"/>
              </w:rPr>
              <w:t>.</w:t>
            </w:r>
          </w:p>
          <w:p w14:paraId="4E0E8682" w14:textId="3354840B" w:rsidR="00371803" w:rsidRPr="00AD26F5" w:rsidRDefault="00371803" w:rsidP="00371803">
            <w:pPr>
              <w:jc w:val="center"/>
              <w:rPr>
                <w:sz w:val="22"/>
              </w:rPr>
            </w:pPr>
            <w:r w:rsidRPr="00371803">
              <w:rPr>
                <w:b/>
                <w:bCs/>
                <w:sz w:val="22"/>
              </w:rPr>
              <w:t>1</w:t>
            </w:r>
            <w:r>
              <w:rPr>
                <w:b/>
                <w:bCs/>
                <w:sz w:val="22"/>
              </w:rPr>
              <w:t>80</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E4B0EE8" w14:textId="77777777" w:rsidR="00371803" w:rsidRPr="00AD26F5" w:rsidRDefault="00371803" w:rsidP="00371803">
            <w:r w:rsidRPr="00AD26F5">
              <w:t>Pakapės kaimo kapinės (Pakapės k., Troškūnų sen.)</w:t>
            </w:r>
          </w:p>
        </w:tc>
        <w:tc>
          <w:tcPr>
            <w:tcW w:w="2832" w:type="dxa"/>
            <w:tcBorders>
              <w:top w:val="single" w:sz="4" w:space="0" w:color="auto"/>
              <w:left w:val="single" w:sz="4" w:space="0" w:color="auto"/>
              <w:bottom w:val="single" w:sz="4" w:space="0" w:color="auto"/>
              <w:right w:val="single" w:sz="4" w:space="0" w:color="auto"/>
            </w:tcBorders>
            <w:hideMark/>
          </w:tcPr>
          <w:p w14:paraId="4087A06A" w14:textId="77777777" w:rsidR="00371803" w:rsidRPr="00AD26F5" w:rsidRDefault="00371803" w:rsidP="00371803">
            <w:pPr>
              <w:rPr>
                <w:sz w:val="22"/>
              </w:rPr>
            </w:pPr>
            <w:r w:rsidRPr="00AD26F5">
              <w:rPr>
                <w:sz w:val="22"/>
              </w:rPr>
              <w:t>Neveikiančios</w:t>
            </w:r>
          </w:p>
          <w:p w14:paraId="2E21DCF3" w14:textId="77777777" w:rsidR="00371803" w:rsidRPr="00AD26F5" w:rsidRDefault="00371803" w:rsidP="00371803">
            <w:pPr>
              <w:rPr>
                <w:sz w:val="22"/>
              </w:rPr>
            </w:pPr>
            <w:r w:rsidRPr="00AD26F5">
              <w:rPr>
                <w:sz w:val="22"/>
              </w:rPr>
              <w:t xml:space="preserve">Anykščių r. sav. tarybos 2013 m. gegužės 30 d. sprendimas </w:t>
            </w:r>
            <w:bookmarkStart w:id="175" w:name="n_171"/>
            <w:r w:rsidRPr="005F63A6">
              <w:rPr>
                <w:sz w:val="22"/>
              </w:rPr>
              <w:t>Nr.1-TS-185</w:t>
            </w:r>
            <w:bookmarkEnd w:id="175"/>
          </w:p>
        </w:tc>
        <w:tc>
          <w:tcPr>
            <w:tcW w:w="1024" w:type="dxa"/>
            <w:tcBorders>
              <w:top w:val="single" w:sz="4" w:space="0" w:color="auto"/>
              <w:left w:val="single" w:sz="4" w:space="0" w:color="auto"/>
              <w:bottom w:val="single" w:sz="4" w:space="0" w:color="auto"/>
              <w:right w:val="single" w:sz="4" w:space="0" w:color="auto"/>
            </w:tcBorders>
            <w:hideMark/>
          </w:tcPr>
          <w:p w14:paraId="642612F8" w14:textId="77777777" w:rsidR="00371803" w:rsidRPr="00AD26F5" w:rsidRDefault="00371803" w:rsidP="00371803">
            <w:pPr>
              <w:jc w:val="center"/>
            </w:pPr>
            <w:r w:rsidRPr="00AD26F5">
              <w:t>0,23</w:t>
            </w:r>
          </w:p>
        </w:tc>
        <w:tc>
          <w:tcPr>
            <w:tcW w:w="2520" w:type="dxa"/>
            <w:tcBorders>
              <w:top w:val="single" w:sz="4" w:space="0" w:color="auto"/>
              <w:left w:val="single" w:sz="4" w:space="0" w:color="auto"/>
              <w:bottom w:val="single" w:sz="4" w:space="0" w:color="auto"/>
              <w:right w:val="single" w:sz="4" w:space="0" w:color="auto"/>
            </w:tcBorders>
            <w:hideMark/>
          </w:tcPr>
          <w:p w14:paraId="23B292E1"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4B992F7"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E47BD50" w14:textId="77777777" w:rsidR="00371803" w:rsidRPr="0083216E" w:rsidRDefault="00371803" w:rsidP="00371803">
            <w:pPr>
              <w:rPr>
                <w:sz w:val="22"/>
              </w:rPr>
            </w:pPr>
            <w:r w:rsidRPr="0083216E">
              <w:rPr>
                <w:sz w:val="22"/>
              </w:rPr>
              <w:t xml:space="preserve">Anykščių r. sav. </w:t>
            </w:r>
          </w:p>
          <w:p w14:paraId="113666A7" w14:textId="77777777" w:rsidR="00371803" w:rsidRPr="0083216E" w:rsidRDefault="00371803" w:rsidP="00371803">
            <w:pPr>
              <w:rPr>
                <w:sz w:val="22"/>
              </w:rPr>
            </w:pPr>
            <w:r w:rsidRPr="0083216E">
              <w:rPr>
                <w:sz w:val="22"/>
              </w:rPr>
              <w:t>Troškūnų seniūnija</w:t>
            </w:r>
          </w:p>
          <w:p w14:paraId="6F0CDE2C" w14:textId="77777777" w:rsidR="00371803" w:rsidRPr="0083216E" w:rsidRDefault="00371803" w:rsidP="00371803">
            <w:pPr>
              <w:rPr>
                <w:sz w:val="22"/>
              </w:rPr>
            </w:pPr>
            <w:r w:rsidRPr="0083216E">
              <w:rPr>
                <w:sz w:val="22"/>
              </w:rPr>
              <w:t>Vytauto g. 2,</w:t>
            </w:r>
          </w:p>
          <w:p w14:paraId="5BB41F17" w14:textId="77777777" w:rsidR="00371803" w:rsidRPr="0083216E" w:rsidRDefault="00371803" w:rsidP="00371803">
            <w:pPr>
              <w:rPr>
                <w:sz w:val="22"/>
              </w:rPr>
            </w:pPr>
            <w:r w:rsidRPr="0083216E">
              <w:rPr>
                <w:sz w:val="22"/>
              </w:rPr>
              <w:t>29306 Troškūnai</w:t>
            </w:r>
          </w:p>
          <w:p w14:paraId="28199EC8" w14:textId="77777777" w:rsidR="00371803" w:rsidRPr="0083216E" w:rsidRDefault="00371803" w:rsidP="00371803">
            <w:pPr>
              <w:rPr>
                <w:sz w:val="22"/>
              </w:rPr>
            </w:pPr>
            <w:r w:rsidRPr="0083216E">
              <w:rPr>
                <w:sz w:val="22"/>
              </w:rPr>
              <w:t>Anykščių r.</w:t>
            </w:r>
          </w:p>
          <w:p w14:paraId="79ED27EF" w14:textId="77777777" w:rsidR="00371803" w:rsidRPr="0083216E" w:rsidRDefault="00371803" w:rsidP="00371803">
            <w:pPr>
              <w:rPr>
                <w:sz w:val="22"/>
              </w:rPr>
            </w:pPr>
            <w:r w:rsidRPr="0083216E">
              <w:rPr>
                <w:sz w:val="22"/>
              </w:rPr>
              <w:t>Seniūnas Rimantas Sereičikas</w:t>
            </w:r>
          </w:p>
          <w:p w14:paraId="1A21EE64" w14:textId="4611DF4B" w:rsidR="00371803" w:rsidRPr="0083216E" w:rsidRDefault="00371803" w:rsidP="00371803">
            <w:pPr>
              <w:rPr>
                <w:sz w:val="22"/>
              </w:rPr>
            </w:pPr>
            <w:r w:rsidRPr="0083216E">
              <w:rPr>
                <w:sz w:val="22"/>
              </w:rPr>
              <w:t>tel. (0 381) 56 389</w:t>
            </w:r>
          </w:p>
          <w:p w14:paraId="22C341D4" w14:textId="77777777" w:rsidR="00371803" w:rsidRPr="0083216E" w:rsidRDefault="00371803" w:rsidP="00371803">
            <w:pPr>
              <w:jc w:val="center"/>
              <w:rPr>
                <w:sz w:val="22"/>
              </w:rPr>
            </w:pPr>
          </w:p>
        </w:tc>
      </w:tr>
      <w:tr w:rsidR="00371803" w:rsidRPr="00AD26F5" w14:paraId="7A725538"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1F49F16" w14:textId="15A12B77" w:rsidR="00371803" w:rsidRDefault="00371803" w:rsidP="00371803">
            <w:pPr>
              <w:jc w:val="center"/>
              <w:rPr>
                <w:strike/>
                <w:sz w:val="22"/>
              </w:rPr>
            </w:pPr>
            <w:r w:rsidRPr="00371803">
              <w:rPr>
                <w:strike/>
                <w:sz w:val="22"/>
              </w:rPr>
              <w:t>17</w:t>
            </w:r>
            <w:r>
              <w:rPr>
                <w:strike/>
                <w:sz w:val="22"/>
              </w:rPr>
              <w:t>9</w:t>
            </w:r>
            <w:r w:rsidRPr="00371803">
              <w:rPr>
                <w:strike/>
                <w:sz w:val="22"/>
              </w:rPr>
              <w:t>.</w:t>
            </w:r>
          </w:p>
          <w:p w14:paraId="098704BA" w14:textId="4137C1A8" w:rsidR="00371803" w:rsidRPr="00AD26F5" w:rsidRDefault="00371803" w:rsidP="00371803">
            <w:pPr>
              <w:jc w:val="center"/>
              <w:rPr>
                <w:sz w:val="22"/>
              </w:rPr>
            </w:pPr>
            <w:r w:rsidRPr="00371803">
              <w:rPr>
                <w:b/>
                <w:bCs/>
                <w:sz w:val="22"/>
              </w:rPr>
              <w:t>1</w:t>
            </w:r>
            <w:r>
              <w:rPr>
                <w:b/>
                <w:bCs/>
                <w:sz w:val="22"/>
              </w:rPr>
              <w:t>81</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BCD1476" w14:textId="77777777" w:rsidR="00371803" w:rsidRPr="00AD26F5" w:rsidRDefault="00371803" w:rsidP="00371803">
            <w:r w:rsidRPr="00AD26F5">
              <w:t>Surdegio (pravoslavų)  kaimo kapinės (Sodų g., Surdegio mstl., Troškūnų sen.)</w:t>
            </w:r>
          </w:p>
        </w:tc>
        <w:tc>
          <w:tcPr>
            <w:tcW w:w="2832" w:type="dxa"/>
            <w:tcBorders>
              <w:top w:val="single" w:sz="4" w:space="0" w:color="auto"/>
              <w:left w:val="single" w:sz="4" w:space="0" w:color="auto"/>
              <w:bottom w:val="single" w:sz="4" w:space="0" w:color="auto"/>
              <w:right w:val="single" w:sz="4" w:space="0" w:color="auto"/>
            </w:tcBorders>
            <w:hideMark/>
          </w:tcPr>
          <w:p w14:paraId="2596B1E2" w14:textId="77777777" w:rsidR="00371803" w:rsidRPr="00AD26F5" w:rsidRDefault="00371803" w:rsidP="00371803">
            <w:pPr>
              <w:rPr>
                <w:sz w:val="22"/>
              </w:rPr>
            </w:pPr>
            <w:r w:rsidRPr="00AD26F5">
              <w:rPr>
                <w:sz w:val="22"/>
              </w:rPr>
              <w:t>Neveikiančios</w:t>
            </w:r>
          </w:p>
          <w:p w14:paraId="2132FBBA" w14:textId="77777777" w:rsidR="00371803" w:rsidRPr="00AD26F5" w:rsidRDefault="00371803" w:rsidP="00371803">
            <w:pPr>
              <w:rPr>
                <w:sz w:val="22"/>
              </w:rPr>
            </w:pPr>
            <w:r w:rsidRPr="00AD26F5">
              <w:rPr>
                <w:sz w:val="22"/>
              </w:rPr>
              <w:t xml:space="preserve">Anykščių r. sav. tarybos 2013 m. gegužės 30 d. sprendimas </w:t>
            </w:r>
            <w:bookmarkStart w:id="176" w:name="n_172"/>
            <w:r w:rsidRPr="005F63A6">
              <w:rPr>
                <w:sz w:val="22"/>
              </w:rPr>
              <w:t>Nr.1-TS-185</w:t>
            </w:r>
            <w:bookmarkEnd w:id="176"/>
          </w:p>
        </w:tc>
        <w:tc>
          <w:tcPr>
            <w:tcW w:w="1024" w:type="dxa"/>
            <w:tcBorders>
              <w:top w:val="single" w:sz="4" w:space="0" w:color="auto"/>
              <w:left w:val="single" w:sz="4" w:space="0" w:color="auto"/>
              <w:bottom w:val="single" w:sz="4" w:space="0" w:color="auto"/>
              <w:right w:val="single" w:sz="4" w:space="0" w:color="auto"/>
            </w:tcBorders>
            <w:hideMark/>
          </w:tcPr>
          <w:p w14:paraId="3BEFD321" w14:textId="77777777" w:rsidR="00371803" w:rsidRPr="00AD26F5" w:rsidRDefault="00371803" w:rsidP="00371803">
            <w:pPr>
              <w:jc w:val="center"/>
            </w:pPr>
            <w:r w:rsidRPr="00AD26F5">
              <w:t>0,30</w:t>
            </w:r>
          </w:p>
        </w:tc>
        <w:tc>
          <w:tcPr>
            <w:tcW w:w="2520" w:type="dxa"/>
            <w:tcBorders>
              <w:top w:val="single" w:sz="4" w:space="0" w:color="auto"/>
              <w:left w:val="single" w:sz="4" w:space="0" w:color="auto"/>
              <w:bottom w:val="single" w:sz="4" w:space="0" w:color="auto"/>
              <w:right w:val="single" w:sz="4" w:space="0" w:color="auto"/>
            </w:tcBorders>
            <w:hideMark/>
          </w:tcPr>
          <w:p w14:paraId="7A837A8B" w14:textId="77777777" w:rsidR="00371803" w:rsidRPr="00AD26F5" w:rsidRDefault="00371803" w:rsidP="00371803">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101135E" w14:textId="77777777" w:rsidR="00371803" w:rsidRPr="00AD26F5" w:rsidRDefault="00371803" w:rsidP="00371803">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4150D424" w14:textId="77777777" w:rsidR="00371803" w:rsidRPr="0083216E" w:rsidRDefault="00371803" w:rsidP="00371803">
            <w:pPr>
              <w:rPr>
                <w:sz w:val="22"/>
              </w:rPr>
            </w:pPr>
            <w:r w:rsidRPr="0083216E">
              <w:rPr>
                <w:sz w:val="22"/>
              </w:rPr>
              <w:t xml:space="preserve">Anykščių r. sav. </w:t>
            </w:r>
          </w:p>
          <w:p w14:paraId="54E73E7F" w14:textId="77777777" w:rsidR="00371803" w:rsidRPr="0083216E" w:rsidRDefault="00371803" w:rsidP="00371803">
            <w:pPr>
              <w:rPr>
                <w:sz w:val="22"/>
              </w:rPr>
            </w:pPr>
            <w:r w:rsidRPr="0083216E">
              <w:rPr>
                <w:sz w:val="22"/>
              </w:rPr>
              <w:t>Troškūnų seniūnija</w:t>
            </w:r>
          </w:p>
          <w:p w14:paraId="46556AAC" w14:textId="77777777" w:rsidR="00371803" w:rsidRPr="0083216E" w:rsidRDefault="00371803" w:rsidP="00371803">
            <w:pPr>
              <w:rPr>
                <w:sz w:val="22"/>
              </w:rPr>
            </w:pPr>
            <w:r w:rsidRPr="0083216E">
              <w:rPr>
                <w:sz w:val="22"/>
              </w:rPr>
              <w:t>Vytauto g. 2,</w:t>
            </w:r>
          </w:p>
          <w:p w14:paraId="55EA2ED6" w14:textId="77777777" w:rsidR="00371803" w:rsidRPr="0083216E" w:rsidRDefault="00371803" w:rsidP="00371803">
            <w:pPr>
              <w:rPr>
                <w:sz w:val="22"/>
              </w:rPr>
            </w:pPr>
            <w:r w:rsidRPr="0083216E">
              <w:rPr>
                <w:sz w:val="22"/>
              </w:rPr>
              <w:t>29306 Troškūnai</w:t>
            </w:r>
          </w:p>
          <w:p w14:paraId="1413A63B" w14:textId="77777777" w:rsidR="00371803" w:rsidRPr="0083216E" w:rsidRDefault="00371803" w:rsidP="00371803">
            <w:pPr>
              <w:rPr>
                <w:sz w:val="22"/>
              </w:rPr>
            </w:pPr>
            <w:r w:rsidRPr="0083216E">
              <w:rPr>
                <w:sz w:val="22"/>
              </w:rPr>
              <w:t>Anykščių r.</w:t>
            </w:r>
          </w:p>
          <w:p w14:paraId="50DCDAC8" w14:textId="77777777" w:rsidR="00371803" w:rsidRPr="0083216E" w:rsidRDefault="00371803" w:rsidP="00371803">
            <w:pPr>
              <w:rPr>
                <w:sz w:val="22"/>
              </w:rPr>
            </w:pPr>
            <w:r w:rsidRPr="0083216E">
              <w:rPr>
                <w:sz w:val="22"/>
              </w:rPr>
              <w:t>Seniūnas Rimantas Sereičikas</w:t>
            </w:r>
          </w:p>
          <w:p w14:paraId="43C21115" w14:textId="7A0EF4B7" w:rsidR="00371803" w:rsidRPr="0083216E" w:rsidRDefault="00371803" w:rsidP="00371803">
            <w:pPr>
              <w:rPr>
                <w:sz w:val="22"/>
              </w:rPr>
            </w:pPr>
            <w:r w:rsidRPr="0083216E">
              <w:rPr>
                <w:sz w:val="22"/>
              </w:rPr>
              <w:t>tel. (0 381) 56 389</w:t>
            </w:r>
          </w:p>
          <w:p w14:paraId="07163816" w14:textId="77777777" w:rsidR="00371803" w:rsidRPr="0083216E" w:rsidRDefault="00371803" w:rsidP="00371803">
            <w:pPr>
              <w:jc w:val="center"/>
              <w:rPr>
                <w:sz w:val="22"/>
              </w:rPr>
            </w:pPr>
          </w:p>
        </w:tc>
      </w:tr>
      <w:tr w:rsidR="009B61E8" w:rsidRPr="00AD26F5" w14:paraId="4E7874AB"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4BFF288B" w14:textId="402038F1" w:rsidR="009B61E8" w:rsidRDefault="009B61E8" w:rsidP="009B61E8">
            <w:pPr>
              <w:jc w:val="center"/>
              <w:rPr>
                <w:strike/>
                <w:sz w:val="22"/>
              </w:rPr>
            </w:pPr>
            <w:r w:rsidRPr="00371803">
              <w:rPr>
                <w:strike/>
                <w:sz w:val="22"/>
              </w:rPr>
              <w:t>1</w:t>
            </w:r>
            <w:r>
              <w:rPr>
                <w:strike/>
                <w:sz w:val="22"/>
              </w:rPr>
              <w:t>80</w:t>
            </w:r>
            <w:r w:rsidRPr="00371803">
              <w:rPr>
                <w:strike/>
                <w:sz w:val="22"/>
              </w:rPr>
              <w:t>.</w:t>
            </w:r>
          </w:p>
          <w:p w14:paraId="0F3C2C26" w14:textId="2B55FF73" w:rsidR="009B61E8" w:rsidRPr="00AD26F5" w:rsidRDefault="009B61E8" w:rsidP="009B61E8">
            <w:pPr>
              <w:jc w:val="center"/>
              <w:rPr>
                <w:sz w:val="22"/>
              </w:rPr>
            </w:pPr>
            <w:r w:rsidRPr="00371803">
              <w:rPr>
                <w:b/>
                <w:bCs/>
                <w:sz w:val="22"/>
              </w:rPr>
              <w:t>1</w:t>
            </w:r>
            <w:r>
              <w:rPr>
                <w:b/>
                <w:bCs/>
                <w:sz w:val="22"/>
              </w:rPr>
              <w:t>8</w:t>
            </w:r>
            <w:r w:rsidRPr="00371803">
              <w:rPr>
                <w:b/>
                <w:bCs/>
                <w:sz w:val="22"/>
              </w:rPr>
              <w:t>2.</w:t>
            </w:r>
          </w:p>
        </w:tc>
        <w:tc>
          <w:tcPr>
            <w:tcW w:w="2346" w:type="dxa"/>
            <w:tcBorders>
              <w:top w:val="single" w:sz="4" w:space="0" w:color="auto"/>
              <w:left w:val="single" w:sz="4" w:space="0" w:color="auto"/>
              <w:bottom w:val="single" w:sz="4" w:space="0" w:color="auto"/>
              <w:right w:val="single" w:sz="4" w:space="0" w:color="auto"/>
            </w:tcBorders>
            <w:hideMark/>
          </w:tcPr>
          <w:p w14:paraId="12766960" w14:textId="77777777" w:rsidR="009B61E8" w:rsidRPr="00AD26F5" w:rsidRDefault="009B61E8" w:rsidP="009B61E8">
            <w:r w:rsidRPr="00AD26F5">
              <w:t>Titeikių kaimo kapinės (Titeikių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63B54ADC" w14:textId="77777777" w:rsidR="009B61E8" w:rsidRPr="00AD26F5" w:rsidRDefault="009B61E8" w:rsidP="009B61E8">
            <w:pPr>
              <w:rPr>
                <w:sz w:val="22"/>
              </w:rPr>
            </w:pPr>
            <w:r w:rsidRPr="00AD26F5">
              <w:rPr>
                <w:sz w:val="22"/>
              </w:rPr>
              <w:t>Neveikiančios</w:t>
            </w:r>
          </w:p>
          <w:p w14:paraId="3D05C299" w14:textId="77777777" w:rsidR="009B61E8" w:rsidRPr="00AD26F5" w:rsidRDefault="009B61E8" w:rsidP="009B61E8">
            <w:pPr>
              <w:rPr>
                <w:sz w:val="22"/>
              </w:rPr>
            </w:pPr>
            <w:r w:rsidRPr="00AD26F5">
              <w:rPr>
                <w:sz w:val="22"/>
              </w:rPr>
              <w:t xml:space="preserve">Anykščių r. sav. tarybos 2013 m. gegužės 30 d. sprendimas </w:t>
            </w:r>
            <w:bookmarkStart w:id="177" w:name="n_173"/>
            <w:r w:rsidRPr="005F63A6">
              <w:rPr>
                <w:sz w:val="22"/>
              </w:rPr>
              <w:t>Nr.1-TS-185</w:t>
            </w:r>
            <w:bookmarkEnd w:id="177"/>
          </w:p>
        </w:tc>
        <w:tc>
          <w:tcPr>
            <w:tcW w:w="1024" w:type="dxa"/>
            <w:tcBorders>
              <w:top w:val="single" w:sz="4" w:space="0" w:color="auto"/>
              <w:left w:val="single" w:sz="4" w:space="0" w:color="auto"/>
              <w:bottom w:val="single" w:sz="4" w:space="0" w:color="auto"/>
              <w:right w:val="single" w:sz="4" w:space="0" w:color="auto"/>
            </w:tcBorders>
            <w:hideMark/>
          </w:tcPr>
          <w:p w14:paraId="210737E8" w14:textId="77777777" w:rsidR="009B61E8" w:rsidRPr="00AD26F5" w:rsidRDefault="009B61E8" w:rsidP="009B61E8">
            <w:pPr>
              <w:jc w:val="center"/>
            </w:pPr>
            <w:r w:rsidRPr="00AD26F5">
              <w:t>0,08</w:t>
            </w:r>
          </w:p>
        </w:tc>
        <w:tc>
          <w:tcPr>
            <w:tcW w:w="2520" w:type="dxa"/>
            <w:tcBorders>
              <w:top w:val="single" w:sz="4" w:space="0" w:color="auto"/>
              <w:left w:val="single" w:sz="4" w:space="0" w:color="auto"/>
              <w:bottom w:val="single" w:sz="4" w:space="0" w:color="auto"/>
              <w:right w:val="single" w:sz="4" w:space="0" w:color="auto"/>
            </w:tcBorders>
            <w:hideMark/>
          </w:tcPr>
          <w:p w14:paraId="2CF88E55" w14:textId="77777777" w:rsidR="009B61E8" w:rsidRPr="00AD26F5" w:rsidRDefault="009B61E8" w:rsidP="009B61E8">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6791E8E" w14:textId="77777777" w:rsidR="009B61E8" w:rsidRPr="00AD26F5" w:rsidRDefault="009B61E8" w:rsidP="009B61E8">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F9618F4" w14:textId="77777777" w:rsidR="009B61E8" w:rsidRPr="0083216E" w:rsidRDefault="009B61E8" w:rsidP="009B61E8">
            <w:pPr>
              <w:rPr>
                <w:sz w:val="22"/>
              </w:rPr>
            </w:pPr>
            <w:r w:rsidRPr="0083216E">
              <w:rPr>
                <w:sz w:val="22"/>
              </w:rPr>
              <w:t xml:space="preserve">Anykščių r. sav. </w:t>
            </w:r>
          </w:p>
          <w:p w14:paraId="3C485402" w14:textId="77777777" w:rsidR="009B61E8" w:rsidRPr="0083216E" w:rsidRDefault="009B61E8" w:rsidP="009B61E8">
            <w:pPr>
              <w:rPr>
                <w:sz w:val="22"/>
              </w:rPr>
            </w:pPr>
            <w:r w:rsidRPr="0083216E">
              <w:rPr>
                <w:sz w:val="22"/>
              </w:rPr>
              <w:t>Troškūnų seniūnija</w:t>
            </w:r>
          </w:p>
          <w:p w14:paraId="3DCBA4DF" w14:textId="77777777" w:rsidR="009B61E8" w:rsidRPr="0083216E" w:rsidRDefault="009B61E8" w:rsidP="009B61E8">
            <w:pPr>
              <w:rPr>
                <w:sz w:val="22"/>
              </w:rPr>
            </w:pPr>
            <w:r w:rsidRPr="0083216E">
              <w:rPr>
                <w:sz w:val="22"/>
              </w:rPr>
              <w:t>Vytauto g. 2,</w:t>
            </w:r>
          </w:p>
          <w:p w14:paraId="4880D82D" w14:textId="77777777" w:rsidR="009B61E8" w:rsidRPr="0083216E" w:rsidRDefault="009B61E8" w:rsidP="009B61E8">
            <w:pPr>
              <w:rPr>
                <w:sz w:val="22"/>
              </w:rPr>
            </w:pPr>
            <w:r w:rsidRPr="0083216E">
              <w:rPr>
                <w:sz w:val="22"/>
              </w:rPr>
              <w:t>29306 Troškūnai</w:t>
            </w:r>
          </w:p>
          <w:p w14:paraId="11F21609" w14:textId="77777777" w:rsidR="009B61E8" w:rsidRPr="0083216E" w:rsidRDefault="009B61E8" w:rsidP="009B61E8">
            <w:pPr>
              <w:rPr>
                <w:sz w:val="22"/>
              </w:rPr>
            </w:pPr>
            <w:r w:rsidRPr="0083216E">
              <w:rPr>
                <w:sz w:val="22"/>
              </w:rPr>
              <w:t>Anykščių r.</w:t>
            </w:r>
          </w:p>
          <w:p w14:paraId="0F440906" w14:textId="77777777" w:rsidR="009B61E8" w:rsidRPr="0083216E" w:rsidRDefault="009B61E8" w:rsidP="009B61E8">
            <w:pPr>
              <w:rPr>
                <w:sz w:val="22"/>
              </w:rPr>
            </w:pPr>
            <w:r w:rsidRPr="0083216E">
              <w:rPr>
                <w:sz w:val="22"/>
              </w:rPr>
              <w:t>Seniūnas Rimantas Sereičikas</w:t>
            </w:r>
          </w:p>
          <w:p w14:paraId="401AF609" w14:textId="67916780" w:rsidR="009B61E8" w:rsidRPr="0083216E" w:rsidRDefault="009B61E8" w:rsidP="009B61E8">
            <w:pPr>
              <w:rPr>
                <w:sz w:val="22"/>
              </w:rPr>
            </w:pPr>
            <w:r w:rsidRPr="0083216E">
              <w:rPr>
                <w:sz w:val="22"/>
              </w:rPr>
              <w:t>tel. (0 381) 56 389</w:t>
            </w:r>
          </w:p>
          <w:p w14:paraId="655D7C5A" w14:textId="77777777" w:rsidR="009B61E8" w:rsidRPr="0083216E" w:rsidRDefault="009B61E8" w:rsidP="009B61E8">
            <w:pPr>
              <w:jc w:val="center"/>
              <w:rPr>
                <w:sz w:val="22"/>
              </w:rPr>
            </w:pPr>
          </w:p>
        </w:tc>
      </w:tr>
      <w:tr w:rsidR="009B61E8" w:rsidRPr="00AD26F5" w14:paraId="3B24F862"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A62EE6D" w14:textId="2ECD0F31" w:rsidR="009B61E8" w:rsidRDefault="009B61E8" w:rsidP="009B61E8">
            <w:pPr>
              <w:jc w:val="center"/>
              <w:rPr>
                <w:strike/>
                <w:sz w:val="22"/>
              </w:rPr>
            </w:pPr>
            <w:r w:rsidRPr="00371803">
              <w:rPr>
                <w:strike/>
                <w:sz w:val="22"/>
              </w:rPr>
              <w:t>1</w:t>
            </w:r>
            <w:r>
              <w:rPr>
                <w:strike/>
                <w:sz w:val="22"/>
              </w:rPr>
              <w:t>81</w:t>
            </w:r>
            <w:r w:rsidRPr="00371803">
              <w:rPr>
                <w:strike/>
                <w:sz w:val="22"/>
              </w:rPr>
              <w:t>.</w:t>
            </w:r>
          </w:p>
          <w:p w14:paraId="7E209424" w14:textId="40D88729" w:rsidR="009B61E8" w:rsidRPr="00AD26F5" w:rsidRDefault="009B61E8" w:rsidP="009B61E8">
            <w:pPr>
              <w:jc w:val="center"/>
              <w:rPr>
                <w:sz w:val="22"/>
              </w:rPr>
            </w:pPr>
            <w:r w:rsidRPr="00371803">
              <w:rPr>
                <w:b/>
                <w:bCs/>
                <w:sz w:val="22"/>
              </w:rPr>
              <w:t>1</w:t>
            </w:r>
            <w:r>
              <w:rPr>
                <w:b/>
                <w:bCs/>
                <w:sz w:val="22"/>
              </w:rPr>
              <w:t>83</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2E028FB" w14:textId="77777777" w:rsidR="009B61E8" w:rsidRPr="00AD26F5" w:rsidRDefault="009B61E8" w:rsidP="009B61E8">
            <w:r w:rsidRPr="00AD26F5">
              <w:t xml:space="preserve">Vokiečių kapinės Troškūnų m. </w:t>
            </w:r>
          </w:p>
          <w:p w14:paraId="2C91016C" w14:textId="77777777" w:rsidR="009B61E8" w:rsidRPr="00AD26F5" w:rsidRDefault="009B61E8" w:rsidP="009B61E8">
            <w:r w:rsidRPr="00AD26F5">
              <w:lastRenderedPageBreak/>
              <w:t>(K. Inčiūros g., Troškūnų m., Troškūnų sen.)</w:t>
            </w:r>
          </w:p>
        </w:tc>
        <w:tc>
          <w:tcPr>
            <w:tcW w:w="2832" w:type="dxa"/>
            <w:tcBorders>
              <w:top w:val="single" w:sz="4" w:space="0" w:color="auto"/>
              <w:left w:val="single" w:sz="4" w:space="0" w:color="auto"/>
              <w:bottom w:val="single" w:sz="4" w:space="0" w:color="auto"/>
              <w:right w:val="single" w:sz="4" w:space="0" w:color="auto"/>
            </w:tcBorders>
            <w:hideMark/>
          </w:tcPr>
          <w:p w14:paraId="51F056B6" w14:textId="77777777" w:rsidR="009B61E8" w:rsidRPr="00AD26F5" w:rsidRDefault="009B61E8" w:rsidP="009B61E8">
            <w:pPr>
              <w:rPr>
                <w:sz w:val="22"/>
              </w:rPr>
            </w:pPr>
            <w:r w:rsidRPr="00AD26F5">
              <w:rPr>
                <w:sz w:val="22"/>
              </w:rPr>
              <w:lastRenderedPageBreak/>
              <w:t>Neveikiančios</w:t>
            </w:r>
          </w:p>
          <w:p w14:paraId="0C3B7317" w14:textId="77777777" w:rsidR="009B61E8" w:rsidRPr="00AD26F5" w:rsidRDefault="009B61E8" w:rsidP="009B61E8">
            <w:pPr>
              <w:rPr>
                <w:sz w:val="22"/>
              </w:rPr>
            </w:pPr>
            <w:r w:rsidRPr="00AD26F5">
              <w:rPr>
                <w:sz w:val="22"/>
              </w:rPr>
              <w:t xml:space="preserve">Anykščių r. sav. tarybos 2013 m. gegužės 30 d. sprendimas </w:t>
            </w:r>
            <w:bookmarkStart w:id="178" w:name="n_174"/>
            <w:r w:rsidRPr="005F63A6">
              <w:rPr>
                <w:sz w:val="22"/>
              </w:rPr>
              <w:t>Nr.1-TS-185</w:t>
            </w:r>
            <w:bookmarkEnd w:id="178"/>
          </w:p>
        </w:tc>
        <w:tc>
          <w:tcPr>
            <w:tcW w:w="1024" w:type="dxa"/>
            <w:tcBorders>
              <w:top w:val="single" w:sz="4" w:space="0" w:color="auto"/>
              <w:left w:val="single" w:sz="4" w:space="0" w:color="auto"/>
              <w:bottom w:val="single" w:sz="4" w:space="0" w:color="auto"/>
              <w:right w:val="single" w:sz="4" w:space="0" w:color="auto"/>
            </w:tcBorders>
            <w:hideMark/>
          </w:tcPr>
          <w:p w14:paraId="5FBAED34" w14:textId="77777777" w:rsidR="009B61E8" w:rsidRPr="00AD26F5" w:rsidRDefault="009B61E8" w:rsidP="009B61E8">
            <w:pPr>
              <w:jc w:val="center"/>
            </w:pPr>
            <w:r w:rsidRPr="00AD26F5">
              <w:t>0,093</w:t>
            </w:r>
          </w:p>
        </w:tc>
        <w:tc>
          <w:tcPr>
            <w:tcW w:w="2520" w:type="dxa"/>
            <w:tcBorders>
              <w:top w:val="single" w:sz="4" w:space="0" w:color="auto"/>
              <w:left w:val="single" w:sz="4" w:space="0" w:color="auto"/>
              <w:bottom w:val="single" w:sz="4" w:space="0" w:color="auto"/>
              <w:right w:val="single" w:sz="4" w:space="0" w:color="auto"/>
            </w:tcBorders>
            <w:hideMark/>
          </w:tcPr>
          <w:p w14:paraId="212AD868" w14:textId="77777777" w:rsidR="009B61E8" w:rsidRPr="00AD26F5" w:rsidRDefault="009B61E8" w:rsidP="009B61E8">
            <w:pPr>
              <w:jc w:val="center"/>
              <w:rPr>
                <w:sz w:val="22"/>
              </w:rPr>
            </w:pPr>
            <w:r w:rsidRPr="00AD26F5">
              <w:rPr>
                <w:sz w:val="22"/>
              </w:rPr>
              <w:t>Žemės sklypo unikalus</w:t>
            </w:r>
          </w:p>
          <w:p w14:paraId="03BCD292" w14:textId="77777777" w:rsidR="009B61E8" w:rsidRPr="00AD26F5" w:rsidRDefault="009B61E8" w:rsidP="009B61E8">
            <w:pPr>
              <w:jc w:val="center"/>
              <w:rPr>
                <w:sz w:val="22"/>
              </w:rPr>
            </w:pPr>
            <w:r w:rsidRPr="00AD26F5">
              <w:rPr>
                <w:sz w:val="22"/>
              </w:rPr>
              <w:t xml:space="preserve"> Nr. 4400-5394-7212,</w:t>
            </w:r>
          </w:p>
          <w:p w14:paraId="7DE6D4C5" w14:textId="77777777" w:rsidR="009B61E8" w:rsidRPr="00AD26F5" w:rsidRDefault="009B61E8" w:rsidP="009B61E8">
            <w:pPr>
              <w:jc w:val="center"/>
              <w:rPr>
                <w:sz w:val="22"/>
              </w:rPr>
            </w:pPr>
            <w:r w:rsidRPr="00AD26F5">
              <w:rPr>
                <w:sz w:val="22"/>
              </w:rPr>
              <w:t>2020-04-06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1B7D9071" w14:textId="77777777" w:rsidR="009B61E8" w:rsidRPr="00AD26F5" w:rsidRDefault="009B61E8" w:rsidP="009B61E8">
            <w:pPr>
              <w:jc w:val="center"/>
            </w:pPr>
            <w:r w:rsidRPr="00AD26F5">
              <w:t xml:space="preserve"> </w:t>
            </w:r>
            <w:r w:rsidRPr="00AD26F5">
              <w:rPr>
                <w:sz w:val="22"/>
              </w:rPr>
              <w:t xml:space="preserve">unikalus kodas </w:t>
            </w:r>
            <w:r w:rsidRPr="00AD26F5">
              <w:t>40428</w:t>
            </w:r>
          </w:p>
        </w:tc>
        <w:tc>
          <w:tcPr>
            <w:tcW w:w="3973" w:type="dxa"/>
            <w:tcBorders>
              <w:top w:val="single" w:sz="4" w:space="0" w:color="auto"/>
              <w:left w:val="single" w:sz="4" w:space="0" w:color="auto"/>
              <w:bottom w:val="single" w:sz="4" w:space="0" w:color="auto"/>
              <w:right w:val="single" w:sz="4" w:space="0" w:color="auto"/>
            </w:tcBorders>
          </w:tcPr>
          <w:p w14:paraId="3B1AF0BB" w14:textId="77777777" w:rsidR="009B61E8" w:rsidRPr="0083216E" w:rsidRDefault="009B61E8" w:rsidP="009B61E8">
            <w:pPr>
              <w:rPr>
                <w:sz w:val="22"/>
              </w:rPr>
            </w:pPr>
            <w:r w:rsidRPr="0083216E">
              <w:rPr>
                <w:sz w:val="22"/>
              </w:rPr>
              <w:t xml:space="preserve">Anykščių r. sav. </w:t>
            </w:r>
          </w:p>
          <w:p w14:paraId="1391F9D2" w14:textId="77777777" w:rsidR="009B61E8" w:rsidRPr="0083216E" w:rsidRDefault="009B61E8" w:rsidP="009B61E8">
            <w:pPr>
              <w:rPr>
                <w:sz w:val="22"/>
              </w:rPr>
            </w:pPr>
            <w:r w:rsidRPr="0083216E">
              <w:rPr>
                <w:sz w:val="22"/>
              </w:rPr>
              <w:t>Troškūnų seniūnija</w:t>
            </w:r>
          </w:p>
          <w:p w14:paraId="6229B67E" w14:textId="77777777" w:rsidR="009B61E8" w:rsidRPr="0083216E" w:rsidRDefault="009B61E8" w:rsidP="009B61E8">
            <w:pPr>
              <w:rPr>
                <w:sz w:val="22"/>
              </w:rPr>
            </w:pPr>
            <w:r w:rsidRPr="0083216E">
              <w:rPr>
                <w:sz w:val="22"/>
              </w:rPr>
              <w:t>Vytauto g. 2,</w:t>
            </w:r>
          </w:p>
          <w:p w14:paraId="754AEB5E" w14:textId="77777777" w:rsidR="009B61E8" w:rsidRPr="0083216E" w:rsidRDefault="009B61E8" w:rsidP="009B61E8">
            <w:pPr>
              <w:rPr>
                <w:sz w:val="22"/>
              </w:rPr>
            </w:pPr>
            <w:r w:rsidRPr="0083216E">
              <w:rPr>
                <w:sz w:val="22"/>
              </w:rPr>
              <w:t>29306 Troškūnai</w:t>
            </w:r>
          </w:p>
          <w:p w14:paraId="56346F0E" w14:textId="77777777" w:rsidR="009B61E8" w:rsidRPr="0083216E" w:rsidRDefault="009B61E8" w:rsidP="009B61E8">
            <w:pPr>
              <w:rPr>
                <w:sz w:val="22"/>
              </w:rPr>
            </w:pPr>
            <w:r w:rsidRPr="0083216E">
              <w:rPr>
                <w:sz w:val="22"/>
              </w:rPr>
              <w:lastRenderedPageBreak/>
              <w:t>Anykščių r.</w:t>
            </w:r>
          </w:p>
          <w:p w14:paraId="34955A4E" w14:textId="77777777" w:rsidR="009B61E8" w:rsidRPr="0083216E" w:rsidRDefault="009B61E8" w:rsidP="009B61E8">
            <w:pPr>
              <w:rPr>
                <w:sz w:val="22"/>
              </w:rPr>
            </w:pPr>
            <w:r w:rsidRPr="0083216E">
              <w:rPr>
                <w:sz w:val="22"/>
              </w:rPr>
              <w:t>Seniūnas Rimantas Sereičikas</w:t>
            </w:r>
          </w:p>
          <w:p w14:paraId="60B64397" w14:textId="42255AD2" w:rsidR="009B61E8" w:rsidRPr="0083216E" w:rsidRDefault="009B61E8" w:rsidP="009B61E8">
            <w:pPr>
              <w:rPr>
                <w:sz w:val="22"/>
              </w:rPr>
            </w:pPr>
            <w:r w:rsidRPr="0083216E">
              <w:rPr>
                <w:sz w:val="22"/>
              </w:rPr>
              <w:t>tel. (0 381) 56 389</w:t>
            </w:r>
          </w:p>
          <w:p w14:paraId="4B4BEF37" w14:textId="77777777" w:rsidR="009B61E8" w:rsidRPr="0083216E" w:rsidRDefault="009B61E8" w:rsidP="009B61E8">
            <w:pPr>
              <w:jc w:val="center"/>
              <w:rPr>
                <w:sz w:val="22"/>
              </w:rPr>
            </w:pPr>
          </w:p>
        </w:tc>
      </w:tr>
      <w:tr w:rsidR="00FD0B4F" w:rsidRPr="00AD26F5" w14:paraId="6455F20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25C2396" w14:textId="33BE43E5" w:rsidR="00FD0B4F" w:rsidRDefault="00FD0B4F" w:rsidP="00FD0B4F">
            <w:pPr>
              <w:jc w:val="center"/>
              <w:rPr>
                <w:strike/>
                <w:sz w:val="22"/>
              </w:rPr>
            </w:pPr>
            <w:r w:rsidRPr="00371803">
              <w:rPr>
                <w:strike/>
                <w:sz w:val="22"/>
              </w:rPr>
              <w:lastRenderedPageBreak/>
              <w:t>1</w:t>
            </w:r>
            <w:r>
              <w:rPr>
                <w:strike/>
                <w:sz w:val="22"/>
              </w:rPr>
              <w:t>82</w:t>
            </w:r>
            <w:r w:rsidRPr="00371803">
              <w:rPr>
                <w:strike/>
                <w:sz w:val="22"/>
              </w:rPr>
              <w:t>.</w:t>
            </w:r>
          </w:p>
          <w:p w14:paraId="1459948E" w14:textId="10975CA4" w:rsidR="00FD0B4F" w:rsidRPr="00AD26F5" w:rsidRDefault="00FD0B4F" w:rsidP="00FD0B4F">
            <w:pPr>
              <w:jc w:val="center"/>
              <w:rPr>
                <w:sz w:val="22"/>
              </w:rPr>
            </w:pPr>
            <w:r w:rsidRPr="00371803">
              <w:rPr>
                <w:b/>
                <w:bCs/>
                <w:sz w:val="22"/>
              </w:rPr>
              <w:t>1</w:t>
            </w:r>
            <w:r>
              <w:rPr>
                <w:b/>
                <w:bCs/>
                <w:sz w:val="22"/>
              </w:rPr>
              <w:t>84</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BA4D3F7" w14:textId="77777777" w:rsidR="00FD0B4F" w:rsidRPr="00AD26F5" w:rsidRDefault="00FD0B4F" w:rsidP="00FD0B4F">
            <w:r w:rsidRPr="00AD26F5">
              <w:t>Pienagalio kaimo kapinės (Kiaušagalio k., Troškūnų sen.)</w:t>
            </w:r>
          </w:p>
        </w:tc>
        <w:tc>
          <w:tcPr>
            <w:tcW w:w="2832" w:type="dxa"/>
            <w:tcBorders>
              <w:top w:val="single" w:sz="4" w:space="0" w:color="auto"/>
              <w:left w:val="single" w:sz="4" w:space="0" w:color="auto"/>
              <w:bottom w:val="single" w:sz="4" w:space="0" w:color="auto"/>
              <w:right w:val="single" w:sz="4" w:space="0" w:color="auto"/>
            </w:tcBorders>
            <w:hideMark/>
          </w:tcPr>
          <w:p w14:paraId="0D649668" w14:textId="77777777" w:rsidR="00FD0B4F" w:rsidRPr="00AD26F5" w:rsidRDefault="00FD0B4F" w:rsidP="00FD0B4F">
            <w:pPr>
              <w:rPr>
                <w:sz w:val="22"/>
              </w:rPr>
            </w:pPr>
            <w:r w:rsidRPr="00AD26F5">
              <w:rPr>
                <w:sz w:val="22"/>
              </w:rPr>
              <w:t>Neveikiančios</w:t>
            </w:r>
          </w:p>
          <w:p w14:paraId="66EAC7EE" w14:textId="77777777" w:rsidR="00FD0B4F" w:rsidRPr="00AD26F5" w:rsidRDefault="00FD0B4F" w:rsidP="00FD0B4F">
            <w:pPr>
              <w:rPr>
                <w:sz w:val="22"/>
              </w:rPr>
            </w:pPr>
            <w:r w:rsidRPr="00AD26F5">
              <w:rPr>
                <w:sz w:val="22"/>
              </w:rPr>
              <w:t xml:space="preserve">Anykščių r. sav. tarybos 2013 m. gegužės 30 d. sprendimas </w:t>
            </w:r>
            <w:bookmarkStart w:id="179" w:name="n_175"/>
            <w:r w:rsidRPr="005F63A6">
              <w:rPr>
                <w:sz w:val="22"/>
              </w:rPr>
              <w:t>Nr.1-TS-185</w:t>
            </w:r>
            <w:bookmarkEnd w:id="179"/>
          </w:p>
        </w:tc>
        <w:tc>
          <w:tcPr>
            <w:tcW w:w="1024" w:type="dxa"/>
            <w:tcBorders>
              <w:top w:val="single" w:sz="4" w:space="0" w:color="auto"/>
              <w:left w:val="single" w:sz="4" w:space="0" w:color="auto"/>
              <w:bottom w:val="single" w:sz="4" w:space="0" w:color="auto"/>
              <w:right w:val="single" w:sz="4" w:space="0" w:color="auto"/>
            </w:tcBorders>
            <w:hideMark/>
          </w:tcPr>
          <w:p w14:paraId="5804DF7C" w14:textId="77777777" w:rsidR="00FD0B4F" w:rsidRPr="00AD26F5" w:rsidRDefault="00FD0B4F" w:rsidP="00FD0B4F">
            <w:pPr>
              <w:jc w:val="center"/>
            </w:pPr>
            <w:r w:rsidRPr="00AD26F5">
              <w:t>0,2545</w:t>
            </w:r>
          </w:p>
        </w:tc>
        <w:tc>
          <w:tcPr>
            <w:tcW w:w="2520" w:type="dxa"/>
            <w:tcBorders>
              <w:top w:val="single" w:sz="4" w:space="0" w:color="auto"/>
              <w:left w:val="single" w:sz="4" w:space="0" w:color="auto"/>
              <w:bottom w:val="single" w:sz="4" w:space="0" w:color="auto"/>
              <w:right w:val="single" w:sz="4" w:space="0" w:color="auto"/>
            </w:tcBorders>
            <w:hideMark/>
          </w:tcPr>
          <w:p w14:paraId="4DFE72B6" w14:textId="77777777" w:rsidR="00FD0B4F" w:rsidRPr="00AD26F5" w:rsidRDefault="00FD0B4F" w:rsidP="00FD0B4F">
            <w:pPr>
              <w:jc w:val="center"/>
              <w:rPr>
                <w:sz w:val="22"/>
              </w:rPr>
            </w:pPr>
            <w:r w:rsidRPr="00AD26F5">
              <w:rPr>
                <w:sz w:val="22"/>
              </w:rPr>
              <w:t>Žemės sklypo unikalus</w:t>
            </w:r>
          </w:p>
          <w:p w14:paraId="358381B7" w14:textId="77777777" w:rsidR="00FD0B4F" w:rsidRPr="00AD26F5" w:rsidRDefault="00FD0B4F" w:rsidP="00FD0B4F">
            <w:pPr>
              <w:jc w:val="center"/>
              <w:rPr>
                <w:sz w:val="22"/>
              </w:rPr>
            </w:pPr>
            <w:r w:rsidRPr="00AD26F5">
              <w:rPr>
                <w:sz w:val="22"/>
              </w:rPr>
              <w:t xml:space="preserve"> Nr. 4400-5476-8602,</w:t>
            </w:r>
          </w:p>
          <w:p w14:paraId="11141BE8" w14:textId="77777777" w:rsidR="00FD0B4F" w:rsidRPr="00AD26F5" w:rsidRDefault="00FD0B4F" w:rsidP="00FD0B4F">
            <w:pPr>
              <w:jc w:val="center"/>
              <w:rPr>
                <w:sz w:val="22"/>
              </w:rPr>
            </w:pPr>
            <w:r w:rsidRPr="00AD26F5">
              <w:rPr>
                <w:sz w:val="22"/>
              </w:rPr>
              <w:t>2020-09-02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B7F3F44" w14:textId="77777777" w:rsidR="00FD0B4F" w:rsidRPr="00AD26F5" w:rsidRDefault="00FD0B4F" w:rsidP="00FD0B4F">
            <w:pPr>
              <w:jc w:val="center"/>
            </w:pPr>
            <w:r w:rsidRPr="00AD26F5">
              <w:t xml:space="preserve"> </w:t>
            </w:r>
            <w:r w:rsidRPr="00AD26F5">
              <w:rPr>
                <w:sz w:val="22"/>
              </w:rPr>
              <w:t xml:space="preserve">unikalus kodas </w:t>
            </w:r>
            <w:r w:rsidRPr="00AD26F5">
              <w:t>33340</w:t>
            </w:r>
          </w:p>
        </w:tc>
        <w:tc>
          <w:tcPr>
            <w:tcW w:w="3973" w:type="dxa"/>
            <w:tcBorders>
              <w:top w:val="single" w:sz="4" w:space="0" w:color="auto"/>
              <w:left w:val="single" w:sz="4" w:space="0" w:color="auto"/>
              <w:bottom w:val="single" w:sz="4" w:space="0" w:color="auto"/>
              <w:right w:val="single" w:sz="4" w:space="0" w:color="auto"/>
            </w:tcBorders>
          </w:tcPr>
          <w:p w14:paraId="6BAADF14" w14:textId="77777777" w:rsidR="00FD0B4F" w:rsidRPr="0083216E" w:rsidRDefault="00FD0B4F" w:rsidP="00FD0B4F">
            <w:pPr>
              <w:rPr>
                <w:sz w:val="22"/>
              </w:rPr>
            </w:pPr>
            <w:r w:rsidRPr="0083216E">
              <w:rPr>
                <w:sz w:val="22"/>
              </w:rPr>
              <w:t xml:space="preserve">Anykščių r. sav. </w:t>
            </w:r>
          </w:p>
          <w:p w14:paraId="153CF821" w14:textId="77777777" w:rsidR="00FD0B4F" w:rsidRPr="0083216E" w:rsidRDefault="00FD0B4F" w:rsidP="00FD0B4F">
            <w:pPr>
              <w:rPr>
                <w:sz w:val="22"/>
              </w:rPr>
            </w:pPr>
            <w:r w:rsidRPr="0083216E">
              <w:rPr>
                <w:sz w:val="22"/>
              </w:rPr>
              <w:t>Troškūnų seniūnija</w:t>
            </w:r>
          </w:p>
          <w:p w14:paraId="5F07D930" w14:textId="77777777" w:rsidR="00FD0B4F" w:rsidRPr="0083216E" w:rsidRDefault="00FD0B4F" w:rsidP="00FD0B4F">
            <w:pPr>
              <w:rPr>
                <w:sz w:val="22"/>
              </w:rPr>
            </w:pPr>
            <w:r w:rsidRPr="0083216E">
              <w:rPr>
                <w:sz w:val="22"/>
              </w:rPr>
              <w:t>Vytauto g. 2,</w:t>
            </w:r>
          </w:p>
          <w:p w14:paraId="4B23E00D" w14:textId="77777777" w:rsidR="00FD0B4F" w:rsidRPr="0083216E" w:rsidRDefault="00FD0B4F" w:rsidP="00FD0B4F">
            <w:pPr>
              <w:rPr>
                <w:sz w:val="22"/>
              </w:rPr>
            </w:pPr>
            <w:r w:rsidRPr="0083216E">
              <w:rPr>
                <w:sz w:val="22"/>
              </w:rPr>
              <w:t>29306 Troškūnai</w:t>
            </w:r>
          </w:p>
          <w:p w14:paraId="3A5735DA" w14:textId="77777777" w:rsidR="00FD0B4F" w:rsidRPr="0083216E" w:rsidRDefault="00FD0B4F" w:rsidP="00FD0B4F">
            <w:pPr>
              <w:rPr>
                <w:sz w:val="22"/>
              </w:rPr>
            </w:pPr>
            <w:r w:rsidRPr="0083216E">
              <w:rPr>
                <w:sz w:val="22"/>
              </w:rPr>
              <w:t>Anykščių r.</w:t>
            </w:r>
          </w:p>
          <w:p w14:paraId="3EB9D1F3" w14:textId="77777777" w:rsidR="00FD0B4F" w:rsidRPr="0083216E" w:rsidRDefault="00FD0B4F" w:rsidP="00FD0B4F">
            <w:pPr>
              <w:rPr>
                <w:sz w:val="22"/>
              </w:rPr>
            </w:pPr>
            <w:r w:rsidRPr="0083216E">
              <w:rPr>
                <w:sz w:val="22"/>
              </w:rPr>
              <w:t>Seniūnas Rimantas Sereičikas</w:t>
            </w:r>
          </w:p>
          <w:p w14:paraId="79B82460" w14:textId="6C11B8CC" w:rsidR="00FD0B4F" w:rsidRPr="0083216E" w:rsidRDefault="00FD0B4F" w:rsidP="00FD0B4F">
            <w:pPr>
              <w:rPr>
                <w:sz w:val="22"/>
              </w:rPr>
            </w:pPr>
            <w:r w:rsidRPr="0083216E">
              <w:rPr>
                <w:sz w:val="22"/>
              </w:rPr>
              <w:t>tel. (0 381) 56 389</w:t>
            </w:r>
          </w:p>
          <w:p w14:paraId="2858738F" w14:textId="77777777" w:rsidR="00FD0B4F" w:rsidRPr="0083216E" w:rsidRDefault="00FD0B4F" w:rsidP="00FD0B4F">
            <w:pPr>
              <w:jc w:val="center"/>
              <w:rPr>
                <w:sz w:val="22"/>
              </w:rPr>
            </w:pPr>
          </w:p>
        </w:tc>
      </w:tr>
      <w:tr w:rsidR="00FD0B4F" w:rsidRPr="00AD26F5" w14:paraId="4148CD6C"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5D3431AF" w14:textId="4E9EE4F0" w:rsidR="00FD0B4F" w:rsidRDefault="00FD0B4F" w:rsidP="00FD0B4F">
            <w:pPr>
              <w:jc w:val="center"/>
              <w:rPr>
                <w:strike/>
                <w:sz w:val="22"/>
              </w:rPr>
            </w:pPr>
            <w:r w:rsidRPr="00371803">
              <w:rPr>
                <w:strike/>
                <w:sz w:val="22"/>
              </w:rPr>
              <w:t>1</w:t>
            </w:r>
            <w:r>
              <w:rPr>
                <w:strike/>
                <w:sz w:val="22"/>
              </w:rPr>
              <w:t>83</w:t>
            </w:r>
            <w:r w:rsidRPr="00371803">
              <w:rPr>
                <w:strike/>
                <w:sz w:val="22"/>
              </w:rPr>
              <w:t>.</w:t>
            </w:r>
          </w:p>
          <w:p w14:paraId="50325EB7" w14:textId="62A7EF66" w:rsidR="00FD0B4F" w:rsidRPr="00AD26F5" w:rsidRDefault="00FD0B4F" w:rsidP="00FD0B4F">
            <w:pPr>
              <w:jc w:val="center"/>
              <w:rPr>
                <w:sz w:val="22"/>
              </w:rPr>
            </w:pPr>
            <w:r w:rsidRPr="00371803">
              <w:rPr>
                <w:b/>
                <w:bCs/>
                <w:sz w:val="22"/>
              </w:rPr>
              <w:t>1</w:t>
            </w:r>
            <w:r>
              <w:rPr>
                <w:b/>
                <w:bCs/>
                <w:sz w:val="22"/>
              </w:rPr>
              <w:t>85</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7687576" w14:textId="77777777" w:rsidR="00FD0B4F" w:rsidRPr="00AD26F5" w:rsidRDefault="00FD0B4F" w:rsidP="00FD0B4F">
            <w:r w:rsidRPr="00AD26F5">
              <w:t>Troškūnų senosios žydų kapinės (Dvaro g., Smėlynės k., Troškūnų sen.)</w:t>
            </w:r>
          </w:p>
        </w:tc>
        <w:tc>
          <w:tcPr>
            <w:tcW w:w="2832" w:type="dxa"/>
            <w:tcBorders>
              <w:top w:val="single" w:sz="4" w:space="0" w:color="auto"/>
              <w:left w:val="single" w:sz="4" w:space="0" w:color="auto"/>
              <w:bottom w:val="single" w:sz="4" w:space="0" w:color="auto"/>
              <w:right w:val="single" w:sz="4" w:space="0" w:color="auto"/>
            </w:tcBorders>
            <w:hideMark/>
          </w:tcPr>
          <w:p w14:paraId="3D6F07AF" w14:textId="77777777" w:rsidR="00FD0B4F" w:rsidRPr="00AD26F5" w:rsidRDefault="00FD0B4F" w:rsidP="00FD0B4F">
            <w:pPr>
              <w:rPr>
                <w:sz w:val="22"/>
              </w:rPr>
            </w:pPr>
            <w:r w:rsidRPr="00AD26F5">
              <w:rPr>
                <w:sz w:val="22"/>
              </w:rPr>
              <w:t>Neveikiančios</w:t>
            </w:r>
          </w:p>
          <w:p w14:paraId="678699EA" w14:textId="77777777" w:rsidR="00FD0B4F" w:rsidRPr="00AD26F5" w:rsidRDefault="00FD0B4F" w:rsidP="00FD0B4F">
            <w:pPr>
              <w:rPr>
                <w:sz w:val="22"/>
              </w:rPr>
            </w:pPr>
            <w:r w:rsidRPr="00AD26F5">
              <w:rPr>
                <w:sz w:val="22"/>
              </w:rPr>
              <w:t xml:space="preserve">Anykščių r. sav. tarybos 2013 m. gegužės 30 d. sprendimas </w:t>
            </w:r>
            <w:bookmarkStart w:id="180" w:name="n_176"/>
            <w:r w:rsidRPr="005F63A6">
              <w:rPr>
                <w:sz w:val="22"/>
              </w:rPr>
              <w:t>Nr.1-TS-185</w:t>
            </w:r>
            <w:bookmarkEnd w:id="180"/>
          </w:p>
        </w:tc>
        <w:tc>
          <w:tcPr>
            <w:tcW w:w="1024" w:type="dxa"/>
            <w:tcBorders>
              <w:top w:val="single" w:sz="4" w:space="0" w:color="auto"/>
              <w:left w:val="single" w:sz="4" w:space="0" w:color="auto"/>
              <w:bottom w:val="single" w:sz="4" w:space="0" w:color="auto"/>
              <w:right w:val="single" w:sz="4" w:space="0" w:color="auto"/>
            </w:tcBorders>
            <w:hideMark/>
          </w:tcPr>
          <w:p w14:paraId="31CBA1F1" w14:textId="77777777" w:rsidR="00FD0B4F" w:rsidRPr="00AD26F5" w:rsidRDefault="00FD0B4F" w:rsidP="00FD0B4F">
            <w:pPr>
              <w:jc w:val="center"/>
            </w:pPr>
            <w:r w:rsidRPr="00AD26F5">
              <w:t>0,8207</w:t>
            </w:r>
          </w:p>
        </w:tc>
        <w:tc>
          <w:tcPr>
            <w:tcW w:w="2520" w:type="dxa"/>
            <w:tcBorders>
              <w:top w:val="single" w:sz="4" w:space="0" w:color="auto"/>
              <w:left w:val="single" w:sz="4" w:space="0" w:color="auto"/>
              <w:bottom w:val="single" w:sz="4" w:space="0" w:color="auto"/>
              <w:right w:val="single" w:sz="4" w:space="0" w:color="auto"/>
            </w:tcBorders>
            <w:hideMark/>
          </w:tcPr>
          <w:p w14:paraId="6C105EA9" w14:textId="77777777" w:rsidR="00FD0B4F" w:rsidRPr="00AD26F5" w:rsidRDefault="00FD0B4F" w:rsidP="00FD0B4F">
            <w:pPr>
              <w:jc w:val="center"/>
              <w:rPr>
                <w:sz w:val="22"/>
              </w:rPr>
            </w:pPr>
            <w:r w:rsidRPr="00AD26F5">
              <w:rPr>
                <w:sz w:val="22"/>
              </w:rPr>
              <w:t>Žemės sklypo unikalus</w:t>
            </w:r>
          </w:p>
          <w:p w14:paraId="4B0C5781" w14:textId="77777777" w:rsidR="00FD0B4F" w:rsidRPr="00AD26F5" w:rsidRDefault="00FD0B4F" w:rsidP="00FD0B4F">
            <w:pPr>
              <w:jc w:val="center"/>
              <w:rPr>
                <w:sz w:val="22"/>
              </w:rPr>
            </w:pPr>
            <w:r w:rsidRPr="00AD26F5">
              <w:rPr>
                <w:sz w:val="22"/>
              </w:rPr>
              <w:t>Nr. 4400-4549-5570</w:t>
            </w:r>
          </w:p>
          <w:p w14:paraId="3385CF19" w14:textId="77777777" w:rsidR="00FD0B4F" w:rsidRPr="00AD26F5" w:rsidRDefault="00FD0B4F" w:rsidP="00FD0B4F">
            <w:pPr>
              <w:jc w:val="center"/>
              <w:rPr>
                <w:sz w:val="22"/>
              </w:rPr>
            </w:pPr>
            <w:r w:rsidRPr="00AD26F5">
              <w:rPr>
                <w:sz w:val="22"/>
              </w:rPr>
              <w:t>2017-04-19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2F66C6C1" w14:textId="77777777" w:rsidR="00FD0B4F" w:rsidRPr="00AD26F5" w:rsidRDefault="00FD0B4F" w:rsidP="00FD0B4F">
            <w:pPr>
              <w:jc w:val="center"/>
            </w:pPr>
            <w:r w:rsidRPr="00AD26F5">
              <w:t xml:space="preserve"> </w:t>
            </w:r>
            <w:r w:rsidRPr="00AD26F5">
              <w:rPr>
                <w:sz w:val="22"/>
              </w:rPr>
              <w:t xml:space="preserve">unikalus kodas </w:t>
            </w:r>
            <w:r w:rsidRPr="00AD26F5">
              <w:t>20716</w:t>
            </w:r>
          </w:p>
        </w:tc>
        <w:tc>
          <w:tcPr>
            <w:tcW w:w="3973" w:type="dxa"/>
            <w:tcBorders>
              <w:top w:val="single" w:sz="4" w:space="0" w:color="auto"/>
              <w:left w:val="single" w:sz="4" w:space="0" w:color="auto"/>
              <w:bottom w:val="single" w:sz="4" w:space="0" w:color="auto"/>
              <w:right w:val="single" w:sz="4" w:space="0" w:color="auto"/>
            </w:tcBorders>
          </w:tcPr>
          <w:p w14:paraId="14E39755" w14:textId="77777777" w:rsidR="00FD0B4F" w:rsidRPr="0083216E" w:rsidRDefault="00FD0B4F" w:rsidP="00FD0B4F">
            <w:pPr>
              <w:rPr>
                <w:sz w:val="22"/>
              </w:rPr>
            </w:pPr>
            <w:r w:rsidRPr="0083216E">
              <w:rPr>
                <w:sz w:val="22"/>
              </w:rPr>
              <w:t xml:space="preserve">Anykščių r. sav. </w:t>
            </w:r>
          </w:p>
          <w:p w14:paraId="7A315AB6" w14:textId="77777777" w:rsidR="00FD0B4F" w:rsidRPr="0083216E" w:rsidRDefault="00FD0B4F" w:rsidP="00FD0B4F">
            <w:pPr>
              <w:rPr>
                <w:sz w:val="22"/>
              </w:rPr>
            </w:pPr>
            <w:r w:rsidRPr="0083216E">
              <w:rPr>
                <w:sz w:val="22"/>
              </w:rPr>
              <w:t>Troškūnų seniūnija</w:t>
            </w:r>
          </w:p>
          <w:p w14:paraId="5271F938" w14:textId="77777777" w:rsidR="00FD0B4F" w:rsidRPr="0083216E" w:rsidRDefault="00FD0B4F" w:rsidP="00FD0B4F">
            <w:pPr>
              <w:rPr>
                <w:sz w:val="22"/>
              </w:rPr>
            </w:pPr>
            <w:r w:rsidRPr="0083216E">
              <w:rPr>
                <w:sz w:val="22"/>
              </w:rPr>
              <w:t>Vytauto g. 2,</w:t>
            </w:r>
          </w:p>
          <w:p w14:paraId="7972B1FB" w14:textId="77777777" w:rsidR="00FD0B4F" w:rsidRPr="0083216E" w:rsidRDefault="00FD0B4F" w:rsidP="00FD0B4F">
            <w:pPr>
              <w:rPr>
                <w:sz w:val="22"/>
              </w:rPr>
            </w:pPr>
            <w:r w:rsidRPr="0083216E">
              <w:rPr>
                <w:sz w:val="22"/>
              </w:rPr>
              <w:t>29306 Troškūnai</w:t>
            </w:r>
          </w:p>
          <w:p w14:paraId="4022E5D1" w14:textId="77777777" w:rsidR="00FD0B4F" w:rsidRPr="0083216E" w:rsidRDefault="00FD0B4F" w:rsidP="00FD0B4F">
            <w:pPr>
              <w:rPr>
                <w:sz w:val="22"/>
              </w:rPr>
            </w:pPr>
            <w:r w:rsidRPr="0083216E">
              <w:rPr>
                <w:sz w:val="22"/>
              </w:rPr>
              <w:t>Anykščių r.</w:t>
            </w:r>
          </w:p>
          <w:p w14:paraId="15D751AE" w14:textId="77777777" w:rsidR="00FD0B4F" w:rsidRPr="0083216E" w:rsidRDefault="00FD0B4F" w:rsidP="00FD0B4F">
            <w:pPr>
              <w:rPr>
                <w:sz w:val="22"/>
              </w:rPr>
            </w:pPr>
            <w:r w:rsidRPr="0083216E">
              <w:rPr>
                <w:sz w:val="22"/>
              </w:rPr>
              <w:t>Seniūnas Rimantas Sereičikas</w:t>
            </w:r>
          </w:p>
          <w:p w14:paraId="00653005" w14:textId="66FCFE9E" w:rsidR="00FD0B4F" w:rsidRPr="0083216E" w:rsidRDefault="00FD0B4F" w:rsidP="00FD0B4F">
            <w:pPr>
              <w:rPr>
                <w:sz w:val="22"/>
              </w:rPr>
            </w:pPr>
            <w:r w:rsidRPr="0083216E">
              <w:rPr>
                <w:sz w:val="22"/>
              </w:rPr>
              <w:t>tel. (0 381) 56 389</w:t>
            </w:r>
          </w:p>
          <w:p w14:paraId="44EFDEF2" w14:textId="77777777" w:rsidR="00FD0B4F" w:rsidRPr="0083216E" w:rsidRDefault="00FD0B4F" w:rsidP="00FD0B4F">
            <w:pPr>
              <w:jc w:val="center"/>
              <w:rPr>
                <w:sz w:val="22"/>
              </w:rPr>
            </w:pPr>
          </w:p>
        </w:tc>
      </w:tr>
      <w:tr w:rsidR="00FD0B4F" w:rsidRPr="00AD26F5" w14:paraId="713EAC19"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5C249DA" w14:textId="3D46F959" w:rsidR="00FD0B4F" w:rsidRDefault="00FD0B4F" w:rsidP="00FD0B4F">
            <w:pPr>
              <w:jc w:val="center"/>
              <w:rPr>
                <w:strike/>
                <w:sz w:val="22"/>
              </w:rPr>
            </w:pPr>
            <w:r w:rsidRPr="00371803">
              <w:rPr>
                <w:strike/>
                <w:sz w:val="22"/>
              </w:rPr>
              <w:t>1</w:t>
            </w:r>
            <w:r>
              <w:rPr>
                <w:strike/>
                <w:sz w:val="22"/>
              </w:rPr>
              <w:t>84</w:t>
            </w:r>
            <w:r w:rsidRPr="00371803">
              <w:rPr>
                <w:strike/>
                <w:sz w:val="22"/>
              </w:rPr>
              <w:t>.</w:t>
            </w:r>
          </w:p>
          <w:p w14:paraId="20FD727E" w14:textId="1D4B9CEE" w:rsidR="00FD0B4F" w:rsidRPr="00AD26F5" w:rsidRDefault="00FD0B4F" w:rsidP="00FD0B4F">
            <w:pPr>
              <w:jc w:val="center"/>
              <w:rPr>
                <w:sz w:val="22"/>
              </w:rPr>
            </w:pPr>
            <w:r w:rsidRPr="00371803">
              <w:rPr>
                <w:b/>
                <w:bCs/>
                <w:sz w:val="22"/>
              </w:rPr>
              <w:t>1</w:t>
            </w:r>
            <w:r>
              <w:rPr>
                <w:b/>
                <w:bCs/>
                <w:sz w:val="22"/>
              </w:rPr>
              <w:t>86</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61DFF7A" w14:textId="77777777" w:rsidR="00FD0B4F" w:rsidRPr="00AD26F5" w:rsidRDefault="00FD0B4F" w:rsidP="00FD0B4F">
            <w:r w:rsidRPr="00AD26F5">
              <w:t>Bareišių kaimo kapinės (Karčių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37DEAB89" w14:textId="77777777" w:rsidR="00FD0B4F" w:rsidRPr="00AD26F5" w:rsidRDefault="00FD0B4F" w:rsidP="00FD0B4F">
            <w:pPr>
              <w:rPr>
                <w:sz w:val="22"/>
              </w:rPr>
            </w:pPr>
            <w:r w:rsidRPr="00AD26F5">
              <w:rPr>
                <w:sz w:val="22"/>
              </w:rPr>
              <w:t>Neveikiančios</w:t>
            </w:r>
          </w:p>
          <w:p w14:paraId="746773CB" w14:textId="77777777" w:rsidR="00FD0B4F" w:rsidRPr="00AD26F5" w:rsidRDefault="00FD0B4F" w:rsidP="00FD0B4F">
            <w:pPr>
              <w:rPr>
                <w:sz w:val="22"/>
              </w:rPr>
            </w:pPr>
            <w:r w:rsidRPr="00AD26F5">
              <w:rPr>
                <w:sz w:val="22"/>
              </w:rPr>
              <w:t xml:space="preserve">Anykščių r. sav. tarybos 2013 m. gegužės 30 d. sprendimas </w:t>
            </w:r>
            <w:bookmarkStart w:id="181" w:name="n_177"/>
            <w:r w:rsidRPr="005F63A6">
              <w:rPr>
                <w:sz w:val="22"/>
              </w:rPr>
              <w:t>Nr.1-TS-185</w:t>
            </w:r>
            <w:bookmarkEnd w:id="181"/>
          </w:p>
        </w:tc>
        <w:tc>
          <w:tcPr>
            <w:tcW w:w="1024" w:type="dxa"/>
            <w:tcBorders>
              <w:top w:val="single" w:sz="4" w:space="0" w:color="auto"/>
              <w:left w:val="single" w:sz="4" w:space="0" w:color="auto"/>
              <w:bottom w:val="single" w:sz="4" w:space="0" w:color="auto"/>
              <w:right w:val="single" w:sz="4" w:space="0" w:color="auto"/>
            </w:tcBorders>
            <w:hideMark/>
          </w:tcPr>
          <w:p w14:paraId="3FD22875" w14:textId="77777777" w:rsidR="00FD0B4F" w:rsidRPr="00AD26F5" w:rsidRDefault="00FD0B4F" w:rsidP="00FD0B4F">
            <w:pPr>
              <w:jc w:val="center"/>
            </w:pPr>
            <w:r w:rsidRPr="00AD26F5">
              <w:t>0,1758</w:t>
            </w:r>
          </w:p>
        </w:tc>
        <w:tc>
          <w:tcPr>
            <w:tcW w:w="2520" w:type="dxa"/>
            <w:tcBorders>
              <w:top w:val="single" w:sz="4" w:space="0" w:color="auto"/>
              <w:left w:val="single" w:sz="4" w:space="0" w:color="auto"/>
              <w:bottom w:val="single" w:sz="4" w:space="0" w:color="auto"/>
              <w:right w:val="single" w:sz="4" w:space="0" w:color="auto"/>
            </w:tcBorders>
            <w:hideMark/>
          </w:tcPr>
          <w:p w14:paraId="7C66F820" w14:textId="77777777" w:rsidR="00FD0B4F" w:rsidRPr="00AD26F5" w:rsidRDefault="00FD0B4F" w:rsidP="00FD0B4F">
            <w:pPr>
              <w:jc w:val="center"/>
              <w:rPr>
                <w:sz w:val="22"/>
              </w:rPr>
            </w:pPr>
            <w:r w:rsidRPr="00AD26F5">
              <w:rPr>
                <w:sz w:val="22"/>
              </w:rPr>
              <w:t>Žemės sklypo unikalus</w:t>
            </w:r>
          </w:p>
          <w:p w14:paraId="1549EBD9" w14:textId="77777777" w:rsidR="00FD0B4F" w:rsidRPr="00AD26F5" w:rsidRDefault="00FD0B4F" w:rsidP="00FD0B4F">
            <w:pPr>
              <w:jc w:val="center"/>
              <w:rPr>
                <w:sz w:val="22"/>
              </w:rPr>
            </w:pPr>
            <w:r w:rsidRPr="00AD26F5">
              <w:rPr>
                <w:sz w:val="22"/>
              </w:rPr>
              <w:t>Nr. 4400-5387-8000</w:t>
            </w:r>
          </w:p>
          <w:p w14:paraId="4FE9A000" w14:textId="77777777" w:rsidR="00FD0B4F" w:rsidRPr="00AD26F5" w:rsidRDefault="00FD0B4F" w:rsidP="00FD0B4F">
            <w:pPr>
              <w:jc w:val="center"/>
              <w:rPr>
                <w:sz w:val="22"/>
              </w:rPr>
            </w:pPr>
            <w:r w:rsidRPr="00AD26F5">
              <w:rPr>
                <w:sz w:val="22"/>
              </w:rPr>
              <w:t>2020-04-06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50ABF45E" w14:textId="77777777" w:rsidR="00FD0B4F" w:rsidRPr="00AD26F5" w:rsidRDefault="00FD0B4F" w:rsidP="00FD0B4F">
            <w:pPr>
              <w:jc w:val="center"/>
            </w:pPr>
            <w:r w:rsidRPr="00AD26F5">
              <w:rPr>
                <w:sz w:val="22"/>
              </w:rPr>
              <w:t>unikalus kodas</w:t>
            </w:r>
            <w:r w:rsidRPr="00AD26F5">
              <w:t xml:space="preserve"> 33336</w:t>
            </w:r>
          </w:p>
        </w:tc>
        <w:tc>
          <w:tcPr>
            <w:tcW w:w="3973" w:type="dxa"/>
            <w:tcBorders>
              <w:top w:val="single" w:sz="4" w:space="0" w:color="auto"/>
              <w:left w:val="single" w:sz="4" w:space="0" w:color="auto"/>
              <w:bottom w:val="single" w:sz="4" w:space="0" w:color="auto"/>
              <w:right w:val="single" w:sz="4" w:space="0" w:color="auto"/>
            </w:tcBorders>
          </w:tcPr>
          <w:p w14:paraId="6FCAA837" w14:textId="77777777" w:rsidR="00FD0B4F" w:rsidRPr="0083216E" w:rsidRDefault="00FD0B4F" w:rsidP="00FD0B4F">
            <w:pPr>
              <w:rPr>
                <w:sz w:val="22"/>
              </w:rPr>
            </w:pPr>
            <w:r w:rsidRPr="0083216E">
              <w:rPr>
                <w:sz w:val="22"/>
              </w:rPr>
              <w:t xml:space="preserve">Anykščių r. sav. </w:t>
            </w:r>
          </w:p>
          <w:p w14:paraId="4CA43FAA" w14:textId="77777777" w:rsidR="00FD0B4F" w:rsidRPr="0083216E" w:rsidRDefault="00FD0B4F" w:rsidP="00FD0B4F">
            <w:pPr>
              <w:rPr>
                <w:sz w:val="22"/>
              </w:rPr>
            </w:pPr>
            <w:r w:rsidRPr="0083216E">
              <w:rPr>
                <w:sz w:val="22"/>
              </w:rPr>
              <w:t>Troškūnų seniūnija</w:t>
            </w:r>
          </w:p>
          <w:p w14:paraId="542B35FF" w14:textId="77777777" w:rsidR="00FD0B4F" w:rsidRPr="0083216E" w:rsidRDefault="00FD0B4F" w:rsidP="00FD0B4F">
            <w:pPr>
              <w:rPr>
                <w:sz w:val="22"/>
              </w:rPr>
            </w:pPr>
            <w:r w:rsidRPr="0083216E">
              <w:rPr>
                <w:sz w:val="22"/>
              </w:rPr>
              <w:t>Vytauto g. 2,</w:t>
            </w:r>
          </w:p>
          <w:p w14:paraId="18C35E4B" w14:textId="77777777" w:rsidR="00FD0B4F" w:rsidRPr="0083216E" w:rsidRDefault="00FD0B4F" w:rsidP="00FD0B4F">
            <w:pPr>
              <w:rPr>
                <w:sz w:val="22"/>
              </w:rPr>
            </w:pPr>
            <w:r w:rsidRPr="0083216E">
              <w:rPr>
                <w:sz w:val="22"/>
              </w:rPr>
              <w:t>29306 Troškūnai</w:t>
            </w:r>
          </w:p>
          <w:p w14:paraId="1A0510E1" w14:textId="77777777" w:rsidR="00FD0B4F" w:rsidRPr="0083216E" w:rsidRDefault="00FD0B4F" w:rsidP="00FD0B4F">
            <w:pPr>
              <w:rPr>
                <w:sz w:val="22"/>
              </w:rPr>
            </w:pPr>
            <w:r w:rsidRPr="0083216E">
              <w:rPr>
                <w:sz w:val="22"/>
              </w:rPr>
              <w:t>Anykščių r.</w:t>
            </w:r>
          </w:p>
          <w:p w14:paraId="4F6552F7" w14:textId="77777777" w:rsidR="00FD0B4F" w:rsidRPr="0083216E" w:rsidRDefault="00FD0B4F" w:rsidP="00FD0B4F">
            <w:pPr>
              <w:rPr>
                <w:sz w:val="22"/>
              </w:rPr>
            </w:pPr>
            <w:r w:rsidRPr="0083216E">
              <w:rPr>
                <w:sz w:val="22"/>
              </w:rPr>
              <w:t>Seniūnas Rimantas Sereičikas</w:t>
            </w:r>
          </w:p>
          <w:p w14:paraId="7D2CB5A7" w14:textId="62B7CFBA" w:rsidR="00FD0B4F" w:rsidRPr="0083216E" w:rsidRDefault="00FD0B4F" w:rsidP="00FD0B4F">
            <w:pPr>
              <w:rPr>
                <w:sz w:val="22"/>
              </w:rPr>
            </w:pPr>
            <w:r w:rsidRPr="0083216E">
              <w:rPr>
                <w:sz w:val="22"/>
              </w:rPr>
              <w:t>tel. (0 381) 56 389</w:t>
            </w:r>
          </w:p>
          <w:p w14:paraId="3741C566" w14:textId="77777777" w:rsidR="00FD0B4F" w:rsidRPr="0083216E" w:rsidRDefault="00FD0B4F" w:rsidP="00FD0B4F">
            <w:pPr>
              <w:jc w:val="center"/>
              <w:rPr>
                <w:sz w:val="22"/>
              </w:rPr>
            </w:pPr>
          </w:p>
        </w:tc>
      </w:tr>
      <w:tr w:rsidR="00FD0B4F" w:rsidRPr="00AD26F5" w14:paraId="5B32101F"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1599CD9" w14:textId="43AE12A1" w:rsidR="00FD0B4F" w:rsidRDefault="00FD0B4F" w:rsidP="00FD0B4F">
            <w:pPr>
              <w:jc w:val="center"/>
              <w:rPr>
                <w:strike/>
                <w:sz w:val="22"/>
              </w:rPr>
            </w:pPr>
            <w:r w:rsidRPr="00371803">
              <w:rPr>
                <w:strike/>
                <w:sz w:val="22"/>
              </w:rPr>
              <w:t>1</w:t>
            </w:r>
            <w:r>
              <w:rPr>
                <w:strike/>
                <w:sz w:val="22"/>
              </w:rPr>
              <w:t>85</w:t>
            </w:r>
            <w:r w:rsidRPr="00371803">
              <w:rPr>
                <w:strike/>
                <w:sz w:val="22"/>
              </w:rPr>
              <w:t>.</w:t>
            </w:r>
          </w:p>
          <w:p w14:paraId="0C5D3751" w14:textId="06E2BB7D" w:rsidR="00FD0B4F" w:rsidRPr="00AD26F5" w:rsidRDefault="00FD0B4F" w:rsidP="00FD0B4F">
            <w:pPr>
              <w:jc w:val="center"/>
              <w:rPr>
                <w:sz w:val="22"/>
              </w:rPr>
            </w:pPr>
            <w:r w:rsidRPr="00371803">
              <w:rPr>
                <w:b/>
                <w:bCs/>
                <w:sz w:val="22"/>
              </w:rPr>
              <w:t>1</w:t>
            </w:r>
            <w:r>
              <w:rPr>
                <w:b/>
                <w:bCs/>
                <w:sz w:val="22"/>
              </w:rPr>
              <w:t>87</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F1FD831" w14:textId="77777777" w:rsidR="00FD0B4F" w:rsidRPr="00AD26F5" w:rsidRDefault="00FD0B4F" w:rsidP="00FD0B4F">
            <w:r w:rsidRPr="00AD26F5">
              <w:t>Vidugirių kaimo kapinės (Vidugirių k., Troškūnų sen.)</w:t>
            </w:r>
          </w:p>
        </w:tc>
        <w:tc>
          <w:tcPr>
            <w:tcW w:w="2832" w:type="dxa"/>
            <w:tcBorders>
              <w:top w:val="single" w:sz="4" w:space="0" w:color="auto"/>
              <w:left w:val="single" w:sz="4" w:space="0" w:color="auto"/>
              <w:bottom w:val="single" w:sz="4" w:space="0" w:color="auto"/>
              <w:right w:val="single" w:sz="4" w:space="0" w:color="auto"/>
            </w:tcBorders>
            <w:hideMark/>
          </w:tcPr>
          <w:p w14:paraId="33B5D1BA" w14:textId="77777777" w:rsidR="00FD0B4F" w:rsidRPr="00AD26F5" w:rsidRDefault="00FD0B4F" w:rsidP="00FD0B4F">
            <w:pPr>
              <w:rPr>
                <w:sz w:val="22"/>
              </w:rPr>
            </w:pPr>
            <w:r w:rsidRPr="00AD26F5">
              <w:rPr>
                <w:sz w:val="22"/>
              </w:rPr>
              <w:t>Neveikiančios</w:t>
            </w:r>
          </w:p>
          <w:p w14:paraId="613BA535" w14:textId="77777777" w:rsidR="00FD0B4F" w:rsidRPr="00AD26F5" w:rsidRDefault="00FD0B4F" w:rsidP="00FD0B4F">
            <w:pPr>
              <w:rPr>
                <w:sz w:val="22"/>
              </w:rPr>
            </w:pPr>
            <w:r w:rsidRPr="00AD26F5">
              <w:rPr>
                <w:sz w:val="22"/>
              </w:rPr>
              <w:t xml:space="preserve">Anykščių r. sav. tarybos 2013 m. gegužės 30 d. sprendimas </w:t>
            </w:r>
            <w:bookmarkStart w:id="182" w:name="n_178"/>
            <w:r w:rsidRPr="005F63A6">
              <w:rPr>
                <w:sz w:val="22"/>
              </w:rPr>
              <w:t>Nr.1-TS-185</w:t>
            </w:r>
            <w:bookmarkEnd w:id="182"/>
          </w:p>
        </w:tc>
        <w:tc>
          <w:tcPr>
            <w:tcW w:w="1024" w:type="dxa"/>
            <w:tcBorders>
              <w:top w:val="single" w:sz="4" w:space="0" w:color="auto"/>
              <w:left w:val="single" w:sz="4" w:space="0" w:color="auto"/>
              <w:bottom w:val="single" w:sz="4" w:space="0" w:color="auto"/>
              <w:right w:val="single" w:sz="4" w:space="0" w:color="auto"/>
            </w:tcBorders>
            <w:hideMark/>
          </w:tcPr>
          <w:p w14:paraId="483DDDE3" w14:textId="77777777" w:rsidR="00FD0B4F" w:rsidRPr="00AD26F5" w:rsidRDefault="00FD0B4F" w:rsidP="00FD0B4F">
            <w:pPr>
              <w:jc w:val="center"/>
            </w:pPr>
            <w:r w:rsidRPr="00AD26F5">
              <w:t>0,14</w:t>
            </w:r>
          </w:p>
        </w:tc>
        <w:tc>
          <w:tcPr>
            <w:tcW w:w="2520" w:type="dxa"/>
            <w:tcBorders>
              <w:top w:val="single" w:sz="4" w:space="0" w:color="auto"/>
              <w:left w:val="single" w:sz="4" w:space="0" w:color="auto"/>
              <w:bottom w:val="single" w:sz="4" w:space="0" w:color="auto"/>
              <w:right w:val="single" w:sz="4" w:space="0" w:color="auto"/>
            </w:tcBorders>
            <w:hideMark/>
          </w:tcPr>
          <w:p w14:paraId="08761C11" w14:textId="77777777" w:rsidR="00FD0B4F" w:rsidRPr="00AD26F5" w:rsidRDefault="00FD0B4F" w:rsidP="00FD0B4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61F8068" w14:textId="77777777" w:rsidR="00FD0B4F" w:rsidRPr="00AD26F5" w:rsidRDefault="00FD0B4F" w:rsidP="00FD0B4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18DF384" w14:textId="77777777" w:rsidR="00FD0B4F" w:rsidRPr="0083216E" w:rsidRDefault="00FD0B4F" w:rsidP="00FD0B4F">
            <w:pPr>
              <w:rPr>
                <w:sz w:val="22"/>
              </w:rPr>
            </w:pPr>
            <w:r w:rsidRPr="0083216E">
              <w:rPr>
                <w:sz w:val="22"/>
              </w:rPr>
              <w:t xml:space="preserve">Anykščių r. sav. </w:t>
            </w:r>
          </w:p>
          <w:p w14:paraId="6DC3F1B5" w14:textId="77777777" w:rsidR="00FD0B4F" w:rsidRPr="0083216E" w:rsidRDefault="00FD0B4F" w:rsidP="00FD0B4F">
            <w:pPr>
              <w:rPr>
                <w:sz w:val="22"/>
              </w:rPr>
            </w:pPr>
            <w:r w:rsidRPr="0083216E">
              <w:rPr>
                <w:sz w:val="22"/>
              </w:rPr>
              <w:t>Troškūnų seniūnija</w:t>
            </w:r>
          </w:p>
          <w:p w14:paraId="111C962E" w14:textId="77777777" w:rsidR="00FD0B4F" w:rsidRPr="0083216E" w:rsidRDefault="00FD0B4F" w:rsidP="00FD0B4F">
            <w:pPr>
              <w:rPr>
                <w:sz w:val="22"/>
              </w:rPr>
            </w:pPr>
            <w:r w:rsidRPr="0083216E">
              <w:rPr>
                <w:sz w:val="22"/>
              </w:rPr>
              <w:t>Vytauto g. 2,</w:t>
            </w:r>
          </w:p>
          <w:p w14:paraId="10BA2C12" w14:textId="77777777" w:rsidR="00FD0B4F" w:rsidRPr="0083216E" w:rsidRDefault="00FD0B4F" w:rsidP="00FD0B4F">
            <w:pPr>
              <w:rPr>
                <w:sz w:val="22"/>
              </w:rPr>
            </w:pPr>
            <w:r w:rsidRPr="0083216E">
              <w:rPr>
                <w:sz w:val="22"/>
              </w:rPr>
              <w:t>29306 Troškūnai</w:t>
            </w:r>
          </w:p>
          <w:p w14:paraId="51395B58" w14:textId="77777777" w:rsidR="00FD0B4F" w:rsidRPr="0083216E" w:rsidRDefault="00FD0B4F" w:rsidP="00FD0B4F">
            <w:pPr>
              <w:rPr>
                <w:sz w:val="22"/>
              </w:rPr>
            </w:pPr>
            <w:r w:rsidRPr="0083216E">
              <w:rPr>
                <w:sz w:val="22"/>
              </w:rPr>
              <w:t>Anykščių r.</w:t>
            </w:r>
          </w:p>
          <w:p w14:paraId="207230A3" w14:textId="77777777" w:rsidR="00FD0B4F" w:rsidRPr="0083216E" w:rsidRDefault="00FD0B4F" w:rsidP="00FD0B4F">
            <w:pPr>
              <w:rPr>
                <w:sz w:val="22"/>
              </w:rPr>
            </w:pPr>
            <w:r w:rsidRPr="0083216E">
              <w:rPr>
                <w:sz w:val="22"/>
              </w:rPr>
              <w:t>Seniūnas Rimantas Sereičikas</w:t>
            </w:r>
          </w:p>
          <w:p w14:paraId="57C0A5BF" w14:textId="70EAA02B" w:rsidR="00FD0B4F" w:rsidRPr="0083216E" w:rsidRDefault="00FD0B4F" w:rsidP="00FD0B4F">
            <w:pPr>
              <w:rPr>
                <w:sz w:val="22"/>
              </w:rPr>
            </w:pPr>
            <w:r w:rsidRPr="0083216E">
              <w:rPr>
                <w:sz w:val="22"/>
              </w:rPr>
              <w:t>tel. (0 381) 56 389</w:t>
            </w:r>
          </w:p>
          <w:p w14:paraId="14A363A3" w14:textId="77777777" w:rsidR="00FD0B4F" w:rsidRPr="0083216E" w:rsidRDefault="00FD0B4F" w:rsidP="00FD0B4F">
            <w:pPr>
              <w:jc w:val="center"/>
              <w:rPr>
                <w:sz w:val="22"/>
              </w:rPr>
            </w:pPr>
          </w:p>
        </w:tc>
      </w:tr>
      <w:tr w:rsidR="00FD0B4F" w:rsidRPr="00AD26F5" w14:paraId="379F91B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6F9E2DFB" w14:textId="4EC8C449" w:rsidR="00FD0B4F" w:rsidRDefault="00FD0B4F" w:rsidP="00FD0B4F">
            <w:pPr>
              <w:jc w:val="center"/>
              <w:rPr>
                <w:strike/>
                <w:sz w:val="22"/>
              </w:rPr>
            </w:pPr>
            <w:r w:rsidRPr="00371803">
              <w:rPr>
                <w:strike/>
                <w:sz w:val="22"/>
              </w:rPr>
              <w:lastRenderedPageBreak/>
              <w:t>1</w:t>
            </w:r>
            <w:r>
              <w:rPr>
                <w:strike/>
                <w:sz w:val="22"/>
              </w:rPr>
              <w:t>86</w:t>
            </w:r>
            <w:r w:rsidRPr="00371803">
              <w:rPr>
                <w:strike/>
                <w:sz w:val="22"/>
              </w:rPr>
              <w:t>.</w:t>
            </w:r>
          </w:p>
          <w:p w14:paraId="2AA16009" w14:textId="4C02563B" w:rsidR="00FD0B4F" w:rsidRPr="00AD26F5" w:rsidRDefault="00FD0B4F" w:rsidP="00FD0B4F">
            <w:pPr>
              <w:jc w:val="center"/>
              <w:rPr>
                <w:sz w:val="22"/>
              </w:rPr>
            </w:pPr>
            <w:r w:rsidRPr="00371803">
              <w:rPr>
                <w:b/>
                <w:bCs/>
                <w:sz w:val="22"/>
              </w:rPr>
              <w:t>1</w:t>
            </w:r>
            <w:r>
              <w:rPr>
                <w:b/>
                <w:bCs/>
                <w:sz w:val="22"/>
              </w:rPr>
              <w:t>88</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BEE0CE5" w14:textId="77777777" w:rsidR="00FD0B4F" w:rsidRPr="00AD26F5" w:rsidRDefault="00FD0B4F" w:rsidP="00FD0B4F">
            <w:r w:rsidRPr="00AD26F5">
              <w:t xml:space="preserve">Viešintų miestelio naujosios kapinės </w:t>
            </w:r>
          </w:p>
          <w:p w14:paraId="46715594" w14:textId="77777777" w:rsidR="00FD0B4F" w:rsidRPr="00AD26F5" w:rsidRDefault="00FD0B4F" w:rsidP="00FD0B4F">
            <w:r w:rsidRPr="00AD26F5">
              <w:t xml:space="preserve">(Šilų k., Viešintų sen.) </w:t>
            </w:r>
          </w:p>
        </w:tc>
        <w:tc>
          <w:tcPr>
            <w:tcW w:w="2832" w:type="dxa"/>
            <w:tcBorders>
              <w:top w:val="single" w:sz="4" w:space="0" w:color="auto"/>
              <w:left w:val="single" w:sz="4" w:space="0" w:color="auto"/>
              <w:bottom w:val="single" w:sz="4" w:space="0" w:color="auto"/>
              <w:right w:val="single" w:sz="4" w:space="0" w:color="auto"/>
            </w:tcBorders>
            <w:hideMark/>
          </w:tcPr>
          <w:p w14:paraId="04ECE4F0" w14:textId="77777777" w:rsidR="00FD0B4F" w:rsidRPr="00AD26F5" w:rsidRDefault="00FD0B4F" w:rsidP="00FD0B4F">
            <w:pPr>
              <w:rPr>
                <w:sz w:val="22"/>
              </w:rPr>
            </w:pPr>
            <w:r w:rsidRPr="00AD26F5">
              <w:rPr>
                <w:sz w:val="22"/>
              </w:rPr>
              <w:t>Veikiančios</w:t>
            </w:r>
          </w:p>
          <w:p w14:paraId="0F177A52" w14:textId="77777777" w:rsidR="00FD0B4F" w:rsidRPr="00AD26F5" w:rsidRDefault="00FD0B4F" w:rsidP="00FD0B4F">
            <w:pPr>
              <w:rPr>
                <w:sz w:val="22"/>
              </w:rPr>
            </w:pPr>
            <w:r w:rsidRPr="00AD26F5">
              <w:rPr>
                <w:sz w:val="22"/>
              </w:rPr>
              <w:t xml:space="preserve">Anykščių r. sav. tarybos 2013 m. gegužės 30 d. sprendimas </w:t>
            </w:r>
            <w:bookmarkStart w:id="183" w:name="n_179"/>
            <w:r w:rsidRPr="005F63A6">
              <w:rPr>
                <w:sz w:val="22"/>
              </w:rPr>
              <w:t>Nr.1-TS-185</w:t>
            </w:r>
            <w:bookmarkEnd w:id="183"/>
          </w:p>
        </w:tc>
        <w:tc>
          <w:tcPr>
            <w:tcW w:w="1024" w:type="dxa"/>
            <w:tcBorders>
              <w:top w:val="single" w:sz="4" w:space="0" w:color="auto"/>
              <w:left w:val="single" w:sz="4" w:space="0" w:color="auto"/>
              <w:bottom w:val="single" w:sz="4" w:space="0" w:color="auto"/>
              <w:right w:val="single" w:sz="4" w:space="0" w:color="auto"/>
            </w:tcBorders>
            <w:hideMark/>
          </w:tcPr>
          <w:p w14:paraId="12BC58EF" w14:textId="77777777" w:rsidR="00FD0B4F" w:rsidRPr="00AD26F5" w:rsidRDefault="00FD0B4F" w:rsidP="00FD0B4F">
            <w:pPr>
              <w:jc w:val="center"/>
            </w:pPr>
            <w:r w:rsidRPr="00AD26F5">
              <w:t>1,07</w:t>
            </w:r>
          </w:p>
        </w:tc>
        <w:tc>
          <w:tcPr>
            <w:tcW w:w="2520" w:type="dxa"/>
            <w:tcBorders>
              <w:top w:val="single" w:sz="4" w:space="0" w:color="auto"/>
              <w:left w:val="single" w:sz="4" w:space="0" w:color="auto"/>
              <w:bottom w:val="single" w:sz="4" w:space="0" w:color="auto"/>
              <w:right w:val="single" w:sz="4" w:space="0" w:color="auto"/>
            </w:tcBorders>
            <w:hideMark/>
          </w:tcPr>
          <w:p w14:paraId="5EAC84B1" w14:textId="77777777" w:rsidR="00FD0B4F" w:rsidRPr="00AD26F5" w:rsidRDefault="00FD0B4F" w:rsidP="00FD0B4F">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B6B592A" w14:textId="77777777" w:rsidR="00FD0B4F" w:rsidRPr="00AD26F5" w:rsidRDefault="00FD0B4F" w:rsidP="00FD0B4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0485217" w14:textId="77777777" w:rsidR="00FD0B4F" w:rsidRPr="0083216E" w:rsidRDefault="00FD0B4F" w:rsidP="00FD0B4F">
            <w:pPr>
              <w:rPr>
                <w:sz w:val="22"/>
              </w:rPr>
            </w:pPr>
            <w:r w:rsidRPr="0083216E">
              <w:rPr>
                <w:sz w:val="22"/>
              </w:rPr>
              <w:t>UAB Anykščių</w:t>
            </w:r>
          </w:p>
          <w:p w14:paraId="7181E7D0" w14:textId="77777777" w:rsidR="00FD0B4F" w:rsidRPr="0083216E" w:rsidRDefault="00FD0B4F" w:rsidP="00FD0B4F">
            <w:pPr>
              <w:rPr>
                <w:sz w:val="22"/>
              </w:rPr>
            </w:pPr>
            <w:r w:rsidRPr="0083216E">
              <w:rPr>
                <w:sz w:val="22"/>
              </w:rPr>
              <w:t xml:space="preserve"> komunalinis ūkis</w:t>
            </w:r>
          </w:p>
          <w:p w14:paraId="1FA6FDE4" w14:textId="77777777" w:rsidR="00FD0B4F" w:rsidRPr="0083216E" w:rsidRDefault="00FD0B4F" w:rsidP="00FD0B4F">
            <w:pPr>
              <w:rPr>
                <w:sz w:val="22"/>
              </w:rPr>
            </w:pPr>
            <w:r w:rsidRPr="0083216E">
              <w:rPr>
                <w:sz w:val="22"/>
              </w:rPr>
              <w:t>Gegužės g. 47</w:t>
            </w:r>
          </w:p>
          <w:p w14:paraId="6466E845" w14:textId="77777777" w:rsidR="00FD0B4F" w:rsidRPr="0083216E" w:rsidRDefault="00FD0B4F" w:rsidP="00FD0B4F">
            <w:pPr>
              <w:rPr>
                <w:sz w:val="22"/>
              </w:rPr>
            </w:pPr>
            <w:r w:rsidRPr="0083216E">
              <w:rPr>
                <w:sz w:val="22"/>
              </w:rPr>
              <w:t>29107 Anykščiai</w:t>
            </w:r>
          </w:p>
          <w:p w14:paraId="5AE9941A" w14:textId="77777777" w:rsidR="00FD0B4F" w:rsidRPr="0083216E" w:rsidRDefault="00FD0B4F" w:rsidP="00FD0B4F">
            <w:pPr>
              <w:rPr>
                <w:sz w:val="22"/>
              </w:rPr>
            </w:pPr>
            <w:r w:rsidRPr="0083216E">
              <w:rPr>
                <w:sz w:val="22"/>
              </w:rPr>
              <w:t>Padalinio vadovas Kęstutis Šermukšnis</w:t>
            </w:r>
          </w:p>
          <w:p w14:paraId="4DE39F02" w14:textId="3B5E646E" w:rsidR="00FD0B4F" w:rsidRPr="0083216E" w:rsidRDefault="00FD0B4F" w:rsidP="00FD0B4F">
            <w:pPr>
              <w:rPr>
                <w:sz w:val="22"/>
              </w:rPr>
            </w:pPr>
            <w:r w:rsidRPr="0083216E">
              <w:rPr>
                <w:sz w:val="22"/>
              </w:rPr>
              <w:t>tel. (0 381) 42687</w:t>
            </w:r>
          </w:p>
          <w:p w14:paraId="3057E958" w14:textId="77777777" w:rsidR="00FD0B4F" w:rsidRPr="0083216E" w:rsidRDefault="00FD0B4F" w:rsidP="00FD0B4F">
            <w:pPr>
              <w:rPr>
                <w:sz w:val="22"/>
              </w:rPr>
            </w:pPr>
            <w:r w:rsidRPr="0083216E">
              <w:rPr>
                <w:sz w:val="22"/>
              </w:rPr>
              <w:t xml:space="preserve">el. p. </w:t>
            </w:r>
            <w:hyperlink r:id="rId61" w:history="1">
              <w:r w:rsidRPr="0083216E">
                <w:rPr>
                  <w:rStyle w:val="Hipersaitas"/>
                  <w:color w:val="auto"/>
                  <w:szCs w:val="24"/>
                </w:rPr>
                <w:t>info@anykom.lt</w:t>
              </w:r>
            </w:hyperlink>
          </w:p>
        </w:tc>
      </w:tr>
      <w:tr w:rsidR="00FD0B4F" w:rsidRPr="00AD26F5" w14:paraId="619494E9"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73B04E9" w14:textId="3E6820EE" w:rsidR="00FD0B4F" w:rsidRDefault="00FD0B4F" w:rsidP="00FD0B4F">
            <w:pPr>
              <w:jc w:val="center"/>
              <w:rPr>
                <w:strike/>
                <w:sz w:val="22"/>
              </w:rPr>
            </w:pPr>
            <w:r w:rsidRPr="00371803">
              <w:rPr>
                <w:strike/>
                <w:sz w:val="22"/>
              </w:rPr>
              <w:t>1</w:t>
            </w:r>
            <w:r>
              <w:rPr>
                <w:strike/>
                <w:sz w:val="22"/>
              </w:rPr>
              <w:t>87</w:t>
            </w:r>
            <w:r w:rsidRPr="00371803">
              <w:rPr>
                <w:strike/>
                <w:sz w:val="22"/>
              </w:rPr>
              <w:t>.</w:t>
            </w:r>
          </w:p>
          <w:p w14:paraId="7FA6BF0C" w14:textId="6D3320D8" w:rsidR="00FD0B4F" w:rsidRPr="00AD26F5" w:rsidRDefault="00FD0B4F" w:rsidP="00FD0B4F">
            <w:pPr>
              <w:jc w:val="center"/>
              <w:rPr>
                <w:sz w:val="22"/>
              </w:rPr>
            </w:pPr>
            <w:r w:rsidRPr="00371803">
              <w:rPr>
                <w:b/>
                <w:bCs/>
                <w:sz w:val="22"/>
              </w:rPr>
              <w:t>1</w:t>
            </w:r>
            <w:r>
              <w:rPr>
                <w:b/>
                <w:bCs/>
                <w:sz w:val="22"/>
              </w:rPr>
              <w:t>89</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AFC22D3" w14:textId="77777777" w:rsidR="00FD0B4F" w:rsidRPr="00AD26F5" w:rsidRDefault="00FD0B4F" w:rsidP="00FD0B4F">
            <w:r w:rsidRPr="00AD26F5">
              <w:t>Viešintų miestelio senosios kapinės (Vytauto g., Viešintų mstl., Viešintų sen. )</w:t>
            </w:r>
          </w:p>
        </w:tc>
        <w:tc>
          <w:tcPr>
            <w:tcW w:w="2832" w:type="dxa"/>
            <w:tcBorders>
              <w:top w:val="single" w:sz="4" w:space="0" w:color="auto"/>
              <w:left w:val="single" w:sz="4" w:space="0" w:color="auto"/>
              <w:bottom w:val="single" w:sz="4" w:space="0" w:color="auto"/>
              <w:right w:val="single" w:sz="4" w:space="0" w:color="auto"/>
            </w:tcBorders>
            <w:hideMark/>
          </w:tcPr>
          <w:p w14:paraId="75D0CF0B" w14:textId="77777777" w:rsidR="00FD0B4F" w:rsidRPr="00AD26F5" w:rsidRDefault="00FD0B4F" w:rsidP="00FD0B4F">
            <w:pPr>
              <w:rPr>
                <w:sz w:val="22"/>
              </w:rPr>
            </w:pPr>
            <w:r w:rsidRPr="00AD26F5">
              <w:rPr>
                <w:sz w:val="22"/>
              </w:rPr>
              <w:t>Veikiančios</w:t>
            </w:r>
          </w:p>
          <w:p w14:paraId="66A3C364" w14:textId="77777777" w:rsidR="00FD0B4F" w:rsidRPr="00AD26F5" w:rsidRDefault="00FD0B4F" w:rsidP="00FD0B4F">
            <w:pPr>
              <w:rPr>
                <w:sz w:val="22"/>
              </w:rPr>
            </w:pPr>
            <w:r w:rsidRPr="00AD26F5">
              <w:rPr>
                <w:sz w:val="22"/>
              </w:rPr>
              <w:t xml:space="preserve">Anykščių r. sav. tarybos 2013 m. gegužės 30 d. sprendimas </w:t>
            </w:r>
            <w:bookmarkStart w:id="184" w:name="n_180"/>
            <w:r w:rsidRPr="005F63A6">
              <w:rPr>
                <w:sz w:val="22"/>
              </w:rPr>
              <w:t>Nr.1-TS-185</w:t>
            </w:r>
            <w:bookmarkEnd w:id="184"/>
          </w:p>
        </w:tc>
        <w:tc>
          <w:tcPr>
            <w:tcW w:w="1024" w:type="dxa"/>
            <w:tcBorders>
              <w:top w:val="single" w:sz="4" w:space="0" w:color="auto"/>
              <w:left w:val="single" w:sz="4" w:space="0" w:color="auto"/>
              <w:bottom w:val="single" w:sz="4" w:space="0" w:color="auto"/>
              <w:right w:val="single" w:sz="4" w:space="0" w:color="auto"/>
            </w:tcBorders>
            <w:hideMark/>
          </w:tcPr>
          <w:p w14:paraId="58CF59BB" w14:textId="77777777" w:rsidR="00FD0B4F" w:rsidRDefault="00FD0B4F" w:rsidP="00FD0B4F">
            <w:pPr>
              <w:jc w:val="center"/>
              <w:rPr>
                <w:strike/>
              </w:rPr>
            </w:pPr>
            <w:r w:rsidRPr="00FD0B4F">
              <w:rPr>
                <w:strike/>
              </w:rPr>
              <w:t>0,62</w:t>
            </w:r>
          </w:p>
          <w:p w14:paraId="338BD0D6" w14:textId="25B24F39" w:rsidR="00FD0B4F" w:rsidRPr="00FD0B4F" w:rsidRDefault="00FD0B4F" w:rsidP="00FD0B4F">
            <w:pPr>
              <w:jc w:val="center"/>
              <w:rPr>
                <w:b/>
                <w:bCs/>
              </w:rPr>
            </w:pPr>
            <w:r w:rsidRPr="00FD0B4F">
              <w:rPr>
                <w:b/>
                <w:bCs/>
              </w:rPr>
              <w:t>0,6947</w:t>
            </w:r>
          </w:p>
        </w:tc>
        <w:tc>
          <w:tcPr>
            <w:tcW w:w="2520" w:type="dxa"/>
            <w:tcBorders>
              <w:top w:val="single" w:sz="4" w:space="0" w:color="auto"/>
              <w:left w:val="single" w:sz="4" w:space="0" w:color="auto"/>
              <w:bottom w:val="single" w:sz="4" w:space="0" w:color="auto"/>
              <w:right w:val="single" w:sz="4" w:space="0" w:color="auto"/>
            </w:tcBorders>
            <w:hideMark/>
          </w:tcPr>
          <w:p w14:paraId="09644081" w14:textId="77777777" w:rsidR="00FD0B4F" w:rsidRPr="00FD0B4F" w:rsidRDefault="00FD0B4F" w:rsidP="00FD0B4F">
            <w:pPr>
              <w:jc w:val="center"/>
              <w:rPr>
                <w:b/>
                <w:bCs/>
                <w:sz w:val="22"/>
                <w:szCs w:val="22"/>
              </w:rPr>
            </w:pPr>
            <w:r w:rsidRPr="00FD0B4F">
              <w:rPr>
                <w:b/>
                <w:bCs/>
                <w:sz w:val="22"/>
                <w:szCs w:val="22"/>
              </w:rPr>
              <w:t xml:space="preserve">Žemės sklypo unikalus </w:t>
            </w:r>
          </w:p>
          <w:p w14:paraId="660B46B0" w14:textId="77777777" w:rsidR="00FD0B4F" w:rsidRPr="00FD0B4F" w:rsidRDefault="00FD0B4F" w:rsidP="00FD0B4F">
            <w:pPr>
              <w:jc w:val="center"/>
              <w:rPr>
                <w:b/>
                <w:bCs/>
                <w:sz w:val="22"/>
                <w:szCs w:val="22"/>
              </w:rPr>
            </w:pPr>
            <w:r w:rsidRPr="00FD0B4F">
              <w:rPr>
                <w:b/>
                <w:bCs/>
                <w:sz w:val="22"/>
                <w:szCs w:val="22"/>
              </w:rPr>
              <w:t>Nr. 4400-6565-7223,</w:t>
            </w:r>
          </w:p>
          <w:p w14:paraId="15D75EBD" w14:textId="59A3C61F" w:rsidR="00FD0B4F" w:rsidRPr="00AD26F5" w:rsidRDefault="00FD0B4F" w:rsidP="00FD0B4F">
            <w:pPr>
              <w:jc w:val="center"/>
              <w:rPr>
                <w:sz w:val="22"/>
              </w:rPr>
            </w:pPr>
            <w:r w:rsidRPr="00FD0B4F">
              <w:rPr>
                <w:b/>
                <w:bCs/>
                <w:sz w:val="22"/>
                <w:szCs w:val="22"/>
              </w:rPr>
              <w:t>2016-11-14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025A2698" w14:textId="77777777" w:rsidR="00FD0B4F" w:rsidRPr="00AD26F5" w:rsidRDefault="00FD0B4F" w:rsidP="00FD0B4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578755F5" w14:textId="77777777" w:rsidR="00FD0B4F" w:rsidRPr="0083216E" w:rsidRDefault="00FD0B4F" w:rsidP="00FD0B4F">
            <w:pPr>
              <w:rPr>
                <w:sz w:val="22"/>
              </w:rPr>
            </w:pPr>
            <w:r w:rsidRPr="0083216E">
              <w:rPr>
                <w:sz w:val="22"/>
              </w:rPr>
              <w:t>UAB Anykščių</w:t>
            </w:r>
          </w:p>
          <w:p w14:paraId="7DF96F72" w14:textId="77777777" w:rsidR="00FD0B4F" w:rsidRPr="0083216E" w:rsidRDefault="00FD0B4F" w:rsidP="00FD0B4F">
            <w:pPr>
              <w:rPr>
                <w:sz w:val="22"/>
              </w:rPr>
            </w:pPr>
            <w:r w:rsidRPr="0083216E">
              <w:rPr>
                <w:sz w:val="22"/>
              </w:rPr>
              <w:t xml:space="preserve"> komunalinis ūkis</w:t>
            </w:r>
          </w:p>
          <w:p w14:paraId="65355848" w14:textId="77777777" w:rsidR="00FD0B4F" w:rsidRPr="0083216E" w:rsidRDefault="00FD0B4F" w:rsidP="00FD0B4F">
            <w:pPr>
              <w:rPr>
                <w:sz w:val="22"/>
              </w:rPr>
            </w:pPr>
            <w:r w:rsidRPr="0083216E">
              <w:rPr>
                <w:sz w:val="22"/>
              </w:rPr>
              <w:t>Gegužės g. 47</w:t>
            </w:r>
          </w:p>
          <w:p w14:paraId="4A88A357" w14:textId="77777777" w:rsidR="00FD0B4F" w:rsidRPr="0083216E" w:rsidRDefault="00FD0B4F" w:rsidP="00FD0B4F">
            <w:pPr>
              <w:rPr>
                <w:sz w:val="22"/>
              </w:rPr>
            </w:pPr>
            <w:r w:rsidRPr="0083216E">
              <w:rPr>
                <w:sz w:val="22"/>
              </w:rPr>
              <w:t>29107 Anykščiai</w:t>
            </w:r>
          </w:p>
          <w:p w14:paraId="76EF0AA2" w14:textId="77777777" w:rsidR="00FD0B4F" w:rsidRPr="0083216E" w:rsidRDefault="00FD0B4F" w:rsidP="00FD0B4F">
            <w:pPr>
              <w:rPr>
                <w:sz w:val="22"/>
              </w:rPr>
            </w:pPr>
            <w:r w:rsidRPr="0083216E">
              <w:rPr>
                <w:sz w:val="22"/>
              </w:rPr>
              <w:t>Padalinio vadovas Kęstutis Šermukšnis</w:t>
            </w:r>
          </w:p>
          <w:p w14:paraId="4B77D460" w14:textId="63854B20" w:rsidR="00FD0B4F" w:rsidRPr="0083216E" w:rsidRDefault="00FD0B4F" w:rsidP="00FD0B4F">
            <w:pPr>
              <w:rPr>
                <w:sz w:val="22"/>
              </w:rPr>
            </w:pPr>
            <w:r w:rsidRPr="0083216E">
              <w:rPr>
                <w:sz w:val="22"/>
              </w:rPr>
              <w:t>tel. (0 381) 42687</w:t>
            </w:r>
          </w:p>
          <w:p w14:paraId="4F1B3387" w14:textId="77777777" w:rsidR="00FD0B4F" w:rsidRPr="0083216E" w:rsidRDefault="00FD0B4F" w:rsidP="00FD0B4F">
            <w:pPr>
              <w:rPr>
                <w:sz w:val="22"/>
              </w:rPr>
            </w:pPr>
            <w:r w:rsidRPr="0083216E">
              <w:rPr>
                <w:sz w:val="22"/>
              </w:rPr>
              <w:t xml:space="preserve">el. p. </w:t>
            </w:r>
            <w:hyperlink r:id="rId62" w:history="1">
              <w:r w:rsidRPr="0083216E">
                <w:rPr>
                  <w:rStyle w:val="Hipersaitas"/>
                  <w:color w:val="auto"/>
                  <w:szCs w:val="24"/>
                </w:rPr>
                <w:t>info@anykom.lt</w:t>
              </w:r>
            </w:hyperlink>
          </w:p>
        </w:tc>
      </w:tr>
      <w:tr w:rsidR="00FD0B4F" w:rsidRPr="00AD26F5" w14:paraId="1102E886"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tcPr>
          <w:p w14:paraId="49C3629D" w14:textId="2C73A20E" w:rsidR="00FD0B4F" w:rsidRDefault="00FD0B4F" w:rsidP="00FD0B4F">
            <w:pPr>
              <w:jc w:val="center"/>
              <w:rPr>
                <w:strike/>
                <w:sz w:val="22"/>
              </w:rPr>
            </w:pPr>
            <w:r w:rsidRPr="00371803">
              <w:rPr>
                <w:strike/>
                <w:sz w:val="22"/>
              </w:rPr>
              <w:t>1</w:t>
            </w:r>
            <w:r>
              <w:rPr>
                <w:strike/>
                <w:sz w:val="22"/>
              </w:rPr>
              <w:t>88</w:t>
            </w:r>
            <w:r w:rsidRPr="00371803">
              <w:rPr>
                <w:strike/>
                <w:sz w:val="22"/>
              </w:rPr>
              <w:t>.</w:t>
            </w:r>
          </w:p>
          <w:p w14:paraId="52A2537D" w14:textId="7E935F0E" w:rsidR="00FD0B4F" w:rsidRPr="00AD26F5" w:rsidRDefault="00FD0B4F" w:rsidP="00FD0B4F">
            <w:pPr>
              <w:jc w:val="center"/>
              <w:rPr>
                <w:sz w:val="22"/>
              </w:rPr>
            </w:pPr>
            <w:r>
              <w:rPr>
                <w:b/>
                <w:bCs/>
                <w:sz w:val="22"/>
              </w:rPr>
              <w:t>190</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869B428" w14:textId="77777777" w:rsidR="00FD0B4F" w:rsidRPr="00AD26F5" w:rsidRDefault="00FD0B4F" w:rsidP="00FD0B4F">
            <w:r w:rsidRPr="00AD26F5">
              <w:t>Papilių kaimo kapinės (Papilių k. 3, Viešintų sen.)</w:t>
            </w:r>
          </w:p>
        </w:tc>
        <w:tc>
          <w:tcPr>
            <w:tcW w:w="2832" w:type="dxa"/>
            <w:tcBorders>
              <w:top w:val="single" w:sz="4" w:space="0" w:color="auto"/>
              <w:left w:val="single" w:sz="4" w:space="0" w:color="auto"/>
              <w:bottom w:val="single" w:sz="4" w:space="0" w:color="auto"/>
              <w:right w:val="single" w:sz="4" w:space="0" w:color="auto"/>
            </w:tcBorders>
            <w:hideMark/>
          </w:tcPr>
          <w:p w14:paraId="4A3142E4" w14:textId="77777777" w:rsidR="00FD0B4F" w:rsidRPr="00AD26F5" w:rsidRDefault="00FD0B4F" w:rsidP="00FD0B4F">
            <w:pPr>
              <w:rPr>
                <w:sz w:val="22"/>
              </w:rPr>
            </w:pPr>
            <w:r w:rsidRPr="00AD26F5">
              <w:rPr>
                <w:sz w:val="22"/>
              </w:rPr>
              <w:t>Veikiančios</w:t>
            </w:r>
          </w:p>
          <w:p w14:paraId="5EDFEEEE" w14:textId="77777777" w:rsidR="00FD0B4F" w:rsidRPr="00AD26F5" w:rsidRDefault="00FD0B4F" w:rsidP="00FD0B4F">
            <w:pPr>
              <w:rPr>
                <w:sz w:val="22"/>
              </w:rPr>
            </w:pPr>
            <w:r w:rsidRPr="00AD26F5">
              <w:rPr>
                <w:sz w:val="22"/>
              </w:rPr>
              <w:t xml:space="preserve">Anykščių r. sav. tarybos 2013 m. gegužės 30 d. sprendimas </w:t>
            </w:r>
            <w:bookmarkStart w:id="185" w:name="n_181"/>
            <w:r w:rsidRPr="005F63A6">
              <w:rPr>
                <w:sz w:val="22"/>
              </w:rPr>
              <w:t>Nr.1-TS-185</w:t>
            </w:r>
            <w:bookmarkEnd w:id="185"/>
          </w:p>
        </w:tc>
        <w:tc>
          <w:tcPr>
            <w:tcW w:w="1024" w:type="dxa"/>
            <w:tcBorders>
              <w:top w:val="single" w:sz="4" w:space="0" w:color="auto"/>
              <w:left w:val="single" w:sz="4" w:space="0" w:color="auto"/>
              <w:bottom w:val="single" w:sz="4" w:space="0" w:color="auto"/>
              <w:right w:val="single" w:sz="4" w:space="0" w:color="auto"/>
            </w:tcBorders>
            <w:hideMark/>
          </w:tcPr>
          <w:p w14:paraId="4FDE12F3" w14:textId="77777777" w:rsidR="00FD0B4F" w:rsidRPr="00AD26F5" w:rsidRDefault="00FD0B4F" w:rsidP="00FD0B4F">
            <w:pPr>
              <w:jc w:val="center"/>
            </w:pPr>
            <w:r w:rsidRPr="00AD26F5">
              <w:t>0,4420</w:t>
            </w:r>
          </w:p>
        </w:tc>
        <w:tc>
          <w:tcPr>
            <w:tcW w:w="2520" w:type="dxa"/>
            <w:tcBorders>
              <w:top w:val="single" w:sz="4" w:space="0" w:color="auto"/>
              <w:left w:val="single" w:sz="4" w:space="0" w:color="auto"/>
              <w:bottom w:val="single" w:sz="4" w:space="0" w:color="auto"/>
              <w:right w:val="single" w:sz="4" w:space="0" w:color="auto"/>
            </w:tcBorders>
            <w:hideMark/>
          </w:tcPr>
          <w:p w14:paraId="1589E319" w14:textId="77777777" w:rsidR="00FD0B4F" w:rsidRPr="00AD26F5" w:rsidRDefault="00FD0B4F" w:rsidP="00FD0B4F">
            <w:pPr>
              <w:jc w:val="center"/>
              <w:rPr>
                <w:sz w:val="22"/>
              </w:rPr>
            </w:pPr>
            <w:r w:rsidRPr="00AD26F5">
              <w:rPr>
                <w:sz w:val="22"/>
              </w:rPr>
              <w:t xml:space="preserve"> Žemės sklypo unikalus</w:t>
            </w:r>
          </w:p>
          <w:p w14:paraId="65DA025B" w14:textId="77777777" w:rsidR="00FD0B4F" w:rsidRPr="00AD26F5" w:rsidRDefault="00FD0B4F" w:rsidP="00FD0B4F">
            <w:pPr>
              <w:jc w:val="center"/>
              <w:rPr>
                <w:sz w:val="22"/>
              </w:rPr>
            </w:pPr>
            <w:r w:rsidRPr="00AD26F5">
              <w:rPr>
                <w:sz w:val="22"/>
              </w:rPr>
              <w:t>Nr. 4400-4441-9605</w:t>
            </w:r>
          </w:p>
          <w:p w14:paraId="779959D0" w14:textId="77777777" w:rsidR="00FD0B4F" w:rsidRPr="00AD26F5" w:rsidRDefault="00FD0B4F" w:rsidP="00FD0B4F">
            <w:pPr>
              <w:jc w:val="center"/>
              <w:rPr>
                <w:sz w:val="22"/>
              </w:rPr>
            </w:pPr>
            <w:r w:rsidRPr="00AD26F5">
              <w:rPr>
                <w:sz w:val="22"/>
              </w:rPr>
              <w:t>2017-01-23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51176AF6" w14:textId="77777777" w:rsidR="00FD0B4F" w:rsidRPr="00AD26F5" w:rsidRDefault="00FD0B4F" w:rsidP="00FD0B4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0A6F3683" w14:textId="77777777" w:rsidR="00FD0B4F" w:rsidRPr="0083216E" w:rsidRDefault="00FD0B4F" w:rsidP="00FD0B4F">
            <w:pPr>
              <w:rPr>
                <w:sz w:val="22"/>
              </w:rPr>
            </w:pPr>
            <w:r w:rsidRPr="0083216E">
              <w:rPr>
                <w:sz w:val="22"/>
              </w:rPr>
              <w:t xml:space="preserve">UAB Anykščių </w:t>
            </w:r>
          </w:p>
          <w:p w14:paraId="678AFC94" w14:textId="77777777" w:rsidR="00FD0B4F" w:rsidRPr="0083216E" w:rsidRDefault="00FD0B4F" w:rsidP="00FD0B4F">
            <w:pPr>
              <w:rPr>
                <w:sz w:val="22"/>
              </w:rPr>
            </w:pPr>
            <w:r w:rsidRPr="0083216E">
              <w:rPr>
                <w:sz w:val="22"/>
              </w:rPr>
              <w:t>komunalinis ūkis</w:t>
            </w:r>
          </w:p>
          <w:p w14:paraId="5A08B46C" w14:textId="77777777" w:rsidR="00FD0B4F" w:rsidRPr="0083216E" w:rsidRDefault="00FD0B4F" w:rsidP="00FD0B4F">
            <w:pPr>
              <w:rPr>
                <w:sz w:val="22"/>
              </w:rPr>
            </w:pPr>
            <w:r w:rsidRPr="0083216E">
              <w:rPr>
                <w:sz w:val="22"/>
              </w:rPr>
              <w:t>Gegužės g. 47</w:t>
            </w:r>
          </w:p>
          <w:p w14:paraId="1AFE7A57" w14:textId="77777777" w:rsidR="00FD0B4F" w:rsidRPr="0083216E" w:rsidRDefault="00FD0B4F" w:rsidP="00FD0B4F">
            <w:pPr>
              <w:rPr>
                <w:sz w:val="22"/>
              </w:rPr>
            </w:pPr>
            <w:r w:rsidRPr="0083216E">
              <w:rPr>
                <w:sz w:val="22"/>
              </w:rPr>
              <w:t>29107 Anykščiai</w:t>
            </w:r>
          </w:p>
          <w:p w14:paraId="2FA80CAF" w14:textId="77777777" w:rsidR="00FD0B4F" w:rsidRPr="0083216E" w:rsidRDefault="00FD0B4F" w:rsidP="00FD0B4F">
            <w:pPr>
              <w:rPr>
                <w:sz w:val="22"/>
              </w:rPr>
            </w:pPr>
            <w:r w:rsidRPr="0083216E">
              <w:rPr>
                <w:sz w:val="22"/>
              </w:rPr>
              <w:t>Padalinio vadovas Kęstutis Šermukšnis</w:t>
            </w:r>
          </w:p>
          <w:p w14:paraId="5CFB6E70" w14:textId="3B65089A" w:rsidR="00FD0B4F" w:rsidRPr="0083216E" w:rsidRDefault="00FD0B4F" w:rsidP="00FD0B4F">
            <w:pPr>
              <w:rPr>
                <w:sz w:val="22"/>
              </w:rPr>
            </w:pPr>
            <w:r w:rsidRPr="0083216E">
              <w:rPr>
                <w:sz w:val="22"/>
              </w:rPr>
              <w:t>tel. (0 381) 42687</w:t>
            </w:r>
          </w:p>
          <w:p w14:paraId="34C8A8DD" w14:textId="77777777" w:rsidR="00FD0B4F" w:rsidRPr="0083216E" w:rsidRDefault="00FD0B4F" w:rsidP="00FD0B4F">
            <w:pPr>
              <w:rPr>
                <w:sz w:val="22"/>
              </w:rPr>
            </w:pPr>
            <w:r w:rsidRPr="0083216E">
              <w:rPr>
                <w:sz w:val="22"/>
              </w:rPr>
              <w:t xml:space="preserve">el. p. </w:t>
            </w:r>
            <w:hyperlink r:id="rId63" w:history="1">
              <w:r w:rsidRPr="0083216E">
                <w:rPr>
                  <w:rStyle w:val="Hipersaitas"/>
                  <w:color w:val="auto"/>
                  <w:szCs w:val="24"/>
                </w:rPr>
                <w:t>info@anykom.lt</w:t>
              </w:r>
            </w:hyperlink>
          </w:p>
        </w:tc>
      </w:tr>
      <w:tr w:rsidR="00FD0B4F" w:rsidRPr="00AD26F5" w14:paraId="0763F1B3"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76E15C3" w14:textId="1BC2E851" w:rsidR="00FD0B4F" w:rsidRDefault="00FD0B4F" w:rsidP="00FD0B4F">
            <w:pPr>
              <w:jc w:val="center"/>
              <w:rPr>
                <w:strike/>
                <w:sz w:val="22"/>
              </w:rPr>
            </w:pPr>
            <w:r w:rsidRPr="00371803">
              <w:rPr>
                <w:strike/>
                <w:sz w:val="22"/>
              </w:rPr>
              <w:t>1</w:t>
            </w:r>
            <w:r>
              <w:rPr>
                <w:strike/>
                <w:sz w:val="22"/>
              </w:rPr>
              <w:t>89</w:t>
            </w:r>
            <w:r w:rsidRPr="00371803">
              <w:rPr>
                <w:strike/>
                <w:sz w:val="22"/>
              </w:rPr>
              <w:t>.</w:t>
            </w:r>
          </w:p>
          <w:p w14:paraId="379F2609" w14:textId="6C3DD61B" w:rsidR="00FD0B4F" w:rsidRPr="00AD26F5" w:rsidRDefault="00FD0B4F" w:rsidP="00FD0B4F">
            <w:pPr>
              <w:jc w:val="center"/>
              <w:rPr>
                <w:sz w:val="22"/>
              </w:rPr>
            </w:pPr>
            <w:r>
              <w:rPr>
                <w:b/>
                <w:bCs/>
                <w:sz w:val="22"/>
              </w:rPr>
              <w:t>191</w:t>
            </w:r>
            <w:r w:rsidRPr="00371803">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6F82FA70" w14:textId="540E004D" w:rsidR="00FD0B4F" w:rsidRPr="00AD26F5" w:rsidRDefault="00FD0B4F" w:rsidP="00FD0B4F">
            <w:r w:rsidRPr="00AD26F5">
              <w:t>Paežerių (sentikių)  kapinės (</w:t>
            </w:r>
            <w:r>
              <w:t>Balčiūniškių</w:t>
            </w:r>
            <w:r w:rsidRPr="00AD26F5">
              <w:t xml:space="preserve"> k. Viešintų sen.)</w:t>
            </w:r>
          </w:p>
        </w:tc>
        <w:tc>
          <w:tcPr>
            <w:tcW w:w="2832" w:type="dxa"/>
            <w:tcBorders>
              <w:top w:val="single" w:sz="4" w:space="0" w:color="auto"/>
              <w:left w:val="single" w:sz="4" w:space="0" w:color="auto"/>
              <w:bottom w:val="single" w:sz="4" w:space="0" w:color="auto"/>
              <w:right w:val="single" w:sz="4" w:space="0" w:color="auto"/>
            </w:tcBorders>
            <w:hideMark/>
          </w:tcPr>
          <w:p w14:paraId="0ECE8C5B" w14:textId="77777777" w:rsidR="00FD0B4F" w:rsidRPr="00AD26F5" w:rsidRDefault="00FD0B4F" w:rsidP="00FD0B4F">
            <w:pPr>
              <w:rPr>
                <w:sz w:val="22"/>
              </w:rPr>
            </w:pPr>
            <w:r w:rsidRPr="00AD26F5">
              <w:rPr>
                <w:sz w:val="22"/>
              </w:rPr>
              <w:t>Veikiančios</w:t>
            </w:r>
          </w:p>
          <w:p w14:paraId="24EB47AB" w14:textId="17E7FBF3" w:rsidR="00FD0B4F" w:rsidRPr="00AD26F5" w:rsidRDefault="00FD0B4F" w:rsidP="00FD0B4F">
            <w:pPr>
              <w:rPr>
                <w:sz w:val="22"/>
              </w:rPr>
            </w:pPr>
            <w:r w:rsidRPr="00AD26F5">
              <w:rPr>
                <w:sz w:val="22"/>
              </w:rPr>
              <w:t xml:space="preserve">Anykščių r. sav. </w:t>
            </w:r>
            <w:r w:rsidR="00C206AC" w:rsidRPr="00AD26F5">
              <w:rPr>
                <w:sz w:val="22"/>
              </w:rPr>
              <w:t>T</w:t>
            </w:r>
            <w:r w:rsidRPr="00AD26F5">
              <w:rPr>
                <w:sz w:val="22"/>
              </w:rPr>
              <w:t xml:space="preserve">arybos 2013 m. gegužės 30 d. sprendimas </w:t>
            </w:r>
            <w:bookmarkStart w:id="186" w:name="n_182"/>
            <w:r w:rsidRPr="005F63A6">
              <w:rPr>
                <w:sz w:val="22"/>
              </w:rPr>
              <w:t>Nr.1-TS-185</w:t>
            </w:r>
            <w:bookmarkEnd w:id="186"/>
          </w:p>
        </w:tc>
        <w:tc>
          <w:tcPr>
            <w:tcW w:w="1024" w:type="dxa"/>
            <w:tcBorders>
              <w:top w:val="single" w:sz="4" w:space="0" w:color="auto"/>
              <w:left w:val="single" w:sz="4" w:space="0" w:color="auto"/>
              <w:bottom w:val="single" w:sz="4" w:space="0" w:color="auto"/>
              <w:right w:val="single" w:sz="4" w:space="0" w:color="auto"/>
            </w:tcBorders>
            <w:hideMark/>
          </w:tcPr>
          <w:p w14:paraId="47C15AC6" w14:textId="77777777" w:rsidR="00FD0B4F" w:rsidRDefault="00FD0B4F" w:rsidP="00FD0B4F">
            <w:pPr>
              <w:jc w:val="center"/>
              <w:rPr>
                <w:strike/>
              </w:rPr>
            </w:pPr>
            <w:r w:rsidRPr="00FD0B4F">
              <w:rPr>
                <w:strike/>
              </w:rPr>
              <w:t>0,62</w:t>
            </w:r>
          </w:p>
          <w:p w14:paraId="71291EF8" w14:textId="5FC431B3" w:rsidR="00FD0B4F" w:rsidRPr="00FD0B4F" w:rsidRDefault="00FD0B4F" w:rsidP="00FD0B4F">
            <w:pPr>
              <w:jc w:val="center"/>
              <w:rPr>
                <w:b/>
                <w:bCs/>
                <w:strike/>
              </w:rPr>
            </w:pPr>
            <w:r w:rsidRPr="00FD0B4F">
              <w:rPr>
                <w:b/>
                <w:bCs/>
              </w:rPr>
              <w:t>1,1589</w:t>
            </w:r>
          </w:p>
        </w:tc>
        <w:tc>
          <w:tcPr>
            <w:tcW w:w="2520" w:type="dxa"/>
            <w:tcBorders>
              <w:top w:val="single" w:sz="4" w:space="0" w:color="auto"/>
              <w:left w:val="single" w:sz="4" w:space="0" w:color="auto"/>
              <w:bottom w:val="single" w:sz="4" w:space="0" w:color="auto"/>
              <w:right w:val="single" w:sz="4" w:space="0" w:color="auto"/>
            </w:tcBorders>
            <w:hideMark/>
          </w:tcPr>
          <w:p w14:paraId="303B0F85" w14:textId="77777777" w:rsidR="00FD0B4F" w:rsidRPr="00FD0B4F" w:rsidRDefault="00FD0B4F" w:rsidP="00FD0B4F">
            <w:pPr>
              <w:jc w:val="center"/>
              <w:rPr>
                <w:b/>
                <w:bCs/>
                <w:sz w:val="22"/>
                <w:szCs w:val="22"/>
              </w:rPr>
            </w:pPr>
            <w:r w:rsidRPr="00FD0B4F">
              <w:rPr>
                <w:b/>
                <w:bCs/>
                <w:sz w:val="22"/>
                <w:szCs w:val="22"/>
              </w:rPr>
              <w:t>Žemės sklypo unikalus Nr. 4400-6604-3305,</w:t>
            </w:r>
          </w:p>
          <w:p w14:paraId="5196049B" w14:textId="64CF3D40" w:rsidR="00FD0B4F" w:rsidRPr="00AD26F5" w:rsidRDefault="00FD0B4F" w:rsidP="00FD0B4F">
            <w:pPr>
              <w:jc w:val="center"/>
              <w:rPr>
                <w:sz w:val="22"/>
              </w:rPr>
            </w:pPr>
            <w:r w:rsidRPr="00FD0B4F">
              <w:rPr>
                <w:b/>
                <w:bCs/>
                <w:sz w:val="22"/>
                <w:szCs w:val="22"/>
              </w:rPr>
              <w:t>2025-12-01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033B9989" w14:textId="77777777" w:rsidR="00FD0B4F" w:rsidRPr="00AD26F5" w:rsidRDefault="00FD0B4F" w:rsidP="00FD0B4F">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hideMark/>
          </w:tcPr>
          <w:p w14:paraId="207DCD7A" w14:textId="77777777" w:rsidR="00FD0B4F" w:rsidRPr="0083216E" w:rsidRDefault="00FD0B4F" w:rsidP="00FD0B4F">
            <w:pPr>
              <w:rPr>
                <w:sz w:val="22"/>
              </w:rPr>
            </w:pPr>
            <w:r w:rsidRPr="0083216E">
              <w:rPr>
                <w:sz w:val="22"/>
              </w:rPr>
              <w:t xml:space="preserve">UAB Anykščių </w:t>
            </w:r>
          </w:p>
          <w:p w14:paraId="15407759" w14:textId="77777777" w:rsidR="00FD0B4F" w:rsidRPr="0083216E" w:rsidRDefault="00FD0B4F" w:rsidP="00FD0B4F">
            <w:pPr>
              <w:rPr>
                <w:sz w:val="22"/>
              </w:rPr>
            </w:pPr>
            <w:r w:rsidRPr="0083216E">
              <w:rPr>
                <w:sz w:val="22"/>
              </w:rPr>
              <w:t>komunalinis ūkis</w:t>
            </w:r>
          </w:p>
          <w:p w14:paraId="652F5A63" w14:textId="77777777" w:rsidR="00FD0B4F" w:rsidRPr="0083216E" w:rsidRDefault="00FD0B4F" w:rsidP="00FD0B4F">
            <w:pPr>
              <w:rPr>
                <w:sz w:val="22"/>
              </w:rPr>
            </w:pPr>
            <w:r w:rsidRPr="0083216E">
              <w:rPr>
                <w:sz w:val="22"/>
              </w:rPr>
              <w:t>Gegužės g. 47</w:t>
            </w:r>
          </w:p>
          <w:p w14:paraId="64AB65A0" w14:textId="77777777" w:rsidR="00FD0B4F" w:rsidRPr="0083216E" w:rsidRDefault="00FD0B4F" w:rsidP="00FD0B4F">
            <w:pPr>
              <w:rPr>
                <w:sz w:val="22"/>
              </w:rPr>
            </w:pPr>
            <w:r w:rsidRPr="0083216E">
              <w:rPr>
                <w:sz w:val="22"/>
              </w:rPr>
              <w:t>29107 Anykščiai</w:t>
            </w:r>
          </w:p>
          <w:p w14:paraId="1E6686EA" w14:textId="77777777" w:rsidR="00FD0B4F" w:rsidRPr="0083216E" w:rsidRDefault="00FD0B4F" w:rsidP="00FD0B4F">
            <w:pPr>
              <w:rPr>
                <w:sz w:val="22"/>
              </w:rPr>
            </w:pPr>
            <w:r w:rsidRPr="0083216E">
              <w:rPr>
                <w:sz w:val="22"/>
              </w:rPr>
              <w:t>Padalinio vadovas Kęstutis Šermukšnis</w:t>
            </w:r>
          </w:p>
          <w:p w14:paraId="5E52860A" w14:textId="0AC2E831" w:rsidR="00FD0B4F" w:rsidRPr="0083216E" w:rsidRDefault="00FD0B4F" w:rsidP="00FD0B4F">
            <w:pPr>
              <w:rPr>
                <w:sz w:val="22"/>
              </w:rPr>
            </w:pPr>
            <w:r w:rsidRPr="0083216E">
              <w:rPr>
                <w:sz w:val="22"/>
              </w:rPr>
              <w:t>tel. (0 381) 42687</w:t>
            </w:r>
          </w:p>
          <w:p w14:paraId="1EED0EF8" w14:textId="77777777" w:rsidR="00FD0B4F" w:rsidRPr="0083216E" w:rsidRDefault="00FD0B4F" w:rsidP="00FD0B4F">
            <w:pPr>
              <w:rPr>
                <w:sz w:val="22"/>
              </w:rPr>
            </w:pPr>
            <w:r w:rsidRPr="0083216E">
              <w:rPr>
                <w:sz w:val="22"/>
              </w:rPr>
              <w:t xml:space="preserve">el. p. </w:t>
            </w:r>
            <w:hyperlink r:id="rId64" w:history="1">
              <w:r w:rsidRPr="0083216E">
                <w:rPr>
                  <w:rStyle w:val="Hipersaitas"/>
                  <w:color w:val="auto"/>
                  <w:szCs w:val="24"/>
                </w:rPr>
                <w:t>info@anykom.lt</w:t>
              </w:r>
            </w:hyperlink>
          </w:p>
        </w:tc>
      </w:tr>
      <w:tr w:rsidR="00FD0B4F" w:rsidRPr="00AD26F5" w14:paraId="1F4B1D44"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2F69F7A" w14:textId="77777777" w:rsidR="00FD0B4F" w:rsidRDefault="00FD0B4F" w:rsidP="00FD0B4F">
            <w:pPr>
              <w:jc w:val="center"/>
              <w:rPr>
                <w:strike/>
                <w:sz w:val="22"/>
              </w:rPr>
            </w:pPr>
            <w:r w:rsidRPr="00C206AC">
              <w:rPr>
                <w:strike/>
                <w:sz w:val="22"/>
              </w:rPr>
              <w:t>190.</w:t>
            </w:r>
          </w:p>
          <w:p w14:paraId="203C1CF2" w14:textId="28248D1B" w:rsidR="00C206AC" w:rsidRPr="00C206AC" w:rsidRDefault="00C206AC" w:rsidP="00FD0B4F">
            <w:pPr>
              <w:jc w:val="center"/>
              <w:rPr>
                <w:b/>
                <w:bCs/>
                <w:sz w:val="22"/>
              </w:rPr>
            </w:pPr>
            <w:r w:rsidRPr="00C206AC">
              <w:rPr>
                <w:b/>
                <w:bCs/>
                <w:sz w:val="22"/>
              </w:rPr>
              <w:t>192.</w:t>
            </w:r>
          </w:p>
        </w:tc>
        <w:tc>
          <w:tcPr>
            <w:tcW w:w="2346" w:type="dxa"/>
            <w:tcBorders>
              <w:top w:val="single" w:sz="4" w:space="0" w:color="auto"/>
              <w:left w:val="single" w:sz="4" w:space="0" w:color="auto"/>
              <w:bottom w:val="single" w:sz="4" w:space="0" w:color="auto"/>
              <w:right w:val="single" w:sz="4" w:space="0" w:color="auto"/>
            </w:tcBorders>
            <w:hideMark/>
          </w:tcPr>
          <w:p w14:paraId="3D2F3D3E" w14:textId="77777777" w:rsidR="00FD0B4F" w:rsidRPr="00AD26F5" w:rsidRDefault="00FD0B4F" w:rsidP="00FD0B4F">
            <w:r w:rsidRPr="00AD26F5">
              <w:t>Ažubalių kaimo kapinės (Ažubalių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584D3862" w14:textId="77777777" w:rsidR="00FD0B4F" w:rsidRPr="00AD26F5" w:rsidRDefault="00FD0B4F" w:rsidP="00FD0B4F">
            <w:pPr>
              <w:rPr>
                <w:sz w:val="22"/>
              </w:rPr>
            </w:pPr>
            <w:r w:rsidRPr="00AD26F5">
              <w:rPr>
                <w:sz w:val="22"/>
              </w:rPr>
              <w:t>Neveikiančios</w:t>
            </w:r>
          </w:p>
          <w:p w14:paraId="2578DEAC" w14:textId="77777777" w:rsidR="00FD0B4F" w:rsidRPr="00AD26F5" w:rsidRDefault="00FD0B4F" w:rsidP="00FD0B4F">
            <w:pPr>
              <w:rPr>
                <w:sz w:val="22"/>
              </w:rPr>
            </w:pPr>
            <w:r w:rsidRPr="00AD26F5">
              <w:rPr>
                <w:sz w:val="22"/>
              </w:rPr>
              <w:t xml:space="preserve">Anykščių r. sav. tarybos 2013 m. gegužės 30 d. sprendimas </w:t>
            </w:r>
            <w:bookmarkStart w:id="187" w:name="n_183"/>
            <w:r w:rsidRPr="005F63A6">
              <w:rPr>
                <w:sz w:val="22"/>
              </w:rPr>
              <w:t>Nr.1-TS-185</w:t>
            </w:r>
            <w:bookmarkEnd w:id="187"/>
          </w:p>
        </w:tc>
        <w:tc>
          <w:tcPr>
            <w:tcW w:w="1024" w:type="dxa"/>
            <w:tcBorders>
              <w:top w:val="single" w:sz="4" w:space="0" w:color="auto"/>
              <w:left w:val="single" w:sz="4" w:space="0" w:color="auto"/>
              <w:bottom w:val="single" w:sz="4" w:space="0" w:color="auto"/>
              <w:right w:val="single" w:sz="4" w:space="0" w:color="auto"/>
            </w:tcBorders>
            <w:hideMark/>
          </w:tcPr>
          <w:p w14:paraId="29032282" w14:textId="0C996D03" w:rsidR="00FD0B4F" w:rsidRPr="00785A4A" w:rsidRDefault="00FD0B4F" w:rsidP="00FD0B4F">
            <w:pPr>
              <w:jc w:val="center"/>
            </w:pPr>
            <w:r w:rsidRPr="00785A4A">
              <w:t>0,</w:t>
            </w:r>
            <w:r w:rsidR="00785A4A" w:rsidRPr="00785A4A">
              <w:t>1427</w:t>
            </w:r>
          </w:p>
        </w:tc>
        <w:tc>
          <w:tcPr>
            <w:tcW w:w="2520" w:type="dxa"/>
            <w:tcBorders>
              <w:top w:val="single" w:sz="4" w:space="0" w:color="auto"/>
              <w:left w:val="single" w:sz="4" w:space="0" w:color="auto"/>
              <w:bottom w:val="single" w:sz="4" w:space="0" w:color="auto"/>
              <w:right w:val="single" w:sz="4" w:space="0" w:color="auto"/>
            </w:tcBorders>
            <w:hideMark/>
          </w:tcPr>
          <w:p w14:paraId="784FADA4" w14:textId="77777777" w:rsidR="00FD0B4F" w:rsidRPr="00AD26F5" w:rsidRDefault="00FD0B4F" w:rsidP="00FD0B4F">
            <w:pPr>
              <w:jc w:val="center"/>
              <w:rPr>
                <w:sz w:val="22"/>
              </w:rPr>
            </w:pPr>
            <w:r w:rsidRPr="00AD26F5">
              <w:rPr>
                <w:sz w:val="22"/>
              </w:rPr>
              <w:t xml:space="preserve">Žemės sklypo unikalus </w:t>
            </w:r>
          </w:p>
          <w:p w14:paraId="23C5534F" w14:textId="77777777" w:rsidR="00FD0B4F" w:rsidRPr="00AD26F5" w:rsidRDefault="00FD0B4F" w:rsidP="00FD0B4F">
            <w:pPr>
              <w:jc w:val="center"/>
              <w:rPr>
                <w:sz w:val="22"/>
              </w:rPr>
            </w:pPr>
            <w:r w:rsidRPr="00AD26F5">
              <w:rPr>
                <w:sz w:val="22"/>
              </w:rPr>
              <w:t>Nr. 4400-5511-7789,</w:t>
            </w:r>
          </w:p>
          <w:p w14:paraId="6419B25F" w14:textId="77777777" w:rsidR="00FD0B4F" w:rsidRPr="00AD26F5" w:rsidRDefault="00FD0B4F" w:rsidP="00FD0B4F">
            <w:pPr>
              <w:jc w:val="center"/>
              <w:rPr>
                <w:sz w:val="22"/>
              </w:rPr>
            </w:pPr>
            <w:r w:rsidRPr="00AD26F5">
              <w:rPr>
                <w:sz w:val="22"/>
              </w:rPr>
              <w:t>2020-11-20 įregistruotas</w:t>
            </w:r>
          </w:p>
        </w:tc>
        <w:tc>
          <w:tcPr>
            <w:tcW w:w="1701" w:type="dxa"/>
            <w:tcBorders>
              <w:top w:val="single" w:sz="4" w:space="0" w:color="auto"/>
              <w:left w:val="single" w:sz="4" w:space="0" w:color="auto"/>
              <w:bottom w:val="single" w:sz="4" w:space="0" w:color="auto"/>
              <w:right w:val="single" w:sz="4" w:space="0" w:color="auto"/>
            </w:tcBorders>
            <w:hideMark/>
          </w:tcPr>
          <w:p w14:paraId="48DCDAF3" w14:textId="77777777" w:rsidR="00FD0B4F" w:rsidRPr="00AD26F5" w:rsidRDefault="00FD0B4F" w:rsidP="00FD0B4F">
            <w:pPr>
              <w:jc w:val="center"/>
            </w:pPr>
            <w:r w:rsidRPr="00AD26F5">
              <w:rPr>
                <w:sz w:val="22"/>
              </w:rPr>
              <w:t>unikalus kodas</w:t>
            </w:r>
            <w:r w:rsidRPr="00AD26F5">
              <w:t xml:space="preserve"> 11682</w:t>
            </w:r>
          </w:p>
        </w:tc>
        <w:tc>
          <w:tcPr>
            <w:tcW w:w="3973" w:type="dxa"/>
            <w:tcBorders>
              <w:top w:val="single" w:sz="4" w:space="0" w:color="auto"/>
              <w:left w:val="single" w:sz="4" w:space="0" w:color="auto"/>
              <w:bottom w:val="single" w:sz="4" w:space="0" w:color="auto"/>
              <w:right w:val="single" w:sz="4" w:space="0" w:color="auto"/>
            </w:tcBorders>
          </w:tcPr>
          <w:p w14:paraId="5BC88075" w14:textId="77777777" w:rsidR="00FD0B4F" w:rsidRPr="0083216E" w:rsidRDefault="00FD0B4F" w:rsidP="00FD0B4F">
            <w:pPr>
              <w:rPr>
                <w:sz w:val="22"/>
              </w:rPr>
            </w:pPr>
            <w:r w:rsidRPr="0083216E">
              <w:rPr>
                <w:sz w:val="22"/>
              </w:rPr>
              <w:t xml:space="preserve">Anykščių r. sav. </w:t>
            </w:r>
          </w:p>
          <w:p w14:paraId="35F4DCB9" w14:textId="77777777" w:rsidR="00FD0B4F" w:rsidRPr="0083216E" w:rsidRDefault="00FD0B4F" w:rsidP="00FD0B4F">
            <w:pPr>
              <w:rPr>
                <w:sz w:val="22"/>
              </w:rPr>
            </w:pPr>
            <w:r w:rsidRPr="0083216E">
              <w:rPr>
                <w:sz w:val="22"/>
              </w:rPr>
              <w:t>Viešintų seniūnija</w:t>
            </w:r>
          </w:p>
          <w:p w14:paraId="0DC48558" w14:textId="77777777" w:rsidR="00FD0B4F" w:rsidRPr="0083216E" w:rsidRDefault="00FD0B4F" w:rsidP="00FD0B4F">
            <w:pPr>
              <w:rPr>
                <w:sz w:val="22"/>
              </w:rPr>
            </w:pPr>
            <w:r w:rsidRPr="0083216E">
              <w:rPr>
                <w:sz w:val="22"/>
              </w:rPr>
              <w:t>Televizijos g. 4,</w:t>
            </w:r>
          </w:p>
          <w:p w14:paraId="473C362B" w14:textId="77777777" w:rsidR="00FD0B4F" w:rsidRPr="0083216E" w:rsidRDefault="00FD0B4F" w:rsidP="00FD0B4F">
            <w:pPr>
              <w:rPr>
                <w:sz w:val="22"/>
              </w:rPr>
            </w:pPr>
            <w:r w:rsidRPr="0083216E">
              <w:rPr>
                <w:sz w:val="22"/>
              </w:rPr>
              <w:t>29321 Viešintos</w:t>
            </w:r>
          </w:p>
          <w:p w14:paraId="6BF6E81C" w14:textId="77777777" w:rsidR="00FD0B4F" w:rsidRPr="0083216E" w:rsidRDefault="00FD0B4F" w:rsidP="00FD0B4F">
            <w:pPr>
              <w:rPr>
                <w:sz w:val="22"/>
              </w:rPr>
            </w:pPr>
            <w:r w:rsidRPr="0083216E">
              <w:rPr>
                <w:sz w:val="22"/>
              </w:rPr>
              <w:t>Anykščių r.</w:t>
            </w:r>
          </w:p>
          <w:p w14:paraId="7A3367DD" w14:textId="77777777" w:rsidR="00FD0B4F" w:rsidRPr="0083216E" w:rsidRDefault="00FD0B4F" w:rsidP="00FD0B4F">
            <w:pPr>
              <w:rPr>
                <w:sz w:val="22"/>
              </w:rPr>
            </w:pPr>
            <w:r w:rsidRPr="0083216E">
              <w:rPr>
                <w:sz w:val="22"/>
              </w:rPr>
              <w:t>Seniūnė Virginija Macijauskienė</w:t>
            </w:r>
          </w:p>
          <w:p w14:paraId="2124867E" w14:textId="21A04B31" w:rsidR="00FD0B4F" w:rsidRPr="0083216E" w:rsidRDefault="00FD0B4F" w:rsidP="00FD0B4F">
            <w:pPr>
              <w:rPr>
                <w:sz w:val="22"/>
              </w:rPr>
            </w:pPr>
            <w:r w:rsidRPr="0083216E">
              <w:rPr>
                <w:sz w:val="22"/>
              </w:rPr>
              <w:t>tel. (</w:t>
            </w:r>
            <w:r w:rsidR="00C206AC" w:rsidRPr="0083216E">
              <w:rPr>
                <w:sz w:val="22"/>
              </w:rPr>
              <w:t>0</w:t>
            </w:r>
            <w:r w:rsidRPr="0083216E">
              <w:rPr>
                <w:sz w:val="22"/>
              </w:rPr>
              <w:t xml:space="preserve"> 381) 47485</w:t>
            </w:r>
          </w:p>
          <w:p w14:paraId="11485755" w14:textId="77777777" w:rsidR="00FD0B4F" w:rsidRPr="0083216E" w:rsidRDefault="00FD0B4F" w:rsidP="00FD0B4F">
            <w:pPr>
              <w:jc w:val="center"/>
              <w:rPr>
                <w:sz w:val="22"/>
              </w:rPr>
            </w:pPr>
          </w:p>
        </w:tc>
      </w:tr>
      <w:tr w:rsidR="00C206AC" w:rsidRPr="00AD26F5" w14:paraId="4724C0EA"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995CC5D" w14:textId="16C6F4C1" w:rsidR="00C206AC" w:rsidRDefault="00C206AC" w:rsidP="00C206AC">
            <w:pPr>
              <w:jc w:val="center"/>
              <w:rPr>
                <w:strike/>
                <w:sz w:val="22"/>
              </w:rPr>
            </w:pPr>
            <w:r w:rsidRPr="00C206AC">
              <w:rPr>
                <w:strike/>
                <w:sz w:val="22"/>
              </w:rPr>
              <w:lastRenderedPageBreak/>
              <w:t>19</w:t>
            </w:r>
            <w:r>
              <w:rPr>
                <w:strike/>
                <w:sz w:val="22"/>
              </w:rPr>
              <w:t>1</w:t>
            </w:r>
            <w:r w:rsidRPr="00C206AC">
              <w:rPr>
                <w:strike/>
                <w:sz w:val="22"/>
              </w:rPr>
              <w:t>.</w:t>
            </w:r>
          </w:p>
          <w:p w14:paraId="1FAE74D3" w14:textId="7A6904AB" w:rsidR="00C206AC" w:rsidRPr="00AD26F5" w:rsidRDefault="00C206AC" w:rsidP="00C206AC">
            <w:pPr>
              <w:jc w:val="center"/>
              <w:rPr>
                <w:sz w:val="22"/>
              </w:rPr>
            </w:pPr>
            <w:r w:rsidRPr="00C206AC">
              <w:rPr>
                <w:b/>
                <w:bCs/>
                <w:sz w:val="22"/>
              </w:rPr>
              <w:t>19</w:t>
            </w:r>
            <w:r>
              <w:rPr>
                <w:b/>
                <w:bCs/>
                <w:sz w:val="22"/>
              </w:rPr>
              <w:t>3</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02C48232" w14:textId="77777777" w:rsidR="00C206AC" w:rsidRPr="00AD26F5" w:rsidRDefault="00C206AC" w:rsidP="00C206AC">
            <w:r w:rsidRPr="00AD26F5">
              <w:t>Bilėnų kaimo kapinės (Bilėnų k., Viešintų sen.)</w:t>
            </w:r>
          </w:p>
        </w:tc>
        <w:tc>
          <w:tcPr>
            <w:tcW w:w="2832" w:type="dxa"/>
            <w:tcBorders>
              <w:top w:val="single" w:sz="4" w:space="0" w:color="auto"/>
              <w:left w:val="single" w:sz="4" w:space="0" w:color="auto"/>
              <w:bottom w:val="single" w:sz="4" w:space="0" w:color="auto"/>
              <w:right w:val="single" w:sz="4" w:space="0" w:color="auto"/>
            </w:tcBorders>
            <w:hideMark/>
          </w:tcPr>
          <w:p w14:paraId="47C36CD7" w14:textId="77777777" w:rsidR="00C206AC" w:rsidRPr="00AD26F5" w:rsidRDefault="00C206AC" w:rsidP="00C206AC">
            <w:pPr>
              <w:rPr>
                <w:sz w:val="22"/>
              </w:rPr>
            </w:pPr>
            <w:r w:rsidRPr="00AD26F5">
              <w:rPr>
                <w:sz w:val="22"/>
              </w:rPr>
              <w:t>Neveikiančios</w:t>
            </w:r>
          </w:p>
          <w:p w14:paraId="2F33422F" w14:textId="77777777" w:rsidR="00C206AC" w:rsidRPr="00AD26F5" w:rsidRDefault="00C206AC" w:rsidP="00C206AC">
            <w:pPr>
              <w:rPr>
                <w:sz w:val="22"/>
              </w:rPr>
            </w:pPr>
            <w:r w:rsidRPr="00AD26F5">
              <w:rPr>
                <w:sz w:val="22"/>
              </w:rPr>
              <w:t xml:space="preserve">Anykščių r. sav. tarybos 2013 m. gegužės 30 d. sprendimas </w:t>
            </w:r>
            <w:bookmarkStart w:id="188" w:name="n_184"/>
            <w:r w:rsidRPr="005F63A6">
              <w:rPr>
                <w:sz w:val="22"/>
              </w:rPr>
              <w:t>Nr.1-TS-185</w:t>
            </w:r>
            <w:bookmarkEnd w:id="188"/>
          </w:p>
        </w:tc>
        <w:tc>
          <w:tcPr>
            <w:tcW w:w="1024" w:type="dxa"/>
            <w:tcBorders>
              <w:top w:val="single" w:sz="4" w:space="0" w:color="auto"/>
              <w:left w:val="single" w:sz="4" w:space="0" w:color="auto"/>
              <w:bottom w:val="single" w:sz="4" w:space="0" w:color="auto"/>
              <w:right w:val="single" w:sz="4" w:space="0" w:color="auto"/>
            </w:tcBorders>
            <w:hideMark/>
          </w:tcPr>
          <w:p w14:paraId="5C7ED9E4" w14:textId="77777777" w:rsidR="00C206AC" w:rsidRPr="00AD26F5" w:rsidRDefault="00C206AC" w:rsidP="00C206AC">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0979F159" w14:textId="77777777" w:rsidR="00C206AC" w:rsidRPr="00AD26F5" w:rsidRDefault="00C206AC" w:rsidP="00C206A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262C9DEE" w14:textId="77777777" w:rsidR="00C206AC" w:rsidRPr="00AD26F5" w:rsidRDefault="00C206AC" w:rsidP="00C206A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18B36896" w14:textId="77777777" w:rsidR="00C206AC" w:rsidRPr="0083216E" w:rsidRDefault="00C206AC" w:rsidP="00C206AC">
            <w:pPr>
              <w:rPr>
                <w:sz w:val="22"/>
              </w:rPr>
            </w:pPr>
            <w:r w:rsidRPr="0083216E">
              <w:rPr>
                <w:sz w:val="22"/>
              </w:rPr>
              <w:t xml:space="preserve">Anykščių r. sav. </w:t>
            </w:r>
          </w:p>
          <w:p w14:paraId="35C01404" w14:textId="77777777" w:rsidR="00C206AC" w:rsidRPr="0083216E" w:rsidRDefault="00C206AC" w:rsidP="00C206AC">
            <w:pPr>
              <w:rPr>
                <w:sz w:val="22"/>
              </w:rPr>
            </w:pPr>
            <w:r w:rsidRPr="0083216E">
              <w:rPr>
                <w:sz w:val="22"/>
              </w:rPr>
              <w:t>Viešintų seniūnija</w:t>
            </w:r>
          </w:p>
          <w:p w14:paraId="24CCA8E8" w14:textId="77777777" w:rsidR="00C206AC" w:rsidRPr="0083216E" w:rsidRDefault="00C206AC" w:rsidP="00C206AC">
            <w:pPr>
              <w:rPr>
                <w:sz w:val="22"/>
              </w:rPr>
            </w:pPr>
            <w:r w:rsidRPr="0083216E">
              <w:rPr>
                <w:sz w:val="22"/>
              </w:rPr>
              <w:t>Televizijos g. 4,</w:t>
            </w:r>
          </w:p>
          <w:p w14:paraId="5A78A2BF" w14:textId="77777777" w:rsidR="00C206AC" w:rsidRPr="0083216E" w:rsidRDefault="00C206AC" w:rsidP="00C206AC">
            <w:pPr>
              <w:rPr>
                <w:sz w:val="22"/>
              </w:rPr>
            </w:pPr>
            <w:r w:rsidRPr="0083216E">
              <w:rPr>
                <w:sz w:val="22"/>
              </w:rPr>
              <w:t>29321 Viešintos</w:t>
            </w:r>
          </w:p>
          <w:p w14:paraId="61086AC0" w14:textId="77777777" w:rsidR="00C206AC" w:rsidRPr="0083216E" w:rsidRDefault="00C206AC" w:rsidP="00C206AC">
            <w:pPr>
              <w:rPr>
                <w:sz w:val="22"/>
              </w:rPr>
            </w:pPr>
            <w:r w:rsidRPr="0083216E">
              <w:rPr>
                <w:sz w:val="22"/>
              </w:rPr>
              <w:t>Anykščių r.</w:t>
            </w:r>
          </w:p>
          <w:p w14:paraId="1AF44123" w14:textId="77777777" w:rsidR="00C206AC" w:rsidRPr="0083216E" w:rsidRDefault="00C206AC" w:rsidP="00C206AC">
            <w:pPr>
              <w:rPr>
                <w:sz w:val="22"/>
              </w:rPr>
            </w:pPr>
            <w:r w:rsidRPr="0083216E">
              <w:rPr>
                <w:sz w:val="22"/>
              </w:rPr>
              <w:t>Seniūnė Virginija Macijauskienė</w:t>
            </w:r>
          </w:p>
          <w:p w14:paraId="27739915" w14:textId="50AECF7D" w:rsidR="00C206AC" w:rsidRPr="0083216E" w:rsidRDefault="00C206AC" w:rsidP="00C206AC">
            <w:pPr>
              <w:rPr>
                <w:sz w:val="22"/>
              </w:rPr>
            </w:pPr>
            <w:r w:rsidRPr="0083216E">
              <w:rPr>
                <w:sz w:val="22"/>
              </w:rPr>
              <w:t>tel. (0 381) 47485</w:t>
            </w:r>
          </w:p>
          <w:p w14:paraId="18C48B68" w14:textId="77777777" w:rsidR="00C206AC" w:rsidRPr="0083216E" w:rsidRDefault="00C206AC" w:rsidP="00C206AC">
            <w:pPr>
              <w:jc w:val="center"/>
              <w:rPr>
                <w:sz w:val="22"/>
              </w:rPr>
            </w:pPr>
          </w:p>
        </w:tc>
      </w:tr>
      <w:tr w:rsidR="00C206AC" w:rsidRPr="00AD26F5" w14:paraId="1704A30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07AB75B3" w14:textId="3C24ACFD" w:rsidR="00C206AC" w:rsidRDefault="00C206AC" w:rsidP="00C206AC">
            <w:pPr>
              <w:jc w:val="center"/>
              <w:rPr>
                <w:strike/>
                <w:sz w:val="22"/>
              </w:rPr>
            </w:pPr>
            <w:r w:rsidRPr="00C206AC">
              <w:rPr>
                <w:strike/>
                <w:sz w:val="22"/>
              </w:rPr>
              <w:t>19</w:t>
            </w:r>
            <w:r>
              <w:rPr>
                <w:strike/>
                <w:sz w:val="22"/>
              </w:rPr>
              <w:t>2</w:t>
            </w:r>
            <w:r w:rsidRPr="00C206AC">
              <w:rPr>
                <w:strike/>
                <w:sz w:val="22"/>
              </w:rPr>
              <w:t>.</w:t>
            </w:r>
          </w:p>
          <w:p w14:paraId="6809AA52" w14:textId="2536BBB8" w:rsidR="00C206AC" w:rsidRPr="00AD26F5" w:rsidRDefault="00C206AC" w:rsidP="00C206AC">
            <w:pPr>
              <w:jc w:val="center"/>
              <w:rPr>
                <w:sz w:val="22"/>
              </w:rPr>
            </w:pPr>
            <w:r w:rsidRPr="00C206AC">
              <w:rPr>
                <w:b/>
                <w:bCs/>
                <w:sz w:val="22"/>
              </w:rPr>
              <w:t>19</w:t>
            </w:r>
            <w:r>
              <w:rPr>
                <w:b/>
                <w:bCs/>
                <w:sz w:val="22"/>
              </w:rPr>
              <w:t>4</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5D7F968" w14:textId="77777777" w:rsidR="00C206AC" w:rsidRPr="00AD26F5" w:rsidRDefault="00C206AC" w:rsidP="00C206AC">
            <w:r w:rsidRPr="00AD26F5">
              <w:t>Burbeklių kaimo kapinės (Burbeklių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59880104" w14:textId="77777777" w:rsidR="00C206AC" w:rsidRPr="00AD26F5" w:rsidRDefault="00C206AC" w:rsidP="00C206AC">
            <w:pPr>
              <w:rPr>
                <w:sz w:val="22"/>
              </w:rPr>
            </w:pPr>
            <w:r w:rsidRPr="00AD26F5">
              <w:rPr>
                <w:sz w:val="22"/>
              </w:rPr>
              <w:t>Neveikiančios</w:t>
            </w:r>
          </w:p>
          <w:p w14:paraId="519BE86B" w14:textId="77777777" w:rsidR="00C206AC" w:rsidRPr="00AD26F5" w:rsidRDefault="00C206AC" w:rsidP="00C206AC">
            <w:pPr>
              <w:rPr>
                <w:sz w:val="22"/>
              </w:rPr>
            </w:pPr>
            <w:r w:rsidRPr="00AD26F5">
              <w:rPr>
                <w:sz w:val="22"/>
              </w:rPr>
              <w:t xml:space="preserve">Anykščių r. sav. tarybos 2013 m. gegužės 30 d. sprendimas </w:t>
            </w:r>
            <w:bookmarkStart w:id="189" w:name="n_185"/>
            <w:r w:rsidRPr="005F63A6">
              <w:rPr>
                <w:sz w:val="22"/>
              </w:rPr>
              <w:t>Nr.1-TS-185</w:t>
            </w:r>
            <w:bookmarkEnd w:id="189"/>
          </w:p>
        </w:tc>
        <w:tc>
          <w:tcPr>
            <w:tcW w:w="1024" w:type="dxa"/>
            <w:tcBorders>
              <w:top w:val="single" w:sz="4" w:space="0" w:color="auto"/>
              <w:left w:val="single" w:sz="4" w:space="0" w:color="auto"/>
              <w:bottom w:val="single" w:sz="4" w:space="0" w:color="auto"/>
              <w:right w:val="single" w:sz="4" w:space="0" w:color="auto"/>
            </w:tcBorders>
            <w:hideMark/>
          </w:tcPr>
          <w:p w14:paraId="65303546" w14:textId="77777777" w:rsidR="00C206AC" w:rsidRPr="00AD26F5" w:rsidRDefault="00C206AC" w:rsidP="00C206AC">
            <w:pPr>
              <w:jc w:val="center"/>
            </w:pPr>
            <w:r w:rsidRPr="00AD26F5">
              <w:t>0,09</w:t>
            </w:r>
          </w:p>
        </w:tc>
        <w:tc>
          <w:tcPr>
            <w:tcW w:w="2520" w:type="dxa"/>
            <w:tcBorders>
              <w:top w:val="single" w:sz="4" w:space="0" w:color="auto"/>
              <w:left w:val="single" w:sz="4" w:space="0" w:color="auto"/>
              <w:bottom w:val="single" w:sz="4" w:space="0" w:color="auto"/>
              <w:right w:val="single" w:sz="4" w:space="0" w:color="auto"/>
            </w:tcBorders>
            <w:hideMark/>
          </w:tcPr>
          <w:p w14:paraId="0578A78F" w14:textId="77777777" w:rsidR="00C206AC" w:rsidRPr="00AD26F5" w:rsidRDefault="00C206AC" w:rsidP="00C206A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0C0C65C" w14:textId="77777777" w:rsidR="00C206AC" w:rsidRPr="00AD26F5" w:rsidRDefault="00C206AC" w:rsidP="00C206A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7E866DBE" w14:textId="77777777" w:rsidR="00C206AC" w:rsidRPr="0083216E" w:rsidRDefault="00C206AC" w:rsidP="00C206AC">
            <w:pPr>
              <w:rPr>
                <w:sz w:val="22"/>
              </w:rPr>
            </w:pPr>
            <w:r w:rsidRPr="0083216E">
              <w:rPr>
                <w:sz w:val="22"/>
              </w:rPr>
              <w:t xml:space="preserve">Anykščių r. sav. </w:t>
            </w:r>
          </w:p>
          <w:p w14:paraId="062D0651" w14:textId="77777777" w:rsidR="00C206AC" w:rsidRPr="0083216E" w:rsidRDefault="00C206AC" w:rsidP="00C206AC">
            <w:pPr>
              <w:rPr>
                <w:sz w:val="22"/>
              </w:rPr>
            </w:pPr>
            <w:r w:rsidRPr="0083216E">
              <w:rPr>
                <w:sz w:val="22"/>
              </w:rPr>
              <w:t>Viešintų seniūnija</w:t>
            </w:r>
          </w:p>
          <w:p w14:paraId="08580CD9" w14:textId="77777777" w:rsidR="00C206AC" w:rsidRPr="0083216E" w:rsidRDefault="00C206AC" w:rsidP="00C206AC">
            <w:pPr>
              <w:rPr>
                <w:sz w:val="22"/>
              </w:rPr>
            </w:pPr>
            <w:r w:rsidRPr="0083216E">
              <w:rPr>
                <w:sz w:val="22"/>
              </w:rPr>
              <w:t>Televizijos g. 4,</w:t>
            </w:r>
          </w:p>
          <w:p w14:paraId="34F195E2" w14:textId="77777777" w:rsidR="00C206AC" w:rsidRPr="0083216E" w:rsidRDefault="00C206AC" w:rsidP="00C206AC">
            <w:pPr>
              <w:rPr>
                <w:sz w:val="22"/>
              </w:rPr>
            </w:pPr>
            <w:r w:rsidRPr="0083216E">
              <w:rPr>
                <w:sz w:val="22"/>
              </w:rPr>
              <w:t>29321 Viešintos</w:t>
            </w:r>
          </w:p>
          <w:p w14:paraId="330FC9A8" w14:textId="77777777" w:rsidR="00C206AC" w:rsidRPr="0083216E" w:rsidRDefault="00C206AC" w:rsidP="00C206AC">
            <w:pPr>
              <w:rPr>
                <w:sz w:val="22"/>
              </w:rPr>
            </w:pPr>
            <w:r w:rsidRPr="0083216E">
              <w:rPr>
                <w:sz w:val="22"/>
              </w:rPr>
              <w:t>Anykščių r.</w:t>
            </w:r>
          </w:p>
          <w:p w14:paraId="7FB8019A" w14:textId="77777777" w:rsidR="00C206AC" w:rsidRPr="0083216E" w:rsidRDefault="00C206AC" w:rsidP="00C206AC">
            <w:pPr>
              <w:rPr>
                <w:sz w:val="22"/>
              </w:rPr>
            </w:pPr>
            <w:r w:rsidRPr="0083216E">
              <w:rPr>
                <w:sz w:val="22"/>
              </w:rPr>
              <w:t>Seniūnė Virginija Macijauskienė</w:t>
            </w:r>
          </w:p>
          <w:p w14:paraId="51226D67" w14:textId="18825853" w:rsidR="00C206AC" w:rsidRPr="0083216E" w:rsidRDefault="00C206AC" w:rsidP="00C206AC">
            <w:pPr>
              <w:rPr>
                <w:sz w:val="22"/>
              </w:rPr>
            </w:pPr>
            <w:r w:rsidRPr="0083216E">
              <w:rPr>
                <w:sz w:val="22"/>
              </w:rPr>
              <w:t>tel. (0 381) 47485</w:t>
            </w:r>
          </w:p>
          <w:p w14:paraId="30CBD705" w14:textId="77777777" w:rsidR="00C206AC" w:rsidRPr="0083216E" w:rsidRDefault="00C206AC" w:rsidP="00C206AC">
            <w:pPr>
              <w:jc w:val="center"/>
              <w:rPr>
                <w:sz w:val="22"/>
              </w:rPr>
            </w:pPr>
          </w:p>
        </w:tc>
      </w:tr>
      <w:tr w:rsidR="00C206AC" w:rsidRPr="00AD26F5" w14:paraId="67C5A62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17ED161D" w14:textId="69D59115" w:rsidR="00C206AC" w:rsidRDefault="00C206AC" w:rsidP="00C206AC">
            <w:pPr>
              <w:jc w:val="center"/>
              <w:rPr>
                <w:strike/>
                <w:sz w:val="22"/>
              </w:rPr>
            </w:pPr>
            <w:r w:rsidRPr="00C206AC">
              <w:rPr>
                <w:strike/>
                <w:sz w:val="22"/>
              </w:rPr>
              <w:t>19</w:t>
            </w:r>
            <w:r>
              <w:rPr>
                <w:strike/>
                <w:sz w:val="22"/>
              </w:rPr>
              <w:t>3</w:t>
            </w:r>
            <w:r w:rsidRPr="00C206AC">
              <w:rPr>
                <w:strike/>
                <w:sz w:val="22"/>
              </w:rPr>
              <w:t>.</w:t>
            </w:r>
          </w:p>
          <w:p w14:paraId="27EFE119" w14:textId="46BD4426" w:rsidR="00C206AC" w:rsidRPr="00AD26F5" w:rsidRDefault="00C206AC" w:rsidP="00C206AC">
            <w:pPr>
              <w:jc w:val="center"/>
              <w:rPr>
                <w:sz w:val="22"/>
              </w:rPr>
            </w:pPr>
            <w:r w:rsidRPr="00C206AC">
              <w:rPr>
                <w:b/>
                <w:bCs/>
                <w:sz w:val="22"/>
              </w:rPr>
              <w:t>19</w:t>
            </w:r>
            <w:r>
              <w:rPr>
                <w:b/>
                <w:bCs/>
                <w:sz w:val="22"/>
              </w:rPr>
              <w:t>5</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89B387A" w14:textId="77777777" w:rsidR="00C206AC" w:rsidRPr="00AD26F5" w:rsidRDefault="00C206AC" w:rsidP="00C206AC">
            <w:r w:rsidRPr="00AD26F5">
              <w:t>Čiunkių kaimo kapinės (Čiunkių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35D2633B" w14:textId="77777777" w:rsidR="00C206AC" w:rsidRPr="00AD26F5" w:rsidRDefault="00C206AC" w:rsidP="00C206AC">
            <w:pPr>
              <w:rPr>
                <w:sz w:val="22"/>
              </w:rPr>
            </w:pPr>
            <w:r w:rsidRPr="00AD26F5">
              <w:rPr>
                <w:sz w:val="22"/>
              </w:rPr>
              <w:t>Neveikiančios</w:t>
            </w:r>
          </w:p>
          <w:p w14:paraId="6335B023" w14:textId="77777777" w:rsidR="00C206AC" w:rsidRPr="00AD26F5" w:rsidRDefault="00C206AC" w:rsidP="00C206AC">
            <w:pPr>
              <w:rPr>
                <w:sz w:val="22"/>
              </w:rPr>
            </w:pPr>
            <w:r w:rsidRPr="00AD26F5">
              <w:rPr>
                <w:sz w:val="22"/>
              </w:rPr>
              <w:t xml:space="preserve">Anykščių r. sav. tarybos 2013 m. gegužės 30 d. sprendimas </w:t>
            </w:r>
            <w:bookmarkStart w:id="190" w:name="n_186"/>
            <w:r w:rsidRPr="005F63A6">
              <w:rPr>
                <w:sz w:val="22"/>
              </w:rPr>
              <w:t>Nr.1-TS-185</w:t>
            </w:r>
            <w:bookmarkEnd w:id="190"/>
          </w:p>
        </w:tc>
        <w:tc>
          <w:tcPr>
            <w:tcW w:w="1024" w:type="dxa"/>
            <w:tcBorders>
              <w:top w:val="single" w:sz="4" w:space="0" w:color="auto"/>
              <w:left w:val="single" w:sz="4" w:space="0" w:color="auto"/>
              <w:bottom w:val="single" w:sz="4" w:space="0" w:color="auto"/>
              <w:right w:val="single" w:sz="4" w:space="0" w:color="auto"/>
            </w:tcBorders>
            <w:hideMark/>
          </w:tcPr>
          <w:p w14:paraId="1DB32986" w14:textId="77777777" w:rsidR="00C206AC" w:rsidRPr="00AD26F5" w:rsidRDefault="00C206AC" w:rsidP="00C206AC">
            <w:pPr>
              <w:jc w:val="center"/>
            </w:pPr>
            <w:r w:rsidRPr="00AD26F5">
              <w:t>0,07</w:t>
            </w:r>
          </w:p>
        </w:tc>
        <w:tc>
          <w:tcPr>
            <w:tcW w:w="2520" w:type="dxa"/>
            <w:tcBorders>
              <w:top w:val="single" w:sz="4" w:space="0" w:color="auto"/>
              <w:left w:val="single" w:sz="4" w:space="0" w:color="auto"/>
              <w:bottom w:val="single" w:sz="4" w:space="0" w:color="auto"/>
              <w:right w:val="single" w:sz="4" w:space="0" w:color="auto"/>
            </w:tcBorders>
            <w:hideMark/>
          </w:tcPr>
          <w:p w14:paraId="7D4CC85A" w14:textId="77777777" w:rsidR="00C206AC" w:rsidRPr="00AD26F5" w:rsidRDefault="00C206AC" w:rsidP="00C206A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05AF1A43" w14:textId="77777777" w:rsidR="00C206AC" w:rsidRPr="00AD26F5" w:rsidRDefault="00C206AC" w:rsidP="00C206A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298F2FAB" w14:textId="77777777" w:rsidR="00C206AC" w:rsidRPr="0083216E" w:rsidRDefault="00C206AC" w:rsidP="00C206AC">
            <w:pPr>
              <w:rPr>
                <w:sz w:val="22"/>
              </w:rPr>
            </w:pPr>
            <w:r w:rsidRPr="0083216E">
              <w:rPr>
                <w:sz w:val="22"/>
              </w:rPr>
              <w:t xml:space="preserve">Anykščių r. sav. </w:t>
            </w:r>
          </w:p>
          <w:p w14:paraId="752476DA" w14:textId="77777777" w:rsidR="00C206AC" w:rsidRPr="0083216E" w:rsidRDefault="00C206AC" w:rsidP="00C206AC">
            <w:pPr>
              <w:rPr>
                <w:sz w:val="22"/>
              </w:rPr>
            </w:pPr>
            <w:r w:rsidRPr="0083216E">
              <w:rPr>
                <w:sz w:val="22"/>
              </w:rPr>
              <w:t>Viešintų seniūnija</w:t>
            </w:r>
          </w:p>
          <w:p w14:paraId="12F09131" w14:textId="77777777" w:rsidR="00C206AC" w:rsidRPr="0083216E" w:rsidRDefault="00C206AC" w:rsidP="00C206AC">
            <w:pPr>
              <w:rPr>
                <w:sz w:val="22"/>
              </w:rPr>
            </w:pPr>
            <w:r w:rsidRPr="0083216E">
              <w:rPr>
                <w:sz w:val="22"/>
              </w:rPr>
              <w:t>Televizijos g. 4,</w:t>
            </w:r>
          </w:p>
          <w:p w14:paraId="31FED25A" w14:textId="77777777" w:rsidR="00C206AC" w:rsidRPr="0083216E" w:rsidRDefault="00C206AC" w:rsidP="00C206AC">
            <w:pPr>
              <w:rPr>
                <w:sz w:val="22"/>
              </w:rPr>
            </w:pPr>
            <w:r w:rsidRPr="0083216E">
              <w:rPr>
                <w:sz w:val="22"/>
              </w:rPr>
              <w:t>29321 Viešintos</w:t>
            </w:r>
          </w:p>
          <w:p w14:paraId="17D8A076" w14:textId="77777777" w:rsidR="00C206AC" w:rsidRPr="0083216E" w:rsidRDefault="00C206AC" w:rsidP="00C206AC">
            <w:pPr>
              <w:rPr>
                <w:sz w:val="22"/>
              </w:rPr>
            </w:pPr>
            <w:r w:rsidRPr="0083216E">
              <w:rPr>
                <w:sz w:val="22"/>
              </w:rPr>
              <w:t>Anykščių r.</w:t>
            </w:r>
          </w:p>
          <w:p w14:paraId="6C909991" w14:textId="77777777" w:rsidR="00C206AC" w:rsidRPr="0083216E" w:rsidRDefault="00C206AC" w:rsidP="00C206AC">
            <w:pPr>
              <w:rPr>
                <w:sz w:val="22"/>
              </w:rPr>
            </w:pPr>
            <w:r w:rsidRPr="0083216E">
              <w:rPr>
                <w:sz w:val="22"/>
              </w:rPr>
              <w:t>Seniūnė Virginija Macijauskienė</w:t>
            </w:r>
          </w:p>
          <w:p w14:paraId="0260538E" w14:textId="343B4424" w:rsidR="00C206AC" w:rsidRPr="0083216E" w:rsidRDefault="00C206AC" w:rsidP="00C206AC">
            <w:pPr>
              <w:rPr>
                <w:sz w:val="22"/>
              </w:rPr>
            </w:pPr>
            <w:r w:rsidRPr="0083216E">
              <w:rPr>
                <w:sz w:val="22"/>
              </w:rPr>
              <w:t>tel. (0 381) 47485</w:t>
            </w:r>
          </w:p>
          <w:p w14:paraId="44721613" w14:textId="77777777" w:rsidR="00C206AC" w:rsidRPr="0083216E" w:rsidRDefault="00C206AC" w:rsidP="00C206AC">
            <w:pPr>
              <w:jc w:val="center"/>
              <w:rPr>
                <w:sz w:val="22"/>
              </w:rPr>
            </w:pPr>
          </w:p>
        </w:tc>
      </w:tr>
      <w:tr w:rsidR="00C206AC" w:rsidRPr="00AD26F5" w14:paraId="5ECAB22B"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5EDA6BF" w14:textId="62580A41" w:rsidR="00C206AC" w:rsidRDefault="00C206AC" w:rsidP="00C206AC">
            <w:pPr>
              <w:jc w:val="center"/>
              <w:rPr>
                <w:strike/>
                <w:sz w:val="22"/>
              </w:rPr>
            </w:pPr>
            <w:r w:rsidRPr="00C206AC">
              <w:rPr>
                <w:strike/>
                <w:sz w:val="22"/>
              </w:rPr>
              <w:t>19</w:t>
            </w:r>
            <w:r>
              <w:rPr>
                <w:strike/>
                <w:sz w:val="22"/>
              </w:rPr>
              <w:t>4</w:t>
            </w:r>
            <w:r w:rsidRPr="00C206AC">
              <w:rPr>
                <w:strike/>
                <w:sz w:val="22"/>
              </w:rPr>
              <w:t>.</w:t>
            </w:r>
          </w:p>
          <w:p w14:paraId="248503EF" w14:textId="7BCB6B74" w:rsidR="00C206AC" w:rsidRPr="00AD26F5" w:rsidRDefault="00C206AC" w:rsidP="00C206AC">
            <w:pPr>
              <w:jc w:val="center"/>
              <w:rPr>
                <w:sz w:val="22"/>
              </w:rPr>
            </w:pPr>
            <w:r w:rsidRPr="00C206AC">
              <w:rPr>
                <w:b/>
                <w:bCs/>
                <w:sz w:val="22"/>
              </w:rPr>
              <w:t>19</w:t>
            </w:r>
            <w:r>
              <w:rPr>
                <w:b/>
                <w:bCs/>
                <w:sz w:val="22"/>
              </w:rPr>
              <w:t>6</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1DF4BDC5" w14:textId="77777777" w:rsidR="00C206AC" w:rsidRPr="00AD26F5" w:rsidRDefault="00C206AC" w:rsidP="00C206AC">
            <w:r w:rsidRPr="00AD26F5">
              <w:t>Gilvydžių kaimo kapinės (Gilvydžių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5120EF27" w14:textId="77777777" w:rsidR="00C206AC" w:rsidRPr="00AD26F5" w:rsidRDefault="00C206AC" w:rsidP="00C206AC">
            <w:pPr>
              <w:rPr>
                <w:sz w:val="22"/>
              </w:rPr>
            </w:pPr>
            <w:r w:rsidRPr="00AD26F5">
              <w:rPr>
                <w:sz w:val="22"/>
              </w:rPr>
              <w:t>Neveikiančios</w:t>
            </w:r>
          </w:p>
          <w:p w14:paraId="77839B08" w14:textId="77777777" w:rsidR="00C206AC" w:rsidRPr="00AD26F5" w:rsidRDefault="00C206AC" w:rsidP="00C206AC">
            <w:pPr>
              <w:rPr>
                <w:sz w:val="22"/>
              </w:rPr>
            </w:pPr>
            <w:r w:rsidRPr="00AD26F5">
              <w:rPr>
                <w:sz w:val="22"/>
              </w:rPr>
              <w:t xml:space="preserve">Anykščių r. sav. tarybos 2013 m. gegužės 30 d. sprendimas </w:t>
            </w:r>
            <w:bookmarkStart w:id="191" w:name="n_187"/>
            <w:r w:rsidRPr="005F63A6">
              <w:rPr>
                <w:sz w:val="22"/>
              </w:rPr>
              <w:t>Nr.1-TS-185</w:t>
            </w:r>
            <w:bookmarkEnd w:id="191"/>
          </w:p>
        </w:tc>
        <w:tc>
          <w:tcPr>
            <w:tcW w:w="1024" w:type="dxa"/>
            <w:tcBorders>
              <w:top w:val="single" w:sz="4" w:space="0" w:color="auto"/>
              <w:left w:val="single" w:sz="4" w:space="0" w:color="auto"/>
              <w:bottom w:val="single" w:sz="4" w:space="0" w:color="auto"/>
              <w:right w:val="single" w:sz="4" w:space="0" w:color="auto"/>
            </w:tcBorders>
            <w:hideMark/>
          </w:tcPr>
          <w:p w14:paraId="0EDF8961" w14:textId="77777777" w:rsidR="00C206AC" w:rsidRPr="00AD26F5" w:rsidRDefault="00C206AC" w:rsidP="00C206AC">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30A6114D" w14:textId="77777777" w:rsidR="00C206AC" w:rsidRPr="00AD26F5" w:rsidRDefault="00C206AC" w:rsidP="00C206AC">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6DF28040" w14:textId="77777777" w:rsidR="00C206AC" w:rsidRPr="00AD26F5" w:rsidRDefault="00C206AC" w:rsidP="00C206AC">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B2F09D2" w14:textId="77777777" w:rsidR="00C206AC" w:rsidRPr="0083216E" w:rsidRDefault="00C206AC" w:rsidP="00C206AC">
            <w:pPr>
              <w:rPr>
                <w:sz w:val="22"/>
              </w:rPr>
            </w:pPr>
            <w:r w:rsidRPr="0083216E">
              <w:rPr>
                <w:sz w:val="22"/>
              </w:rPr>
              <w:t xml:space="preserve">Anykščių r. sav. </w:t>
            </w:r>
          </w:p>
          <w:p w14:paraId="2698666D" w14:textId="77777777" w:rsidR="00C206AC" w:rsidRPr="0083216E" w:rsidRDefault="00C206AC" w:rsidP="00C206AC">
            <w:pPr>
              <w:rPr>
                <w:sz w:val="22"/>
              </w:rPr>
            </w:pPr>
            <w:r w:rsidRPr="0083216E">
              <w:rPr>
                <w:sz w:val="22"/>
              </w:rPr>
              <w:t>Viešintų seniūnija</w:t>
            </w:r>
          </w:p>
          <w:p w14:paraId="3F9E32B9" w14:textId="77777777" w:rsidR="00C206AC" w:rsidRPr="0083216E" w:rsidRDefault="00C206AC" w:rsidP="00C206AC">
            <w:pPr>
              <w:rPr>
                <w:sz w:val="22"/>
              </w:rPr>
            </w:pPr>
            <w:r w:rsidRPr="0083216E">
              <w:rPr>
                <w:sz w:val="22"/>
              </w:rPr>
              <w:t>Televizijos g. 4,</w:t>
            </w:r>
          </w:p>
          <w:p w14:paraId="330CB5DB" w14:textId="77777777" w:rsidR="00C206AC" w:rsidRPr="0083216E" w:rsidRDefault="00C206AC" w:rsidP="00C206AC">
            <w:pPr>
              <w:rPr>
                <w:sz w:val="22"/>
              </w:rPr>
            </w:pPr>
            <w:r w:rsidRPr="0083216E">
              <w:rPr>
                <w:sz w:val="22"/>
              </w:rPr>
              <w:t>29321 Viešintos</w:t>
            </w:r>
          </w:p>
          <w:p w14:paraId="09A95373" w14:textId="77777777" w:rsidR="00C206AC" w:rsidRPr="0083216E" w:rsidRDefault="00C206AC" w:rsidP="00C206AC">
            <w:pPr>
              <w:rPr>
                <w:sz w:val="22"/>
              </w:rPr>
            </w:pPr>
            <w:r w:rsidRPr="0083216E">
              <w:rPr>
                <w:sz w:val="22"/>
              </w:rPr>
              <w:t>Anykščių r.</w:t>
            </w:r>
          </w:p>
          <w:p w14:paraId="3FF321CB" w14:textId="77777777" w:rsidR="00C206AC" w:rsidRPr="0083216E" w:rsidRDefault="00C206AC" w:rsidP="00C206AC">
            <w:pPr>
              <w:rPr>
                <w:sz w:val="22"/>
              </w:rPr>
            </w:pPr>
            <w:r w:rsidRPr="0083216E">
              <w:rPr>
                <w:sz w:val="22"/>
              </w:rPr>
              <w:t>Seniūnė Virginija Macijauskienė</w:t>
            </w:r>
          </w:p>
          <w:p w14:paraId="6D64395E" w14:textId="2B1E18E5" w:rsidR="00C206AC" w:rsidRPr="0083216E" w:rsidRDefault="00C206AC" w:rsidP="00C206AC">
            <w:pPr>
              <w:rPr>
                <w:sz w:val="22"/>
              </w:rPr>
            </w:pPr>
            <w:r w:rsidRPr="0083216E">
              <w:rPr>
                <w:sz w:val="22"/>
              </w:rPr>
              <w:t>tel. (0 381) 47485</w:t>
            </w:r>
          </w:p>
          <w:p w14:paraId="38F9B612" w14:textId="77777777" w:rsidR="00C206AC" w:rsidRPr="0083216E" w:rsidRDefault="00C206AC" w:rsidP="00C206AC">
            <w:pPr>
              <w:jc w:val="center"/>
              <w:rPr>
                <w:sz w:val="22"/>
              </w:rPr>
            </w:pPr>
          </w:p>
        </w:tc>
      </w:tr>
      <w:tr w:rsidR="00072974" w:rsidRPr="00AD26F5" w14:paraId="6283382C"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7F732633" w14:textId="457AB82E" w:rsidR="00072974" w:rsidRDefault="00072974" w:rsidP="00072974">
            <w:pPr>
              <w:jc w:val="center"/>
              <w:rPr>
                <w:strike/>
                <w:sz w:val="22"/>
              </w:rPr>
            </w:pPr>
            <w:r w:rsidRPr="00C206AC">
              <w:rPr>
                <w:strike/>
                <w:sz w:val="22"/>
              </w:rPr>
              <w:lastRenderedPageBreak/>
              <w:t>19</w:t>
            </w:r>
            <w:r>
              <w:rPr>
                <w:strike/>
                <w:sz w:val="22"/>
              </w:rPr>
              <w:t>5</w:t>
            </w:r>
            <w:r w:rsidRPr="00C206AC">
              <w:rPr>
                <w:strike/>
                <w:sz w:val="22"/>
              </w:rPr>
              <w:t>.</w:t>
            </w:r>
          </w:p>
          <w:p w14:paraId="21220F76" w14:textId="4E0DB865" w:rsidR="00072974" w:rsidRPr="00AD26F5" w:rsidRDefault="00072974" w:rsidP="00072974">
            <w:pPr>
              <w:jc w:val="center"/>
              <w:rPr>
                <w:sz w:val="22"/>
              </w:rPr>
            </w:pPr>
            <w:r w:rsidRPr="00C206AC">
              <w:rPr>
                <w:b/>
                <w:bCs/>
                <w:sz w:val="22"/>
              </w:rPr>
              <w:t>19</w:t>
            </w:r>
            <w:r>
              <w:rPr>
                <w:b/>
                <w:bCs/>
                <w:sz w:val="22"/>
              </w:rPr>
              <w:t>7</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32B7F4AA" w14:textId="77777777" w:rsidR="00072974" w:rsidRPr="00AD26F5" w:rsidRDefault="00072974" w:rsidP="00072974">
            <w:r w:rsidRPr="00AD26F5">
              <w:t>Jurgiškio kaimo kapinės (Jurgiškio k., Viešintų sen.)</w:t>
            </w:r>
          </w:p>
        </w:tc>
        <w:tc>
          <w:tcPr>
            <w:tcW w:w="2832" w:type="dxa"/>
            <w:tcBorders>
              <w:top w:val="single" w:sz="4" w:space="0" w:color="auto"/>
              <w:left w:val="single" w:sz="4" w:space="0" w:color="auto"/>
              <w:bottom w:val="single" w:sz="4" w:space="0" w:color="auto"/>
              <w:right w:val="single" w:sz="4" w:space="0" w:color="auto"/>
            </w:tcBorders>
            <w:hideMark/>
          </w:tcPr>
          <w:p w14:paraId="5631EC95" w14:textId="77777777" w:rsidR="00072974" w:rsidRPr="00AD26F5" w:rsidRDefault="00072974" w:rsidP="00072974">
            <w:pPr>
              <w:rPr>
                <w:sz w:val="22"/>
              </w:rPr>
            </w:pPr>
            <w:r w:rsidRPr="00AD26F5">
              <w:rPr>
                <w:sz w:val="22"/>
              </w:rPr>
              <w:t>Neveikiančios</w:t>
            </w:r>
          </w:p>
          <w:p w14:paraId="544DED44" w14:textId="77777777" w:rsidR="00072974" w:rsidRPr="00AD26F5" w:rsidRDefault="00072974" w:rsidP="00072974">
            <w:pPr>
              <w:rPr>
                <w:sz w:val="22"/>
              </w:rPr>
            </w:pPr>
            <w:r w:rsidRPr="00AD26F5">
              <w:rPr>
                <w:sz w:val="22"/>
              </w:rPr>
              <w:t xml:space="preserve">Anykščių r. sav. tarybos 2013 m. gegužės 30 d. sprendimas </w:t>
            </w:r>
            <w:bookmarkStart w:id="192" w:name="n_188"/>
            <w:r w:rsidRPr="005F63A6">
              <w:rPr>
                <w:sz w:val="22"/>
              </w:rPr>
              <w:t>Nr.1-TS-185</w:t>
            </w:r>
            <w:bookmarkEnd w:id="192"/>
          </w:p>
        </w:tc>
        <w:tc>
          <w:tcPr>
            <w:tcW w:w="1024" w:type="dxa"/>
            <w:tcBorders>
              <w:top w:val="single" w:sz="4" w:space="0" w:color="auto"/>
              <w:left w:val="single" w:sz="4" w:space="0" w:color="auto"/>
              <w:bottom w:val="single" w:sz="4" w:space="0" w:color="auto"/>
              <w:right w:val="single" w:sz="4" w:space="0" w:color="auto"/>
            </w:tcBorders>
            <w:hideMark/>
          </w:tcPr>
          <w:p w14:paraId="4C941B13" w14:textId="77777777" w:rsidR="00072974" w:rsidRPr="00AD26F5" w:rsidRDefault="00072974" w:rsidP="00072974">
            <w:pPr>
              <w:jc w:val="center"/>
            </w:pPr>
            <w:r w:rsidRPr="00AD26F5">
              <w:t>0,05</w:t>
            </w:r>
          </w:p>
        </w:tc>
        <w:tc>
          <w:tcPr>
            <w:tcW w:w="2520" w:type="dxa"/>
            <w:tcBorders>
              <w:top w:val="single" w:sz="4" w:space="0" w:color="auto"/>
              <w:left w:val="single" w:sz="4" w:space="0" w:color="auto"/>
              <w:bottom w:val="single" w:sz="4" w:space="0" w:color="auto"/>
              <w:right w:val="single" w:sz="4" w:space="0" w:color="auto"/>
            </w:tcBorders>
            <w:hideMark/>
          </w:tcPr>
          <w:p w14:paraId="68DF8BC8" w14:textId="77777777" w:rsidR="00072974" w:rsidRPr="00AD26F5" w:rsidRDefault="00072974" w:rsidP="00072974">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tcPr>
          <w:p w14:paraId="6302565D" w14:textId="77777777" w:rsidR="00072974" w:rsidRPr="00AD26F5" w:rsidRDefault="00072974" w:rsidP="00072974">
            <w:pPr>
              <w:jc w:val="center"/>
            </w:pPr>
            <w:r w:rsidRPr="00AD26F5">
              <w:t>neregistruotos</w:t>
            </w:r>
          </w:p>
          <w:p w14:paraId="6BB81E66" w14:textId="77777777" w:rsidR="00072974" w:rsidRPr="00AD26F5" w:rsidRDefault="00072974" w:rsidP="00072974">
            <w:pPr>
              <w:jc w:val="center"/>
            </w:pPr>
          </w:p>
        </w:tc>
        <w:tc>
          <w:tcPr>
            <w:tcW w:w="3973" w:type="dxa"/>
            <w:tcBorders>
              <w:top w:val="single" w:sz="4" w:space="0" w:color="auto"/>
              <w:left w:val="single" w:sz="4" w:space="0" w:color="auto"/>
              <w:bottom w:val="single" w:sz="4" w:space="0" w:color="auto"/>
              <w:right w:val="single" w:sz="4" w:space="0" w:color="auto"/>
            </w:tcBorders>
          </w:tcPr>
          <w:p w14:paraId="11732F7C" w14:textId="77777777" w:rsidR="00072974" w:rsidRPr="0083216E" w:rsidRDefault="00072974" w:rsidP="00072974">
            <w:pPr>
              <w:rPr>
                <w:sz w:val="22"/>
              </w:rPr>
            </w:pPr>
            <w:r w:rsidRPr="0083216E">
              <w:rPr>
                <w:sz w:val="22"/>
              </w:rPr>
              <w:t xml:space="preserve">Anykščių r. sav. </w:t>
            </w:r>
          </w:p>
          <w:p w14:paraId="0AF1686A" w14:textId="77777777" w:rsidR="00072974" w:rsidRPr="0083216E" w:rsidRDefault="00072974" w:rsidP="00072974">
            <w:pPr>
              <w:rPr>
                <w:sz w:val="22"/>
              </w:rPr>
            </w:pPr>
            <w:r w:rsidRPr="0083216E">
              <w:rPr>
                <w:sz w:val="22"/>
              </w:rPr>
              <w:t>Viešintų seniūnija</w:t>
            </w:r>
          </w:p>
          <w:p w14:paraId="6A3F5F1B" w14:textId="77777777" w:rsidR="00072974" w:rsidRPr="0083216E" w:rsidRDefault="00072974" w:rsidP="00072974">
            <w:pPr>
              <w:rPr>
                <w:sz w:val="22"/>
              </w:rPr>
            </w:pPr>
            <w:r w:rsidRPr="0083216E">
              <w:rPr>
                <w:sz w:val="22"/>
              </w:rPr>
              <w:t>Televizijos g. 4,</w:t>
            </w:r>
          </w:p>
          <w:p w14:paraId="1C307C48" w14:textId="77777777" w:rsidR="00072974" w:rsidRPr="0083216E" w:rsidRDefault="00072974" w:rsidP="00072974">
            <w:pPr>
              <w:rPr>
                <w:sz w:val="22"/>
              </w:rPr>
            </w:pPr>
            <w:r w:rsidRPr="0083216E">
              <w:rPr>
                <w:sz w:val="22"/>
              </w:rPr>
              <w:t>29321 Viešintos</w:t>
            </w:r>
          </w:p>
          <w:p w14:paraId="0B1C9819" w14:textId="77777777" w:rsidR="00072974" w:rsidRPr="0083216E" w:rsidRDefault="00072974" w:rsidP="00072974">
            <w:pPr>
              <w:rPr>
                <w:sz w:val="22"/>
              </w:rPr>
            </w:pPr>
            <w:r w:rsidRPr="0083216E">
              <w:rPr>
                <w:sz w:val="22"/>
              </w:rPr>
              <w:t>Anykščių r.</w:t>
            </w:r>
          </w:p>
          <w:p w14:paraId="6303A490" w14:textId="77777777" w:rsidR="00072974" w:rsidRPr="0083216E" w:rsidRDefault="00072974" w:rsidP="00072974">
            <w:pPr>
              <w:rPr>
                <w:sz w:val="22"/>
              </w:rPr>
            </w:pPr>
            <w:r w:rsidRPr="0083216E">
              <w:rPr>
                <w:sz w:val="22"/>
              </w:rPr>
              <w:t>Seniūnė Virginija Macijauskienė</w:t>
            </w:r>
          </w:p>
          <w:p w14:paraId="1DCD0BF8" w14:textId="4E932898" w:rsidR="00072974" w:rsidRPr="0083216E" w:rsidRDefault="00072974" w:rsidP="00072974">
            <w:pPr>
              <w:rPr>
                <w:sz w:val="22"/>
              </w:rPr>
            </w:pPr>
            <w:r w:rsidRPr="0083216E">
              <w:rPr>
                <w:sz w:val="22"/>
              </w:rPr>
              <w:t>tel. (0 381) 47485</w:t>
            </w:r>
          </w:p>
          <w:p w14:paraId="5E50F2E6" w14:textId="77777777" w:rsidR="00072974" w:rsidRPr="0083216E" w:rsidRDefault="00072974" w:rsidP="00072974">
            <w:pPr>
              <w:jc w:val="center"/>
              <w:rPr>
                <w:sz w:val="22"/>
              </w:rPr>
            </w:pPr>
          </w:p>
        </w:tc>
      </w:tr>
      <w:tr w:rsidR="00072974" w:rsidRPr="00AD26F5" w14:paraId="2A4021D5"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6951F2D" w14:textId="48852E18" w:rsidR="00072974" w:rsidRDefault="00072974" w:rsidP="00072974">
            <w:pPr>
              <w:jc w:val="center"/>
              <w:rPr>
                <w:strike/>
                <w:sz w:val="22"/>
              </w:rPr>
            </w:pPr>
            <w:r w:rsidRPr="00C206AC">
              <w:rPr>
                <w:strike/>
                <w:sz w:val="22"/>
              </w:rPr>
              <w:t>19</w:t>
            </w:r>
            <w:r>
              <w:rPr>
                <w:strike/>
                <w:sz w:val="22"/>
              </w:rPr>
              <w:t>6</w:t>
            </w:r>
            <w:r w:rsidRPr="00C206AC">
              <w:rPr>
                <w:strike/>
                <w:sz w:val="22"/>
              </w:rPr>
              <w:t>.</w:t>
            </w:r>
          </w:p>
          <w:p w14:paraId="5F0EC8EC" w14:textId="75F94E58" w:rsidR="00072974" w:rsidRPr="00AD26F5" w:rsidRDefault="00072974" w:rsidP="00072974">
            <w:pPr>
              <w:jc w:val="center"/>
              <w:rPr>
                <w:sz w:val="22"/>
              </w:rPr>
            </w:pPr>
            <w:r w:rsidRPr="00C206AC">
              <w:rPr>
                <w:b/>
                <w:bCs/>
                <w:sz w:val="22"/>
              </w:rPr>
              <w:t>19</w:t>
            </w:r>
            <w:r>
              <w:rPr>
                <w:b/>
                <w:bCs/>
                <w:sz w:val="22"/>
              </w:rPr>
              <w:t>8</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553EF6E0" w14:textId="77777777" w:rsidR="00072974" w:rsidRPr="00AD26F5" w:rsidRDefault="00072974" w:rsidP="00072974">
            <w:r w:rsidRPr="00AD26F5">
              <w:t>Karūnių kaimo kapinės (Kariūnių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6B91D3DA" w14:textId="77777777" w:rsidR="00072974" w:rsidRPr="00AD26F5" w:rsidRDefault="00072974" w:rsidP="00072974">
            <w:pPr>
              <w:rPr>
                <w:sz w:val="22"/>
              </w:rPr>
            </w:pPr>
            <w:r w:rsidRPr="00AD26F5">
              <w:rPr>
                <w:sz w:val="22"/>
              </w:rPr>
              <w:t>Neveikiančios</w:t>
            </w:r>
          </w:p>
          <w:p w14:paraId="5479424A" w14:textId="77777777" w:rsidR="00072974" w:rsidRPr="00AD26F5" w:rsidRDefault="00072974" w:rsidP="00072974">
            <w:pPr>
              <w:rPr>
                <w:sz w:val="22"/>
              </w:rPr>
            </w:pPr>
            <w:r w:rsidRPr="00AD26F5">
              <w:rPr>
                <w:sz w:val="22"/>
              </w:rPr>
              <w:t xml:space="preserve">Anykščių r. sav. tarybos 2013 m. gegužės 30 d. sprendimas </w:t>
            </w:r>
            <w:bookmarkStart w:id="193" w:name="n_189"/>
            <w:r w:rsidRPr="005F63A6">
              <w:rPr>
                <w:sz w:val="22"/>
              </w:rPr>
              <w:t>Nr.1-TS-185</w:t>
            </w:r>
            <w:bookmarkEnd w:id="193"/>
          </w:p>
        </w:tc>
        <w:tc>
          <w:tcPr>
            <w:tcW w:w="1024" w:type="dxa"/>
            <w:tcBorders>
              <w:top w:val="single" w:sz="4" w:space="0" w:color="auto"/>
              <w:left w:val="single" w:sz="4" w:space="0" w:color="auto"/>
              <w:bottom w:val="single" w:sz="4" w:space="0" w:color="auto"/>
              <w:right w:val="single" w:sz="4" w:space="0" w:color="auto"/>
            </w:tcBorders>
            <w:hideMark/>
          </w:tcPr>
          <w:p w14:paraId="4AF0E088" w14:textId="77777777" w:rsidR="00072974" w:rsidRPr="00AD26F5" w:rsidRDefault="00072974" w:rsidP="00072974">
            <w:pPr>
              <w:jc w:val="center"/>
            </w:pPr>
            <w:r w:rsidRPr="00AD26F5">
              <w:t>0,04</w:t>
            </w:r>
          </w:p>
        </w:tc>
        <w:tc>
          <w:tcPr>
            <w:tcW w:w="2520" w:type="dxa"/>
            <w:tcBorders>
              <w:top w:val="single" w:sz="4" w:space="0" w:color="auto"/>
              <w:left w:val="single" w:sz="4" w:space="0" w:color="auto"/>
              <w:bottom w:val="single" w:sz="4" w:space="0" w:color="auto"/>
              <w:right w:val="single" w:sz="4" w:space="0" w:color="auto"/>
            </w:tcBorders>
            <w:hideMark/>
          </w:tcPr>
          <w:p w14:paraId="15E29E78" w14:textId="77777777" w:rsidR="00072974" w:rsidRPr="00AD26F5" w:rsidRDefault="00072974" w:rsidP="00072974">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31E62C00" w14:textId="77777777" w:rsidR="00072974" w:rsidRPr="00AD26F5" w:rsidRDefault="00072974" w:rsidP="00072974">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6632BDA3" w14:textId="77777777" w:rsidR="00072974" w:rsidRPr="0083216E" w:rsidRDefault="00072974" w:rsidP="00072974">
            <w:pPr>
              <w:rPr>
                <w:sz w:val="22"/>
              </w:rPr>
            </w:pPr>
            <w:r w:rsidRPr="0083216E">
              <w:rPr>
                <w:sz w:val="22"/>
              </w:rPr>
              <w:t xml:space="preserve">Anykščių r. sav. </w:t>
            </w:r>
          </w:p>
          <w:p w14:paraId="43A1F48D" w14:textId="77777777" w:rsidR="00072974" w:rsidRPr="0083216E" w:rsidRDefault="00072974" w:rsidP="00072974">
            <w:pPr>
              <w:rPr>
                <w:sz w:val="22"/>
              </w:rPr>
            </w:pPr>
            <w:r w:rsidRPr="0083216E">
              <w:rPr>
                <w:sz w:val="22"/>
              </w:rPr>
              <w:t>Viešintų seniūnija</w:t>
            </w:r>
          </w:p>
          <w:p w14:paraId="372F9300" w14:textId="77777777" w:rsidR="00072974" w:rsidRPr="0083216E" w:rsidRDefault="00072974" w:rsidP="00072974">
            <w:pPr>
              <w:rPr>
                <w:sz w:val="22"/>
              </w:rPr>
            </w:pPr>
            <w:r w:rsidRPr="0083216E">
              <w:rPr>
                <w:sz w:val="22"/>
              </w:rPr>
              <w:t>Televizijos g. 4,</w:t>
            </w:r>
          </w:p>
          <w:p w14:paraId="37272F4F" w14:textId="77777777" w:rsidR="00072974" w:rsidRPr="0083216E" w:rsidRDefault="00072974" w:rsidP="00072974">
            <w:pPr>
              <w:rPr>
                <w:sz w:val="22"/>
              </w:rPr>
            </w:pPr>
            <w:r w:rsidRPr="0083216E">
              <w:rPr>
                <w:sz w:val="22"/>
              </w:rPr>
              <w:t>29321 Viešintos</w:t>
            </w:r>
          </w:p>
          <w:p w14:paraId="754EA809" w14:textId="77777777" w:rsidR="00072974" w:rsidRPr="0083216E" w:rsidRDefault="00072974" w:rsidP="00072974">
            <w:pPr>
              <w:rPr>
                <w:sz w:val="22"/>
              </w:rPr>
            </w:pPr>
            <w:r w:rsidRPr="0083216E">
              <w:rPr>
                <w:sz w:val="22"/>
              </w:rPr>
              <w:t>Anykščių r.</w:t>
            </w:r>
          </w:p>
          <w:p w14:paraId="65916644" w14:textId="77777777" w:rsidR="00072974" w:rsidRPr="0083216E" w:rsidRDefault="00072974" w:rsidP="00072974">
            <w:pPr>
              <w:rPr>
                <w:sz w:val="22"/>
              </w:rPr>
            </w:pPr>
            <w:r w:rsidRPr="0083216E">
              <w:rPr>
                <w:sz w:val="22"/>
              </w:rPr>
              <w:t>Seniūnė Virginija Macijauskienė</w:t>
            </w:r>
          </w:p>
          <w:p w14:paraId="160D286E" w14:textId="359873ED" w:rsidR="00072974" w:rsidRPr="0083216E" w:rsidRDefault="00072974" w:rsidP="00072974">
            <w:pPr>
              <w:rPr>
                <w:sz w:val="22"/>
              </w:rPr>
            </w:pPr>
            <w:r w:rsidRPr="0083216E">
              <w:rPr>
                <w:sz w:val="22"/>
              </w:rPr>
              <w:t>tel. (0 381) 47485</w:t>
            </w:r>
          </w:p>
          <w:p w14:paraId="11D4C2C1" w14:textId="77777777" w:rsidR="00072974" w:rsidRPr="0083216E" w:rsidRDefault="00072974" w:rsidP="00072974">
            <w:pPr>
              <w:jc w:val="center"/>
              <w:rPr>
                <w:sz w:val="22"/>
              </w:rPr>
            </w:pPr>
          </w:p>
        </w:tc>
      </w:tr>
      <w:tr w:rsidR="00072974" w:rsidRPr="00AD26F5" w14:paraId="6C96BA48"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CBF3752" w14:textId="4D0E2ABA" w:rsidR="00072974" w:rsidRDefault="00072974" w:rsidP="00072974">
            <w:pPr>
              <w:jc w:val="center"/>
              <w:rPr>
                <w:strike/>
                <w:sz w:val="22"/>
              </w:rPr>
            </w:pPr>
            <w:r w:rsidRPr="00C206AC">
              <w:rPr>
                <w:strike/>
                <w:sz w:val="22"/>
              </w:rPr>
              <w:t>19</w:t>
            </w:r>
            <w:r>
              <w:rPr>
                <w:strike/>
                <w:sz w:val="22"/>
              </w:rPr>
              <w:t>7</w:t>
            </w:r>
            <w:r w:rsidRPr="00C206AC">
              <w:rPr>
                <w:strike/>
                <w:sz w:val="22"/>
              </w:rPr>
              <w:t>.</w:t>
            </w:r>
          </w:p>
          <w:p w14:paraId="795EB94C" w14:textId="4D512CE8" w:rsidR="00072974" w:rsidRPr="00AD26F5" w:rsidRDefault="00072974" w:rsidP="00072974">
            <w:pPr>
              <w:jc w:val="center"/>
              <w:rPr>
                <w:sz w:val="22"/>
              </w:rPr>
            </w:pPr>
            <w:r w:rsidRPr="00C206AC">
              <w:rPr>
                <w:b/>
                <w:bCs/>
                <w:sz w:val="22"/>
              </w:rPr>
              <w:t>19</w:t>
            </w:r>
            <w:r>
              <w:rPr>
                <w:b/>
                <w:bCs/>
                <w:sz w:val="22"/>
              </w:rPr>
              <w:t>9</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1F79F68" w14:textId="77777777" w:rsidR="00072974" w:rsidRPr="00AD26F5" w:rsidRDefault="00072974" w:rsidP="00072974">
            <w:r w:rsidRPr="00AD26F5">
              <w:t>Žemaitėlių kaimo kapinės (Žemaitėlių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53AB29ED" w14:textId="77777777" w:rsidR="00072974" w:rsidRPr="00AD26F5" w:rsidRDefault="00072974" w:rsidP="00072974">
            <w:pPr>
              <w:rPr>
                <w:sz w:val="22"/>
              </w:rPr>
            </w:pPr>
            <w:r w:rsidRPr="00AD26F5">
              <w:rPr>
                <w:sz w:val="22"/>
              </w:rPr>
              <w:t>Neveikiančios</w:t>
            </w:r>
          </w:p>
          <w:p w14:paraId="68745E6F" w14:textId="77777777" w:rsidR="00072974" w:rsidRPr="00AD26F5" w:rsidRDefault="00072974" w:rsidP="00072974">
            <w:pPr>
              <w:rPr>
                <w:sz w:val="22"/>
              </w:rPr>
            </w:pPr>
            <w:r w:rsidRPr="00AD26F5">
              <w:rPr>
                <w:sz w:val="22"/>
              </w:rPr>
              <w:t xml:space="preserve">Anykščių r. sav. tarybos 2013 m. gegužės 30 d. sprendimas </w:t>
            </w:r>
            <w:bookmarkStart w:id="194" w:name="n_190"/>
            <w:r w:rsidRPr="005F63A6">
              <w:rPr>
                <w:sz w:val="22"/>
              </w:rPr>
              <w:t>Nr.1-TS-185</w:t>
            </w:r>
            <w:bookmarkEnd w:id="194"/>
          </w:p>
        </w:tc>
        <w:tc>
          <w:tcPr>
            <w:tcW w:w="1024" w:type="dxa"/>
            <w:tcBorders>
              <w:top w:val="single" w:sz="4" w:space="0" w:color="auto"/>
              <w:left w:val="single" w:sz="4" w:space="0" w:color="auto"/>
              <w:bottom w:val="single" w:sz="4" w:space="0" w:color="auto"/>
              <w:right w:val="single" w:sz="4" w:space="0" w:color="auto"/>
            </w:tcBorders>
            <w:hideMark/>
          </w:tcPr>
          <w:p w14:paraId="5357B365" w14:textId="77777777" w:rsidR="00072974" w:rsidRPr="00AD26F5" w:rsidRDefault="00072974" w:rsidP="00072974">
            <w:pPr>
              <w:jc w:val="center"/>
            </w:pPr>
            <w:r w:rsidRPr="00AD26F5">
              <w:t>0,02</w:t>
            </w:r>
          </w:p>
        </w:tc>
        <w:tc>
          <w:tcPr>
            <w:tcW w:w="2520" w:type="dxa"/>
            <w:tcBorders>
              <w:top w:val="single" w:sz="4" w:space="0" w:color="auto"/>
              <w:left w:val="single" w:sz="4" w:space="0" w:color="auto"/>
              <w:bottom w:val="single" w:sz="4" w:space="0" w:color="auto"/>
              <w:right w:val="single" w:sz="4" w:space="0" w:color="auto"/>
            </w:tcBorders>
            <w:hideMark/>
          </w:tcPr>
          <w:p w14:paraId="668A192F" w14:textId="77777777" w:rsidR="00072974" w:rsidRPr="00AD26F5" w:rsidRDefault="00072974" w:rsidP="00072974">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5AF504B4" w14:textId="77777777" w:rsidR="00072974" w:rsidRPr="00AD26F5" w:rsidRDefault="00072974" w:rsidP="00072974">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04C24510" w14:textId="77777777" w:rsidR="00072974" w:rsidRPr="0083216E" w:rsidRDefault="00072974" w:rsidP="00072974">
            <w:pPr>
              <w:rPr>
                <w:sz w:val="22"/>
              </w:rPr>
            </w:pPr>
            <w:r w:rsidRPr="0083216E">
              <w:rPr>
                <w:sz w:val="22"/>
              </w:rPr>
              <w:t xml:space="preserve">Anykščių r. sav. </w:t>
            </w:r>
          </w:p>
          <w:p w14:paraId="2BE017DC" w14:textId="77777777" w:rsidR="00072974" w:rsidRPr="0083216E" w:rsidRDefault="00072974" w:rsidP="00072974">
            <w:pPr>
              <w:rPr>
                <w:sz w:val="22"/>
              </w:rPr>
            </w:pPr>
            <w:r w:rsidRPr="0083216E">
              <w:rPr>
                <w:sz w:val="22"/>
              </w:rPr>
              <w:t>Viešintų seniūnija</w:t>
            </w:r>
          </w:p>
          <w:p w14:paraId="4F000A5E" w14:textId="77777777" w:rsidR="00072974" w:rsidRPr="0083216E" w:rsidRDefault="00072974" w:rsidP="00072974">
            <w:pPr>
              <w:rPr>
                <w:sz w:val="22"/>
              </w:rPr>
            </w:pPr>
            <w:r w:rsidRPr="0083216E">
              <w:rPr>
                <w:sz w:val="22"/>
              </w:rPr>
              <w:t>Televizijos g. 4,</w:t>
            </w:r>
          </w:p>
          <w:p w14:paraId="4F9AA1DF" w14:textId="77777777" w:rsidR="00072974" w:rsidRPr="0083216E" w:rsidRDefault="00072974" w:rsidP="00072974">
            <w:pPr>
              <w:rPr>
                <w:sz w:val="22"/>
              </w:rPr>
            </w:pPr>
            <w:r w:rsidRPr="0083216E">
              <w:rPr>
                <w:sz w:val="22"/>
              </w:rPr>
              <w:t>29321 Viešintos</w:t>
            </w:r>
          </w:p>
          <w:p w14:paraId="7A40CD29" w14:textId="77777777" w:rsidR="00072974" w:rsidRPr="0083216E" w:rsidRDefault="00072974" w:rsidP="00072974">
            <w:pPr>
              <w:rPr>
                <w:sz w:val="22"/>
              </w:rPr>
            </w:pPr>
            <w:r w:rsidRPr="0083216E">
              <w:rPr>
                <w:sz w:val="22"/>
              </w:rPr>
              <w:t>Anykščių r.</w:t>
            </w:r>
          </w:p>
          <w:p w14:paraId="230BA657" w14:textId="77777777" w:rsidR="00072974" w:rsidRPr="0083216E" w:rsidRDefault="00072974" w:rsidP="00072974">
            <w:pPr>
              <w:rPr>
                <w:sz w:val="22"/>
              </w:rPr>
            </w:pPr>
            <w:r w:rsidRPr="0083216E">
              <w:rPr>
                <w:sz w:val="22"/>
              </w:rPr>
              <w:t>Seniūnė Virginija Macijauskienė</w:t>
            </w:r>
          </w:p>
          <w:p w14:paraId="10F9289B" w14:textId="067061C0" w:rsidR="00072974" w:rsidRPr="0083216E" w:rsidRDefault="00072974" w:rsidP="00072974">
            <w:pPr>
              <w:rPr>
                <w:sz w:val="22"/>
              </w:rPr>
            </w:pPr>
            <w:r w:rsidRPr="0083216E">
              <w:rPr>
                <w:sz w:val="22"/>
              </w:rPr>
              <w:t>tel. (0 381) 47485</w:t>
            </w:r>
          </w:p>
          <w:p w14:paraId="41978359" w14:textId="77777777" w:rsidR="00072974" w:rsidRPr="0083216E" w:rsidRDefault="00072974" w:rsidP="00072974">
            <w:pPr>
              <w:jc w:val="center"/>
              <w:rPr>
                <w:sz w:val="22"/>
              </w:rPr>
            </w:pPr>
          </w:p>
        </w:tc>
      </w:tr>
      <w:tr w:rsidR="00072974" w:rsidRPr="00AD26F5" w14:paraId="3FD0886B"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23A4799A" w14:textId="4FEBD90F" w:rsidR="00072974" w:rsidRDefault="00072974" w:rsidP="00072974">
            <w:pPr>
              <w:jc w:val="center"/>
              <w:rPr>
                <w:strike/>
                <w:sz w:val="22"/>
              </w:rPr>
            </w:pPr>
            <w:r w:rsidRPr="00C206AC">
              <w:rPr>
                <w:strike/>
                <w:sz w:val="22"/>
              </w:rPr>
              <w:t>19</w:t>
            </w:r>
            <w:r>
              <w:rPr>
                <w:strike/>
                <w:sz w:val="22"/>
              </w:rPr>
              <w:t>8</w:t>
            </w:r>
            <w:r w:rsidRPr="00C206AC">
              <w:rPr>
                <w:strike/>
                <w:sz w:val="22"/>
              </w:rPr>
              <w:t>.</w:t>
            </w:r>
          </w:p>
          <w:p w14:paraId="6D754AE6" w14:textId="6F361CF8" w:rsidR="00072974" w:rsidRPr="00AD26F5" w:rsidRDefault="00072974" w:rsidP="00072974">
            <w:pPr>
              <w:jc w:val="center"/>
              <w:rPr>
                <w:sz w:val="22"/>
              </w:rPr>
            </w:pPr>
            <w:r>
              <w:rPr>
                <w:b/>
                <w:bCs/>
                <w:sz w:val="22"/>
              </w:rPr>
              <w:t>200</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7C74560" w14:textId="77777777" w:rsidR="00072974" w:rsidRPr="00AD26F5" w:rsidRDefault="00072974" w:rsidP="00072974">
            <w:r w:rsidRPr="00AD26F5">
              <w:t>Didžiuliškių kaimo kapinės (Didžiuliškių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42BD5C66" w14:textId="77777777" w:rsidR="00072974" w:rsidRPr="00AD26F5" w:rsidRDefault="00072974" w:rsidP="00072974">
            <w:pPr>
              <w:rPr>
                <w:sz w:val="22"/>
              </w:rPr>
            </w:pPr>
            <w:r w:rsidRPr="00AD26F5">
              <w:rPr>
                <w:sz w:val="22"/>
              </w:rPr>
              <w:t>Neveikiančios</w:t>
            </w:r>
          </w:p>
          <w:p w14:paraId="758E9DCD" w14:textId="77777777" w:rsidR="00072974" w:rsidRPr="00AD26F5" w:rsidRDefault="00072974" w:rsidP="00072974">
            <w:pPr>
              <w:rPr>
                <w:sz w:val="22"/>
              </w:rPr>
            </w:pPr>
            <w:r w:rsidRPr="00AD26F5">
              <w:rPr>
                <w:sz w:val="22"/>
              </w:rPr>
              <w:t xml:space="preserve">Anykščių r. sav. tarybos 2013 m. gegužės 30 d. sprendimas </w:t>
            </w:r>
            <w:bookmarkStart w:id="195" w:name="n_191"/>
            <w:r w:rsidRPr="005F63A6">
              <w:rPr>
                <w:sz w:val="22"/>
              </w:rPr>
              <w:t>Nr.1-TS-185</w:t>
            </w:r>
            <w:bookmarkEnd w:id="195"/>
          </w:p>
        </w:tc>
        <w:tc>
          <w:tcPr>
            <w:tcW w:w="1024" w:type="dxa"/>
            <w:tcBorders>
              <w:top w:val="single" w:sz="4" w:space="0" w:color="auto"/>
              <w:left w:val="single" w:sz="4" w:space="0" w:color="auto"/>
              <w:bottom w:val="single" w:sz="4" w:space="0" w:color="auto"/>
              <w:right w:val="single" w:sz="4" w:space="0" w:color="auto"/>
            </w:tcBorders>
            <w:hideMark/>
          </w:tcPr>
          <w:p w14:paraId="014E2354" w14:textId="77777777" w:rsidR="00072974" w:rsidRDefault="00072974" w:rsidP="00072974">
            <w:pPr>
              <w:jc w:val="center"/>
              <w:rPr>
                <w:strike/>
              </w:rPr>
            </w:pPr>
            <w:r w:rsidRPr="00072974">
              <w:rPr>
                <w:strike/>
              </w:rPr>
              <w:t>0,11</w:t>
            </w:r>
          </w:p>
          <w:p w14:paraId="7B48BF20" w14:textId="2DADFC46" w:rsidR="00072974" w:rsidRPr="00072974" w:rsidRDefault="00072974" w:rsidP="00072974">
            <w:pPr>
              <w:jc w:val="center"/>
              <w:rPr>
                <w:b/>
                <w:bCs/>
                <w:strike/>
              </w:rPr>
            </w:pPr>
            <w:r w:rsidRPr="00072974">
              <w:rPr>
                <w:b/>
                <w:bCs/>
              </w:rPr>
              <w:t>0,1657</w:t>
            </w:r>
          </w:p>
        </w:tc>
        <w:tc>
          <w:tcPr>
            <w:tcW w:w="2520" w:type="dxa"/>
            <w:tcBorders>
              <w:top w:val="single" w:sz="4" w:space="0" w:color="auto"/>
              <w:left w:val="single" w:sz="4" w:space="0" w:color="auto"/>
              <w:bottom w:val="single" w:sz="4" w:space="0" w:color="auto"/>
              <w:right w:val="single" w:sz="4" w:space="0" w:color="auto"/>
            </w:tcBorders>
            <w:hideMark/>
          </w:tcPr>
          <w:p w14:paraId="386CDBA9" w14:textId="77777777" w:rsidR="00072974" w:rsidRPr="00072974" w:rsidRDefault="00072974" w:rsidP="00072974">
            <w:pPr>
              <w:jc w:val="center"/>
              <w:rPr>
                <w:b/>
                <w:bCs/>
                <w:sz w:val="22"/>
                <w:szCs w:val="22"/>
              </w:rPr>
            </w:pPr>
            <w:r w:rsidRPr="00072974">
              <w:rPr>
                <w:b/>
                <w:bCs/>
                <w:sz w:val="22"/>
                <w:szCs w:val="22"/>
              </w:rPr>
              <w:t>Žemės sklypo unikalus</w:t>
            </w:r>
          </w:p>
          <w:p w14:paraId="4333B08B" w14:textId="77777777" w:rsidR="00072974" w:rsidRPr="00072974" w:rsidRDefault="00072974" w:rsidP="00072974">
            <w:pPr>
              <w:jc w:val="center"/>
              <w:rPr>
                <w:b/>
                <w:bCs/>
                <w:sz w:val="22"/>
                <w:szCs w:val="22"/>
              </w:rPr>
            </w:pPr>
            <w:r w:rsidRPr="00072974">
              <w:rPr>
                <w:b/>
                <w:bCs/>
                <w:sz w:val="22"/>
                <w:szCs w:val="22"/>
              </w:rPr>
              <w:t>Nr. 4400-6333-7944,</w:t>
            </w:r>
          </w:p>
          <w:p w14:paraId="30D91FFE" w14:textId="3108AFA5" w:rsidR="00072974" w:rsidRPr="00AD26F5" w:rsidRDefault="00072974" w:rsidP="00072974">
            <w:pPr>
              <w:jc w:val="center"/>
              <w:rPr>
                <w:sz w:val="22"/>
              </w:rPr>
            </w:pPr>
            <w:r w:rsidRPr="00072974">
              <w:rPr>
                <w:b/>
                <w:bCs/>
                <w:sz w:val="22"/>
                <w:szCs w:val="22"/>
              </w:rPr>
              <w:t>2024-08-27 įregistruotas Nekilnojamojo turto registre</w:t>
            </w:r>
          </w:p>
        </w:tc>
        <w:tc>
          <w:tcPr>
            <w:tcW w:w="1701" w:type="dxa"/>
            <w:tcBorders>
              <w:top w:val="single" w:sz="4" w:space="0" w:color="auto"/>
              <w:left w:val="single" w:sz="4" w:space="0" w:color="auto"/>
              <w:bottom w:val="single" w:sz="4" w:space="0" w:color="auto"/>
              <w:right w:val="single" w:sz="4" w:space="0" w:color="auto"/>
            </w:tcBorders>
            <w:hideMark/>
          </w:tcPr>
          <w:p w14:paraId="14AD265F" w14:textId="77777777" w:rsidR="00072974" w:rsidRPr="00AD26F5" w:rsidRDefault="00072974" w:rsidP="00072974">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1A5CED8" w14:textId="77777777" w:rsidR="00072974" w:rsidRPr="0083216E" w:rsidRDefault="00072974" w:rsidP="00072974">
            <w:pPr>
              <w:rPr>
                <w:sz w:val="22"/>
              </w:rPr>
            </w:pPr>
            <w:r w:rsidRPr="0083216E">
              <w:rPr>
                <w:sz w:val="22"/>
              </w:rPr>
              <w:t xml:space="preserve">Anykščių r. sav. </w:t>
            </w:r>
          </w:p>
          <w:p w14:paraId="60FD277B" w14:textId="77777777" w:rsidR="00072974" w:rsidRPr="0083216E" w:rsidRDefault="00072974" w:rsidP="00072974">
            <w:pPr>
              <w:rPr>
                <w:sz w:val="22"/>
              </w:rPr>
            </w:pPr>
            <w:r w:rsidRPr="0083216E">
              <w:rPr>
                <w:sz w:val="22"/>
              </w:rPr>
              <w:t>Viešintų seniūnija</w:t>
            </w:r>
          </w:p>
          <w:p w14:paraId="6AE092EA" w14:textId="77777777" w:rsidR="00072974" w:rsidRPr="0083216E" w:rsidRDefault="00072974" w:rsidP="00072974">
            <w:pPr>
              <w:rPr>
                <w:sz w:val="22"/>
              </w:rPr>
            </w:pPr>
            <w:r w:rsidRPr="0083216E">
              <w:rPr>
                <w:sz w:val="22"/>
              </w:rPr>
              <w:t>Televizijos g. 4,</w:t>
            </w:r>
          </w:p>
          <w:p w14:paraId="4471172A" w14:textId="77777777" w:rsidR="00072974" w:rsidRPr="0083216E" w:rsidRDefault="00072974" w:rsidP="00072974">
            <w:pPr>
              <w:rPr>
                <w:sz w:val="22"/>
              </w:rPr>
            </w:pPr>
            <w:r w:rsidRPr="0083216E">
              <w:rPr>
                <w:sz w:val="22"/>
              </w:rPr>
              <w:t>29321 Viešintos</w:t>
            </w:r>
          </w:p>
          <w:p w14:paraId="41927F59" w14:textId="77777777" w:rsidR="00072974" w:rsidRPr="0083216E" w:rsidRDefault="00072974" w:rsidP="00072974">
            <w:pPr>
              <w:rPr>
                <w:sz w:val="22"/>
              </w:rPr>
            </w:pPr>
            <w:r w:rsidRPr="0083216E">
              <w:rPr>
                <w:sz w:val="22"/>
              </w:rPr>
              <w:t>Anykščių r.</w:t>
            </w:r>
          </w:p>
          <w:p w14:paraId="2C2C520C" w14:textId="77777777" w:rsidR="00072974" w:rsidRPr="0083216E" w:rsidRDefault="00072974" w:rsidP="00072974">
            <w:pPr>
              <w:rPr>
                <w:sz w:val="22"/>
              </w:rPr>
            </w:pPr>
            <w:r w:rsidRPr="0083216E">
              <w:rPr>
                <w:sz w:val="22"/>
              </w:rPr>
              <w:t>Seniūnė Virginija Macijauskienė</w:t>
            </w:r>
          </w:p>
          <w:p w14:paraId="3B547299" w14:textId="557FCCE0" w:rsidR="00072974" w:rsidRPr="0083216E" w:rsidRDefault="00072974" w:rsidP="00072974">
            <w:pPr>
              <w:rPr>
                <w:sz w:val="22"/>
              </w:rPr>
            </w:pPr>
            <w:r w:rsidRPr="0083216E">
              <w:rPr>
                <w:sz w:val="22"/>
              </w:rPr>
              <w:t>tel. (0 381) 47485</w:t>
            </w:r>
          </w:p>
          <w:p w14:paraId="31BD2210" w14:textId="77777777" w:rsidR="00072974" w:rsidRPr="0083216E" w:rsidRDefault="00072974" w:rsidP="00072974">
            <w:pPr>
              <w:jc w:val="center"/>
              <w:rPr>
                <w:sz w:val="22"/>
              </w:rPr>
            </w:pPr>
          </w:p>
        </w:tc>
      </w:tr>
      <w:tr w:rsidR="00072974" w:rsidRPr="00AD26F5" w14:paraId="3A3F987D"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381060D1" w14:textId="12F75ACB" w:rsidR="00072974" w:rsidRDefault="00072974" w:rsidP="00072974">
            <w:pPr>
              <w:jc w:val="center"/>
              <w:rPr>
                <w:strike/>
                <w:sz w:val="22"/>
              </w:rPr>
            </w:pPr>
            <w:r w:rsidRPr="00C206AC">
              <w:rPr>
                <w:strike/>
                <w:sz w:val="22"/>
              </w:rPr>
              <w:t>19</w:t>
            </w:r>
            <w:r>
              <w:rPr>
                <w:strike/>
                <w:sz w:val="22"/>
              </w:rPr>
              <w:t>9</w:t>
            </w:r>
            <w:r w:rsidRPr="00C206AC">
              <w:rPr>
                <w:strike/>
                <w:sz w:val="22"/>
              </w:rPr>
              <w:t>.</w:t>
            </w:r>
          </w:p>
          <w:p w14:paraId="3E0E4B16" w14:textId="09267C31" w:rsidR="00072974" w:rsidRPr="00AD26F5" w:rsidRDefault="00072974" w:rsidP="00072974">
            <w:pPr>
              <w:jc w:val="center"/>
              <w:rPr>
                <w:sz w:val="22"/>
              </w:rPr>
            </w:pPr>
            <w:r>
              <w:rPr>
                <w:b/>
                <w:bCs/>
                <w:sz w:val="22"/>
              </w:rPr>
              <w:t>201</w:t>
            </w:r>
            <w:r w:rsidRPr="00C206AC">
              <w:rPr>
                <w:b/>
                <w:bCs/>
                <w:sz w:val="22"/>
              </w:rPr>
              <w:t>.</w:t>
            </w:r>
          </w:p>
        </w:tc>
        <w:tc>
          <w:tcPr>
            <w:tcW w:w="2346" w:type="dxa"/>
            <w:tcBorders>
              <w:top w:val="single" w:sz="4" w:space="0" w:color="auto"/>
              <w:left w:val="single" w:sz="4" w:space="0" w:color="auto"/>
              <w:bottom w:val="single" w:sz="4" w:space="0" w:color="auto"/>
              <w:right w:val="single" w:sz="4" w:space="0" w:color="auto"/>
            </w:tcBorders>
            <w:hideMark/>
          </w:tcPr>
          <w:p w14:paraId="45635924" w14:textId="77777777" w:rsidR="00072974" w:rsidRPr="00AD26F5" w:rsidRDefault="00072974" w:rsidP="00072974">
            <w:r w:rsidRPr="00AD26F5">
              <w:t>Laitelių kaimo kapinės (Laitelių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0F5FA53B" w14:textId="77777777" w:rsidR="00072974" w:rsidRPr="00AD26F5" w:rsidRDefault="00072974" w:rsidP="00072974">
            <w:pPr>
              <w:rPr>
                <w:sz w:val="22"/>
              </w:rPr>
            </w:pPr>
            <w:r w:rsidRPr="00AD26F5">
              <w:rPr>
                <w:sz w:val="22"/>
              </w:rPr>
              <w:t>Neveikiančios</w:t>
            </w:r>
          </w:p>
          <w:p w14:paraId="6352722B" w14:textId="77777777" w:rsidR="00072974" w:rsidRPr="00AD26F5" w:rsidRDefault="00072974" w:rsidP="00072974">
            <w:pPr>
              <w:rPr>
                <w:sz w:val="22"/>
              </w:rPr>
            </w:pPr>
            <w:r w:rsidRPr="00AD26F5">
              <w:rPr>
                <w:sz w:val="22"/>
              </w:rPr>
              <w:t xml:space="preserve">Anykščių r. sav. tarybos 2013 m. gegužės 30 d. sprendimas </w:t>
            </w:r>
            <w:bookmarkStart w:id="196" w:name="n_192"/>
            <w:r w:rsidRPr="005F63A6">
              <w:rPr>
                <w:sz w:val="22"/>
              </w:rPr>
              <w:t>Nr.1-TS-185</w:t>
            </w:r>
            <w:bookmarkEnd w:id="196"/>
          </w:p>
        </w:tc>
        <w:tc>
          <w:tcPr>
            <w:tcW w:w="1024" w:type="dxa"/>
            <w:tcBorders>
              <w:top w:val="single" w:sz="4" w:space="0" w:color="auto"/>
              <w:left w:val="single" w:sz="4" w:space="0" w:color="auto"/>
              <w:bottom w:val="single" w:sz="4" w:space="0" w:color="auto"/>
              <w:right w:val="single" w:sz="4" w:space="0" w:color="auto"/>
            </w:tcBorders>
            <w:hideMark/>
          </w:tcPr>
          <w:p w14:paraId="6CF2BC20" w14:textId="77777777" w:rsidR="00072974" w:rsidRPr="00AD26F5" w:rsidRDefault="00072974" w:rsidP="00072974">
            <w:pPr>
              <w:jc w:val="center"/>
            </w:pPr>
            <w:r w:rsidRPr="00AD26F5">
              <w:t>0,06</w:t>
            </w:r>
          </w:p>
        </w:tc>
        <w:tc>
          <w:tcPr>
            <w:tcW w:w="2520" w:type="dxa"/>
            <w:tcBorders>
              <w:top w:val="single" w:sz="4" w:space="0" w:color="auto"/>
              <w:left w:val="single" w:sz="4" w:space="0" w:color="auto"/>
              <w:bottom w:val="single" w:sz="4" w:space="0" w:color="auto"/>
              <w:right w:val="single" w:sz="4" w:space="0" w:color="auto"/>
            </w:tcBorders>
            <w:hideMark/>
          </w:tcPr>
          <w:p w14:paraId="37281608" w14:textId="77777777" w:rsidR="00072974" w:rsidRPr="00AD26F5" w:rsidRDefault="00072974" w:rsidP="00072974">
            <w:pPr>
              <w:jc w:val="center"/>
              <w:rPr>
                <w:sz w:val="22"/>
              </w:rPr>
            </w:pPr>
            <w:r w:rsidRPr="00AD26F5">
              <w:rPr>
                <w:sz w:val="22"/>
              </w:rPr>
              <w:t>neregistruotos</w:t>
            </w:r>
          </w:p>
        </w:tc>
        <w:tc>
          <w:tcPr>
            <w:tcW w:w="1701" w:type="dxa"/>
            <w:tcBorders>
              <w:top w:val="single" w:sz="4" w:space="0" w:color="auto"/>
              <w:left w:val="single" w:sz="4" w:space="0" w:color="auto"/>
              <w:bottom w:val="single" w:sz="4" w:space="0" w:color="auto"/>
              <w:right w:val="single" w:sz="4" w:space="0" w:color="auto"/>
            </w:tcBorders>
            <w:hideMark/>
          </w:tcPr>
          <w:p w14:paraId="17E1F4DE" w14:textId="77777777" w:rsidR="00072974" w:rsidRPr="00AD26F5" w:rsidRDefault="00072974" w:rsidP="00072974">
            <w:pPr>
              <w:jc w:val="center"/>
            </w:pPr>
            <w:r w:rsidRPr="00AD26F5">
              <w:t>neregistruotos</w:t>
            </w:r>
          </w:p>
        </w:tc>
        <w:tc>
          <w:tcPr>
            <w:tcW w:w="3973" w:type="dxa"/>
            <w:tcBorders>
              <w:top w:val="single" w:sz="4" w:space="0" w:color="auto"/>
              <w:left w:val="single" w:sz="4" w:space="0" w:color="auto"/>
              <w:bottom w:val="single" w:sz="4" w:space="0" w:color="auto"/>
              <w:right w:val="single" w:sz="4" w:space="0" w:color="auto"/>
            </w:tcBorders>
          </w:tcPr>
          <w:p w14:paraId="527BB8D2" w14:textId="77777777" w:rsidR="00072974" w:rsidRPr="0083216E" w:rsidRDefault="00072974" w:rsidP="00072974">
            <w:pPr>
              <w:rPr>
                <w:sz w:val="22"/>
              </w:rPr>
            </w:pPr>
            <w:r w:rsidRPr="0083216E">
              <w:rPr>
                <w:sz w:val="22"/>
              </w:rPr>
              <w:t xml:space="preserve">Anykščių r. sav. </w:t>
            </w:r>
          </w:p>
          <w:p w14:paraId="6F6E37C3" w14:textId="77777777" w:rsidR="00072974" w:rsidRPr="0083216E" w:rsidRDefault="00072974" w:rsidP="00072974">
            <w:pPr>
              <w:rPr>
                <w:sz w:val="22"/>
              </w:rPr>
            </w:pPr>
            <w:r w:rsidRPr="0083216E">
              <w:rPr>
                <w:sz w:val="22"/>
              </w:rPr>
              <w:t>Viešintų seniūnija</w:t>
            </w:r>
          </w:p>
          <w:p w14:paraId="725E2E1F" w14:textId="77777777" w:rsidR="00072974" w:rsidRPr="0083216E" w:rsidRDefault="00072974" w:rsidP="00072974">
            <w:pPr>
              <w:rPr>
                <w:sz w:val="22"/>
              </w:rPr>
            </w:pPr>
            <w:r w:rsidRPr="0083216E">
              <w:rPr>
                <w:sz w:val="22"/>
              </w:rPr>
              <w:t>Televizijos g. 4,</w:t>
            </w:r>
          </w:p>
          <w:p w14:paraId="221C45E3" w14:textId="77777777" w:rsidR="00072974" w:rsidRPr="0083216E" w:rsidRDefault="00072974" w:rsidP="00072974">
            <w:pPr>
              <w:rPr>
                <w:sz w:val="22"/>
              </w:rPr>
            </w:pPr>
            <w:r w:rsidRPr="0083216E">
              <w:rPr>
                <w:sz w:val="22"/>
              </w:rPr>
              <w:t>29321 Viešintos</w:t>
            </w:r>
          </w:p>
          <w:p w14:paraId="31B1DB39" w14:textId="77777777" w:rsidR="00072974" w:rsidRPr="0083216E" w:rsidRDefault="00072974" w:rsidP="00072974">
            <w:pPr>
              <w:rPr>
                <w:sz w:val="22"/>
              </w:rPr>
            </w:pPr>
            <w:r w:rsidRPr="0083216E">
              <w:rPr>
                <w:sz w:val="22"/>
              </w:rPr>
              <w:lastRenderedPageBreak/>
              <w:t>Anykščių r.</w:t>
            </w:r>
          </w:p>
          <w:p w14:paraId="0F33F7AC" w14:textId="77777777" w:rsidR="00072974" w:rsidRPr="0083216E" w:rsidRDefault="00072974" w:rsidP="00072974">
            <w:pPr>
              <w:rPr>
                <w:sz w:val="22"/>
              </w:rPr>
            </w:pPr>
            <w:r w:rsidRPr="0083216E">
              <w:rPr>
                <w:sz w:val="22"/>
              </w:rPr>
              <w:t>Seniūnė Virginija Macijauskienė</w:t>
            </w:r>
          </w:p>
          <w:p w14:paraId="57B12C6B" w14:textId="07F2CE66" w:rsidR="00072974" w:rsidRPr="0083216E" w:rsidRDefault="00072974" w:rsidP="00072974">
            <w:pPr>
              <w:rPr>
                <w:sz w:val="22"/>
              </w:rPr>
            </w:pPr>
            <w:r w:rsidRPr="0083216E">
              <w:rPr>
                <w:sz w:val="22"/>
              </w:rPr>
              <w:t>tel. (0 381) 47485</w:t>
            </w:r>
          </w:p>
          <w:p w14:paraId="4301E1C8" w14:textId="77777777" w:rsidR="00072974" w:rsidRPr="0083216E" w:rsidRDefault="00072974" w:rsidP="00072974">
            <w:pPr>
              <w:jc w:val="center"/>
              <w:rPr>
                <w:sz w:val="22"/>
              </w:rPr>
            </w:pPr>
          </w:p>
        </w:tc>
      </w:tr>
      <w:tr w:rsidR="00072974" w:rsidRPr="00AD26F5" w14:paraId="0106257E" w14:textId="77777777" w:rsidTr="005C714B">
        <w:trPr>
          <w:trHeight w:val="116"/>
        </w:trPr>
        <w:tc>
          <w:tcPr>
            <w:tcW w:w="625" w:type="dxa"/>
            <w:tcBorders>
              <w:top w:val="single" w:sz="4" w:space="0" w:color="auto"/>
              <w:left w:val="single" w:sz="4" w:space="0" w:color="auto"/>
              <w:bottom w:val="single" w:sz="4" w:space="0" w:color="auto"/>
              <w:right w:val="single" w:sz="4" w:space="0" w:color="auto"/>
            </w:tcBorders>
            <w:hideMark/>
          </w:tcPr>
          <w:p w14:paraId="4EFA2B3B" w14:textId="77777777" w:rsidR="00072974" w:rsidRDefault="00072974" w:rsidP="00072974">
            <w:pPr>
              <w:jc w:val="center"/>
              <w:rPr>
                <w:sz w:val="22"/>
              </w:rPr>
            </w:pPr>
            <w:r w:rsidRPr="00072974">
              <w:rPr>
                <w:strike/>
                <w:sz w:val="22"/>
              </w:rPr>
              <w:lastRenderedPageBreak/>
              <w:t>200</w:t>
            </w:r>
            <w:r w:rsidRPr="00AD26F5">
              <w:rPr>
                <w:sz w:val="22"/>
              </w:rPr>
              <w:t>.</w:t>
            </w:r>
          </w:p>
          <w:p w14:paraId="34C9BD4A" w14:textId="4B648DD1" w:rsidR="00072974" w:rsidRPr="00072974" w:rsidRDefault="00072974" w:rsidP="00072974">
            <w:pPr>
              <w:jc w:val="center"/>
              <w:rPr>
                <w:b/>
                <w:bCs/>
                <w:sz w:val="22"/>
              </w:rPr>
            </w:pPr>
            <w:r w:rsidRPr="00072974">
              <w:rPr>
                <w:b/>
                <w:bCs/>
                <w:sz w:val="22"/>
              </w:rPr>
              <w:t>202.</w:t>
            </w:r>
          </w:p>
        </w:tc>
        <w:tc>
          <w:tcPr>
            <w:tcW w:w="2346" w:type="dxa"/>
            <w:tcBorders>
              <w:top w:val="single" w:sz="4" w:space="0" w:color="auto"/>
              <w:left w:val="single" w:sz="4" w:space="0" w:color="auto"/>
              <w:bottom w:val="single" w:sz="4" w:space="0" w:color="auto"/>
              <w:right w:val="single" w:sz="4" w:space="0" w:color="auto"/>
            </w:tcBorders>
            <w:hideMark/>
          </w:tcPr>
          <w:p w14:paraId="3A6F9D78" w14:textId="77777777" w:rsidR="00072974" w:rsidRPr="00AD26F5" w:rsidRDefault="00072974" w:rsidP="00072974">
            <w:r w:rsidRPr="00AD26F5">
              <w:t>Viešintų žydų senosios kapinės (Miško g.,  Viešintėlių k., Viešintų sen.)</w:t>
            </w:r>
          </w:p>
        </w:tc>
        <w:tc>
          <w:tcPr>
            <w:tcW w:w="2832" w:type="dxa"/>
            <w:tcBorders>
              <w:top w:val="single" w:sz="4" w:space="0" w:color="auto"/>
              <w:left w:val="single" w:sz="4" w:space="0" w:color="auto"/>
              <w:bottom w:val="single" w:sz="4" w:space="0" w:color="auto"/>
              <w:right w:val="single" w:sz="4" w:space="0" w:color="auto"/>
            </w:tcBorders>
            <w:hideMark/>
          </w:tcPr>
          <w:p w14:paraId="66F8D969" w14:textId="77777777" w:rsidR="00072974" w:rsidRPr="00AD26F5" w:rsidRDefault="00072974" w:rsidP="00072974">
            <w:pPr>
              <w:rPr>
                <w:sz w:val="22"/>
              </w:rPr>
            </w:pPr>
            <w:r w:rsidRPr="00AD26F5">
              <w:rPr>
                <w:sz w:val="22"/>
              </w:rPr>
              <w:t>Neveikiančios</w:t>
            </w:r>
          </w:p>
          <w:p w14:paraId="73B982A8" w14:textId="77777777" w:rsidR="00072974" w:rsidRPr="00AD26F5" w:rsidRDefault="00072974" w:rsidP="00072974">
            <w:pPr>
              <w:rPr>
                <w:sz w:val="22"/>
              </w:rPr>
            </w:pPr>
            <w:r w:rsidRPr="00AD26F5">
              <w:rPr>
                <w:sz w:val="22"/>
              </w:rPr>
              <w:t xml:space="preserve">Anykščių r. sav. tarybos 2013 m. gegužės 30 d. sprendimas </w:t>
            </w:r>
            <w:bookmarkStart w:id="197" w:name="n_193"/>
            <w:r w:rsidRPr="005F63A6">
              <w:rPr>
                <w:sz w:val="22"/>
              </w:rPr>
              <w:t>Nr.1-TS-185</w:t>
            </w:r>
            <w:bookmarkEnd w:id="197"/>
          </w:p>
        </w:tc>
        <w:tc>
          <w:tcPr>
            <w:tcW w:w="1024" w:type="dxa"/>
            <w:tcBorders>
              <w:top w:val="single" w:sz="4" w:space="0" w:color="auto"/>
              <w:left w:val="single" w:sz="4" w:space="0" w:color="auto"/>
              <w:bottom w:val="single" w:sz="4" w:space="0" w:color="auto"/>
              <w:right w:val="single" w:sz="4" w:space="0" w:color="auto"/>
            </w:tcBorders>
            <w:hideMark/>
          </w:tcPr>
          <w:p w14:paraId="2ED66E5A" w14:textId="77777777" w:rsidR="00072974" w:rsidRPr="00AD26F5" w:rsidRDefault="00072974" w:rsidP="00072974">
            <w:pPr>
              <w:jc w:val="center"/>
            </w:pPr>
            <w:r w:rsidRPr="00AD26F5">
              <w:t>0,276</w:t>
            </w:r>
          </w:p>
        </w:tc>
        <w:tc>
          <w:tcPr>
            <w:tcW w:w="2520" w:type="dxa"/>
            <w:tcBorders>
              <w:top w:val="single" w:sz="4" w:space="0" w:color="auto"/>
              <w:left w:val="single" w:sz="4" w:space="0" w:color="auto"/>
              <w:bottom w:val="single" w:sz="4" w:space="0" w:color="auto"/>
              <w:right w:val="single" w:sz="4" w:space="0" w:color="auto"/>
            </w:tcBorders>
            <w:hideMark/>
          </w:tcPr>
          <w:p w14:paraId="73544E54" w14:textId="77777777" w:rsidR="00072974" w:rsidRPr="00AD26F5" w:rsidRDefault="00072974" w:rsidP="00072974">
            <w:pPr>
              <w:jc w:val="center"/>
              <w:rPr>
                <w:sz w:val="22"/>
              </w:rPr>
            </w:pPr>
            <w:r w:rsidRPr="00AD26F5">
              <w:rPr>
                <w:sz w:val="22"/>
              </w:rPr>
              <w:t xml:space="preserve">Žemės sklypo unikalus </w:t>
            </w:r>
          </w:p>
          <w:p w14:paraId="044DF257" w14:textId="77777777" w:rsidR="00072974" w:rsidRPr="00AD26F5" w:rsidRDefault="00072974" w:rsidP="00072974">
            <w:pPr>
              <w:jc w:val="center"/>
              <w:rPr>
                <w:sz w:val="22"/>
              </w:rPr>
            </w:pPr>
            <w:r w:rsidRPr="00AD26F5">
              <w:rPr>
                <w:sz w:val="22"/>
              </w:rPr>
              <w:t>Nr. 4400-4431-8545,</w:t>
            </w:r>
          </w:p>
          <w:p w14:paraId="3D56B6F7" w14:textId="77777777" w:rsidR="00072974" w:rsidRPr="00AD26F5" w:rsidRDefault="00072974" w:rsidP="00072974">
            <w:pPr>
              <w:jc w:val="center"/>
              <w:rPr>
                <w:sz w:val="22"/>
              </w:rPr>
            </w:pPr>
            <w:r w:rsidRPr="00AD26F5">
              <w:rPr>
                <w:sz w:val="22"/>
              </w:rPr>
              <w:t>2017-02-03 įregistruotas nekilnojamo turto registre</w:t>
            </w:r>
          </w:p>
        </w:tc>
        <w:tc>
          <w:tcPr>
            <w:tcW w:w="1701" w:type="dxa"/>
            <w:tcBorders>
              <w:top w:val="single" w:sz="4" w:space="0" w:color="auto"/>
              <w:left w:val="single" w:sz="4" w:space="0" w:color="auto"/>
              <w:bottom w:val="single" w:sz="4" w:space="0" w:color="auto"/>
              <w:right w:val="single" w:sz="4" w:space="0" w:color="auto"/>
            </w:tcBorders>
            <w:hideMark/>
          </w:tcPr>
          <w:p w14:paraId="42B606E2" w14:textId="77777777" w:rsidR="00072974" w:rsidRPr="00AD26F5" w:rsidRDefault="00072974" w:rsidP="00072974">
            <w:pPr>
              <w:jc w:val="center"/>
            </w:pPr>
            <w:r w:rsidRPr="00AD26F5">
              <w:rPr>
                <w:sz w:val="22"/>
              </w:rPr>
              <w:t>unikalus kodas</w:t>
            </w:r>
            <w:r w:rsidRPr="00AD26F5">
              <w:t xml:space="preserve"> 11680</w:t>
            </w:r>
          </w:p>
        </w:tc>
        <w:tc>
          <w:tcPr>
            <w:tcW w:w="3973" w:type="dxa"/>
            <w:tcBorders>
              <w:top w:val="single" w:sz="4" w:space="0" w:color="auto"/>
              <w:left w:val="single" w:sz="4" w:space="0" w:color="auto"/>
              <w:bottom w:val="single" w:sz="4" w:space="0" w:color="auto"/>
              <w:right w:val="single" w:sz="4" w:space="0" w:color="auto"/>
            </w:tcBorders>
          </w:tcPr>
          <w:p w14:paraId="5C32EE2E" w14:textId="77777777" w:rsidR="00072974" w:rsidRPr="0083216E" w:rsidRDefault="00072974" w:rsidP="00072974">
            <w:pPr>
              <w:rPr>
                <w:sz w:val="22"/>
              </w:rPr>
            </w:pPr>
            <w:r w:rsidRPr="0083216E">
              <w:rPr>
                <w:sz w:val="22"/>
              </w:rPr>
              <w:t xml:space="preserve">Anykščių r. sav. </w:t>
            </w:r>
          </w:p>
          <w:p w14:paraId="28E85200" w14:textId="77777777" w:rsidR="00072974" w:rsidRPr="0083216E" w:rsidRDefault="00072974" w:rsidP="00072974">
            <w:pPr>
              <w:rPr>
                <w:sz w:val="22"/>
              </w:rPr>
            </w:pPr>
            <w:r w:rsidRPr="0083216E">
              <w:rPr>
                <w:sz w:val="22"/>
              </w:rPr>
              <w:t>Viešintų seniūnija</w:t>
            </w:r>
          </w:p>
          <w:p w14:paraId="739E8411" w14:textId="77777777" w:rsidR="00072974" w:rsidRPr="0083216E" w:rsidRDefault="00072974" w:rsidP="00072974">
            <w:pPr>
              <w:rPr>
                <w:sz w:val="22"/>
              </w:rPr>
            </w:pPr>
            <w:r w:rsidRPr="0083216E">
              <w:rPr>
                <w:sz w:val="22"/>
              </w:rPr>
              <w:t>Televizijos g. 4,</w:t>
            </w:r>
          </w:p>
          <w:p w14:paraId="233D779D" w14:textId="77777777" w:rsidR="00072974" w:rsidRPr="0083216E" w:rsidRDefault="00072974" w:rsidP="00072974">
            <w:pPr>
              <w:rPr>
                <w:sz w:val="22"/>
              </w:rPr>
            </w:pPr>
            <w:r w:rsidRPr="0083216E">
              <w:rPr>
                <w:sz w:val="22"/>
              </w:rPr>
              <w:t>29321 Viešintos</w:t>
            </w:r>
          </w:p>
          <w:p w14:paraId="08228A32" w14:textId="77777777" w:rsidR="00072974" w:rsidRPr="0083216E" w:rsidRDefault="00072974" w:rsidP="00072974">
            <w:pPr>
              <w:rPr>
                <w:sz w:val="22"/>
              </w:rPr>
            </w:pPr>
            <w:r w:rsidRPr="0083216E">
              <w:rPr>
                <w:sz w:val="22"/>
              </w:rPr>
              <w:t>Anykščių r.</w:t>
            </w:r>
          </w:p>
          <w:p w14:paraId="301C5092" w14:textId="77777777" w:rsidR="00072974" w:rsidRPr="0083216E" w:rsidRDefault="00072974" w:rsidP="00072974">
            <w:pPr>
              <w:rPr>
                <w:sz w:val="22"/>
              </w:rPr>
            </w:pPr>
            <w:r w:rsidRPr="0083216E">
              <w:rPr>
                <w:sz w:val="22"/>
              </w:rPr>
              <w:t>Seniūnė Virginija Macijauskienė</w:t>
            </w:r>
          </w:p>
          <w:p w14:paraId="494BB18D" w14:textId="28FFAC40" w:rsidR="00072974" w:rsidRPr="0083216E" w:rsidRDefault="00072974" w:rsidP="00072974">
            <w:pPr>
              <w:rPr>
                <w:sz w:val="22"/>
              </w:rPr>
            </w:pPr>
            <w:r w:rsidRPr="0083216E">
              <w:rPr>
                <w:sz w:val="22"/>
              </w:rPr>
              <w:t>tel. (0 381) 47485</w:t>
            </w:r>
          </w:p>
          <w:p w14:paraId="77E7571F" w14:textId="77777777" w:rsidR="00072974" w:rsidRPr="0083216E" w:rsidRDefault="00072974" w:rsidP="00072974">
            <w:pPr>
              <w:jc w:val="center"/>
              <w:rPr>
                <w:sz w:val="22"/>
              </w:rPr>
            </w:pPr>
          </w:p>
        </w:tc>
      </w:tr>
    </w:tbl>
    <w:p w14:paraId="398366A4" w14:textId="69B4C05B" w:rsidR="006E67C5" w:rsidRPr="006E67C5" w:rsidRDefault="006E67C5" w:rsidP="00271C49">
      <w:pPr>
        <w:rPr>
          <w:b/>
          <w:noProof/>
          <w:szCs w:val="24"/>
          <w:lang w:val="en-US"/>
        </w:rPr>
      </w:pPr>
    </w:p>
    <w:sectPr w:rsidR="006E67C5" w:rsidRPr="006E67C5" w:rsidSect="00271C49">
      <w:pgSz w:w="16840" w:h="11907" w:orient="landscape" w:code="9"/>
      <w:pgMar w:top="1699" w:right="850" w:bottom="562" w:left="1138" w:header="706" w:footer="706"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06E5" w14:textId="77777777" w:rsidR="004E5D7B" w:rsidRDefault="004E5D7B">
      <w:r>
        <w:separator/>
      </w:r>
    </w:p>
  </w:endnote>
  <w:endnote w:type="continuationSeparator" w:id="0">
    <w:p w14:paraId="31E1F210" w14:textId="77777777" w:rsidR="004E5D7B" w:rsidRDefault="004E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8ED9F" w14:textId="77777777" w:rsidR="006D5DB3" w:rsidRDefault="006D5D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A915" w14:textId="77777777" w:rsidR="006D5DB3" w:rsidRDefault="006D5D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F100" w14:textId="77777777" w:rsidR="006D5DB3" w:rsidRDefault="006D5DB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F638" w14:textId="77777777" w:rsidR="00B91F96" w:rsidRDefault="00B91F96">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87B7" w14:textId="77777777" w:rsidR="00B91F96" w:rsidRDefault="00B91F96">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27C5" w14:textId="77777777" w:rsidR="00B91F96" w:rsidRDefault="00B91F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BAB8" w14:textId="77777777" w:rsidR="004E5D7B" w:rsidRDefault="004E5D7B">
      <w:r>
        <w:separator/>
      </w:r>
    </w:p>
  </w:footnote>
  <w:footnote w:type="continuationSeparator" w:id="0">
    <w:p w14:paraId="72AB926C" w14:textId="77777777" w:rsidR="004E5D7B" w:rsidRDefault="004E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9A76" w14:textId="77777777" w:rsidR="00AE5B0D" w:rsidRDefault="00AE5B0D">
    <w:pPr>
      <w:framePr w:wrap="auto" w:vAnchor="text" w:hAnchor="margin" w:xAlign="center" w:y="1"/>
      <w:tabs>
        <w:tab w:val="center" w:pos="4153"/>
        <w:tab w:val="right" w:pos="8306"/>
      </w:tabs>
    </w:pPr>
    <w:r>
      <w:fldChar w:fldCharType="begin"/>
    </w:r>
    <w:r>
      <w:instrText xml:space="preserve">PAGE  </w:instrText>
    </w:r>
    <w:r>
      <w:fldChar w:fldCharType="end"/>
    </w:r>
  </w:p>
  <w:p w14:paraId="41FE8280" w14:textId="77777777" w:rsidR="00AE5B0D" w:rsidRDefault="00AE5B0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8A9D" w14:textId="77777777" w:rsidR="00AE5B0D" w:rsidRDefault="00AE5B0D">
    <w:pPr>
      <w:pStyle w:val="Antrats"/>
      <w:jc w:val="center"/>
    </w:pPr>
  </w:p>
  <w:p w14:paraId="66329E39" w14:textId="77777777" w:rsidR="00AE5B0D" w:rsidRDefault="00AE5B0D">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B6B07" w14:textId="77777777" w:rsidR="006D5DB3" w:rsidRDefault="006D5DB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E7F6" w14:textId="49641A78" w:rsidR="00B91F96" w:rsidRDefault="00B91F96">
    <w:pPr>
      <w:framePr w:wrap="auto" w:vAnchor="text" w:hAnchor="margin" w:xAlign="center" w:y="1"/>
      <w:tabs>
        <w:tab w:val="center" w:pos="4153"/>
        <w:tab w:val="right" w:pos="8306"/>
      </w:tabs>
    </w:pPr>
    <w:r>
      <w:fldChar w:fldCharType="begin"/>
    </w:r>
    <w:r>
      <w:instrText xml:space="preserve">PAGE  </w:instrText>
    </w:r>
    <w:r>
      <w:fldChar w:fldCharType="separate"/>
    </w:r>
    <w:r w:rsidR="0095475D">
      <w:rPr>
        <w:noProof/>
      </w:rPr>
      <w:t>1</w:t>
    </w:r>
    <w:r>
      <w:fldChar w:fldCharType="end"/>
    </w:r>
  </w:p>
  <w:p w14:paraId="52E27A0B" w14:textId="77777777" w:rsidR="00B91F96" w:rsidRDefault="00B91F96">
    <w:pPr>
      <w:tabs>
        <w:tab w:val="center" w:pos="4153"/>
        <w:tab w:val="right"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5417" w14:textId="77777777" w:rsidR="00B91F96" w:rsidRDefault="00B91F96">
    <w:pPr>
      <w:pStyle w:val="Antrats"/>
      <w:jc w:val="center"/>
    </w:pPr>
  </w:p>
  <w:p w14:paraId="493AE1F4" w14:textId="77777777" w:rsidR="00B91F96" w:rsidRDefault="00B91F96">
    <w:pPr>
      <w:tabs>
        <w:tab w:val="center" w:pos="4153"/>
        <w:tab w:val="right" w:pos="830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28225" w14:textId="77777777" w:rsidR="00B91F96" w:rsidRDefault="00B91F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0BE2"/>
    <w:multiLevelType w:val="hybridMultilevel"/>
    <w:tmpl w:val="CABC1134"/>
    <w:lvl w:ilvl="0" w:tplc="4258B7E8">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ACD68E7"/>
    <w:multiLevelType w:val="hybridMultilevel"/>
    <w:tmpl w:val="521C6F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67385088">
    <w:abstractNumId w:val="1"/>
  </w:num>
  <w:num w:numId="2" w16cid:durableId="1734310882">
    <w:abstractNumId w:val="0"/>
  </w:num>
  <w:num w:numId="3" w16cid:durableId="339739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3883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0DF1"/>
    <w:rsid w:val="000029A0"/>
    <w:rsid w:val="0000749A"/>
    <w:rsid w:val="00007CE6"/>
    <w:rsid w:val="000120C4"/>
    <w:rsid w:val="00013707"/>
    <w:rsid w:val="00014BA8"/>
    <w:rsid w:val="0002236C"/>
    <w:rsid w:val="00023AF8"/>
    <w:rsid w:val="0002485D"/>
    <w:rsid w:val="000255EB"/>
    <w:rsid w:val="00030433"/>
    <w:rsid w:val="00031A75"/>
    <w:rsid w:val="00042088"/>
    <w:rsid w:val="00042846"/>
    <w:rsid w:val="00047F73"/>
    <w:rsid w:val="00052625"/>
    <w:rsid w:val="00054ABE"/>
    <w:rsid w:val="00055A90"/>
    <w:rsid w:val="00060600"/>
    <w:rsid w:val="00061807"/>
    <w:rsid w:val="00062718"/>
    <w:rsid w:val="00066E87"/>
    <w:rsid w:val="00070BAF"/>
    <w:rsid w:val="00072974"/>
    <w:rsid w:val="00076F8E"/>
    <w:rsid w:val="0008476D"/>
    <w:rsid w:val="00093546"/>
    <w:rsid w:val="000968F3"/>
    <w:rsid w:val="00097408"/>
    <w:rsid w:val="000A09B0"/>
    <w:rsid w:val="000A1C0E"/>
    <w:rsid w:val="000A4DF0"/>
    <w:rsid w:val="000A66FE"/>
    <w:rsid w:val="000B08AD"/>
    <w:rsid w:val="000B5BCB"/>
    <w:rsid w:val="000C314A"/>
    <w:rsid w:val="000C3BF2"/>
    <w:rsid w:val="000C4068"/>
    <w:rsid w:val="000D75D1"/>
    <w:rsid w:val="000E2FB6"/>
    <w:rsid w:val="000E623F"/>
    <w:rsid w:val="000F1562"/>
    <w:rsid w:val="000F164C"/>
    <w:rsid w:val="000F2DF5"/>
    <w:rsid w:val="000F566E"/>
    <w:rsid w:val="001007B4"/>
    <w:rsid w:val="001029FB"/>
    <w:rsid w:val="00105845"/>
    <w:rsid w:val="00114FB2"/>
    <w:rsid w:val="0011579B"/>
    <w:rsid w:val="001202CD"/>
    <w:rsid w:val="0012212D"/>
    <w:rsid w:val="001240B7"/>
    <w:rsid w:val="00124B52"/>
    <w:rsid w:val="00127ED7"/>
    <w:rsid w:val="00131DC3"/>
    <w:rsid w:val="00132D8F"/>
    <w:rsid w:val="00132DF6"/>
    <w:rsid w:val="0013703E"/>
    <w:rsid w:val="00140B6F"/>
    <w:rsid w:val="0014387E"/>
    <w:rsid w:val="00143C7C"/>
    <w:rsid w:val="00144EC0"/>
    <w:rsid w:val="001461EF"/>
    <w:rsid w:val="00146AA7"/>
    <w:rsid w:val="001529CE"/>
    <w:rsid w:val="001545D5"/>
    <w:rsid w:val="00156128"/>
    <w:rsid w:val="0015657D"/>
    <w:rsid w:val="0015683B"/>
    <w:rsid w:val="00160460"/>
    <w:rsid w:val="001611C7"/>
    <w:rsid w:val="001664EC"/>
    <w:rsid w:val="00174EFD"/>
    <w:rsid w:val="00181AB0"/>
    <w:rsid w:val="0018340F"/>
    <w:rsid w:val="0019023D"/>
    <w:rsid w:val="001908F2"/>
    <w:rsid w:val="0019221B"/>
    <w:rsid w:val="00194986"/>
    <w:rsid w:val="001A0DB4"/>
    <w:rsid w:val="001A2FFD"/>
    <w:rsid w:val="001A3DC2"/>
    <w:rsid w:val="001A4E60"/>
    <w:rsid w:val="001A7417"/>
    <w:rsid w:val="001B0CC0"/>
    <w:rsid w:val="001B17D4"/>
    <w:rsid w:val="001B2695"/>
    <w:rsid w:val="001B5896"/>
    <w:rsid w:val="001B7055"/>
    <w:rsid w:val="001C4386"/>
    <w:rsid w:val="001D65FC"/>
    <w:rsid w:val="001D70B6"/>
    <w:rsid w:val="001E219B"/>
    <w:rsid w:val="001E40F9"/>
    <w:rsid w:val="001E4C36"/>
    <w:rsid w:val="001F0761"/>
    <w:rsid w:val="001F6202"/>
    <w:rsid w:val="0020106B"/>
    <w:rsid w:val="00203012"/>
    <w:rsid w:val="002048BF"/>
    <w:rsid w:val="00205D98"/>
    <w:rsid w:val="002131E3"/>
    <w:rsid w:val="002149EC"/>
    <w:rsid w:val="002159FA"/>
    <w:rsid w:val="002161DF"/>
    <w:rsid w:val="002217E5"/>
    <w:rsid w:val="00224FF4"/>
    <w:rsid w:val="0022651A"/>
    <w:rsid w:val="002273B3"/>
    <w:rsid w:val="00234FFC"/>
    <w:rsid w:val="00235738"/>
    <w:rsid w:val="0024211D"/>
    <w:rsid w:val="002456BE"/>
    <w:rsid w:val="002502D2"/>
    <w:rsid w:val="0025082F"/>
    <w:rsid w:val="00250FC4"/>
    <w:rsid w:val="00252B74"/>
    <w:rsid w:val="002554AF"/>
    <w:rsid w:val="00257FDF"/>
    <w:rsid w:val="0026078E"/>
    <w:rsid w:val="00260CBB"/>
    <w:rsid w:val="00263F48"/>
    <w:rsid w:val="00266B7B"/>
    <w:rsid w:val="00271C49"/>
    <w:rsid w:val="00276671"/>
    <w:rsid w:val="00276DD2"/>
    <w:rsid w:val="00281027"/>
    <w:rsid w:val="00281467"/>
    <w:rsid w:val="00284708"/>
    <w:rsid w:val="00286652"/>
    <w:rsid w:val="002924C6"/>
    <w:rsid w:val="0029361C"/>
    <w:rsid w:val="00294D0F"/>
    <w:rsid w:val="00296BBE"/>
    <w:rsid w:val="002A7657"/>
    <w:rsid w:val="002B13C1"/>
    <w:rsid w:val="002B154A"/>
    <w:rsid w:val="002B2960"/>
    <w:rsid w:val="002B2F9C"/>
    <w:rsid w:val="002C29A2"/>
    <w:rsid w:val="002C59FA"/>
    <w:rsid w:val="002C5EAA"/>
    <w:rsid w:val="002D171A"/>
    <w:rsid w:val="002D3B61"/>
    <w:rsid w:val="002E131A"/>
    <w:rsid w:val="002E5384"/>
    <w:rsid w:val="002F030E"/>
    <w:rsid w:val="002F1767"/>
    <w:rsid w:val="002F35B5"/>
    <w:rsid w:val="002F42D0"/>
    <w:rsid w:val="002F6C00"/>
    <w:rsid w:val="002F7530"/>
    <w:rsid w:val="00300F59"/>
    <w:rsid w:val="003044D0"/>
    <w:rsid w:val="00306B9C"/>
    <w:rsid w:val="00310DFE"/>
    <w:rsid w:val="003120C3"/>
    <w:rsid w:val="003169B5"/>
    <w:rsid w:val="003206E0"/>
    <w:rsid w:val="0033280F"/>
    <w:rsid w:val="00333A42"/>
    <w:rsid w:val="00342EA8"/>
    <w:rsid w:val="00350006"/>
    <w:rsid w:val="00361530"/>
    <w:rsid w:val="003631C5"/>
    <w:rsid w:val="00363DE8"/>
    <w:rsid w:val="003711B0"/>
    <w:rsid w:val="00371803"/>
    <w:rsid w:val="003721CD"/>
    <w:rsid w:val="003734BE"/>
    <w:rsid w:val="00375EBA"/>
    <w:rsid w:val="00375F94"/>
    <w:rsid w:val="0038369A"/>
    <w:rsid w:val="00384150"/>
    <w:rsid w:val="0039081D"/>
    <w:rsid w:val="003950A8"/>
    <w:rsid w:val="00396489"/>
    <w:rsid w:val="0039674F"/>
    <w:rsid w:val="003979AC"/>
    <w:rsid w:val="003A1BA5"/>
    <w:rsid w:val="003A62E6"/>
    <w:rsid w:val="003B3F53"/>
    <w:rsid w:val="003B55CF"/>
    <w:rsid w:val="003D0DF5"/>
    <w:rsid w:val="003D18B5"/>
    <w:rsid w:val="003D24A7"/>
    <w:rsid w:val="003D57F7"/>
    <w:rsid w:val="003F0BF9"/>
    <w:rsid w:val="003F32C8"/>
    <w:rsid w:val="003F4DFD"/>
    <w:rsid w:val="003F6FE7"/>
    <w:rsid w:val="00403EAD"/>
    <w:rsid w:val="00412766"/>
    <w:rsid w:val="00416CBB"/>
    <w:rsid w:val="0041737E"/>
    <w:rsid w:val="0042535E"/>
    <w:rsid w:val="00426618"/>
    <w:rsid w:val="00426CE7"/>
    <w:rsid w:val="00432A6E"/>
    <w:rsid w:val="0043745D"/>
    <w:rsid w:val="00437AD5"/>
    <w:rsid w:val="00437BC1"/>
    <w:rsid w:val="0044346B"/>
    <w:rsid w:val="004440ED"/>
    <w:rsid w:val="00444370"/>
    <w:rsid w:val="00445815"/>
    <w:rsid w:val="00457DB7"/>
    <w:rsid w:val="0046186B"/>
    <w:rsid w:val="0046722D"/>
    <w:rsid w:val="00470482"/>
    <w:rsid w:val="004723BC"/>
    <w:rsid w:val="00487057"/>
    <w:rsid w:val="00490927"/>
    <w:rsid w:val="00490F41"/>
    <w:rsid w:val="00493C05"/>
    <w:rsid w:val="00496211"/>
    <w:rsid w:val="004A0818"/>
    <w:rsid w:val="004A2D0A"/>
    <w:rsid w:val="004A3001"/>
    <w:rsid w:val="004A7E9E"/>
    <w:rsid w:val="004B2208"/>
    <w:rsid w:val="004B721E"/>
    <w:rsid w:val="004C16B3"/>
    <w:rsid w:val="004C54BA"/>
    <w:rsid w:val="004D26B2"/>
    <w:rsid w:val="004D4A85"/>
    <w:rsid w:val="004D7A94"/>
    <w:rsid w:val="004E0163"/>
    <w:rsid w:val="004E09E4"/>
    <w:rsid w:val="004E5D7B"/>
    <w:rsid w:val="004F2263"/>
    <w:rsid w:val="004F54DE"/>
    <w:rsid w:val="004F54F8"/>
    <w:rsid w:val="004F58BA"/>
    <w:rsid w:val="004F77A4"/>
    <w:rsid w:val="0050305F"/>
    <w:rsid w:val="00503D1C"/>
    <w:rsid w:val="00504F54"/>
    <w:rsid w:val="00510D50"/>
    <w:rsid w:val="005120F3"/>
    <w:rsid w:val="00513D9B"/>
    <w:rsid w:val="00513FF7"/>
    <w:rsid w:val="00517FAD"/>
    <w:rsid w:val="005217A4"/>
    <w:rsid w:val="00523E6A"/>
    <w:rsid w:val="00524A9A"/>
    <w:rsid w:val="00532DEC"/>
    <w:rsid w:val="00533A2B"/>
    <w:rsid w:val="00542F02"/>
    <w:rsid w:val="00544114"/>
    <w:rsid w:val="005447F4"/>
    <w:rsid w:val="0054523B"/>
    <w:rsid w:val="0054553B"/>
    <w:rsid w:val="00547E10"/>
    <w:rsid w:val="00550984"/>
    <w:rsid w:val="00552019"/>
    <w:rsid w:val="00554C5E"/>
    <w:rsid w:val="00555C35"/>
    <w:rsid w:val="00557DFF"/>
    <w:rsid w:val="00560AA9"/>
    <w:rsid w:val="00562CA9"/>
    <w:rsid w:val="005647B2"/>
    <w:rsid w:val="00573D43"/>
    <w:rsid w:val="00574C3E"/>
    <w:rsid w:val="0057691F"/>
    <w:rsid w:val="005863E9"/>
    <w:rsid w:val="005871CE"/>
    <w:rsid w:val="00592066"/>
    <w:rsid w:val="005959F4"/>
    <w:rsid w:val="005A3500"/>
    <w:rsid w:val="005A5D41"/>
    <w:rsid w:val="005B094C"/>
    <w:rsid w:val="005B0C83"/>
    <w:rsid w:val="005B1072"/>
    <w:rsid w:val="005B199A"/>
    <w:rsid w:val="005B708B"/>
    <w:rsid w:val="005C5393"/>
    <w:rsid w:val="005C714B"/>
    <w:rsid w:val="005D2042"/>
    <w:rsid w:val="005D46DC"/>
    <w:rsid w:val="005E26E3"/>
    <w:rsid w:val="005E3370"/>
    <w:rsid w:val="005E5723"/>
    <w:rsid w:val="005E6C44"/>
    <w:rsid w:val="005F132E"/>
    <w:rsid w:val="005F5FE1"/>
    <w:rsid w:val="006003FD"/>
    <w:rsid w:val="00604976"/>
    <w:rsid w:val="006125DA"/>
    <w:rsid w:val="00621042"/>
    <w:rsid w:val="006236DF"/>
    <w:rsid w:val="00625A4A"/>
    <w:rsid w:val="006333AD"/>
    <w:rsid w:val="00641587"/>
    <w:rsid w:val="0064655E"/>
    <w:rsid w:val="006466F6"/>
    <w:rsid w:val="00646A8F"/>
    <w:rsid w:val="0064785B"/>
    <w:rsid w:val="006502A4"/>
    <w:rsid w:val="006513CB"/>
    <w:rsid w:val="00656E7C"/>
    <w:rsid w:val="00662C80"/>
    <w:rsid w:val="00663486"/>
    <w:rsid w:val="00663F48"/>
    <w:rsid w:val="00664853"/>
    <w:rsid w:val="0067193F"/>
    <w:rsid w:val="00671DE0"/>
    <w:rsid w:val="0067691D"/>
    <w:rsid w:val="006773FC"/>
    <w:rsid w:val="00677855"/>
    <w:rsid w:val="00680C61"/>
    <w:rsid w:val="00681A65"/>
    <w:rsid w:val="00686ADA"/>
    <w:rsid w:val="0069637D"/>
    <w:rsid w:val="006A00CE"/>
    <w:rsid w:val="006A6189"/>
    <w:rsid w:val="006A7707"/>
    <w:rsid w:val="006B198C"/>
    <w:rsid w:val="006B1F6F"/>
    <w:rsid w:val="006B5C81"/>
    <w:rsid w:val="006C047F"/>
    <w:rsid w:val="006C1344"/>
    <w:rsid w:val="006D171F"/>
    <w:rsid w:val="006D3E29"/>
    <w:rsid w:val="006D4001"/>
    <w:rsid w:val="006D5DB3"/>
    <w:rsid w:val="006E1056"/>
    <w:rsid w:val="006E3807"/>
    <w:rsid w:val="006E486F"/>
    <w:rsid w:val="006E67C5"/>
    <w:rsid w:val="006F0F56"/>
    <w:rsid w:val="006F1B24"/>
    <w:rsid w:val="006F52CD"/>
    <w:rsid w:val="006F58F4"/>
    <w:rsid w:val="00700D84"/>
    <w:rsid w:val="0070220C"/>
    <w:rsid w:val="00705C0A"/>
    <w:rsid w:val="00711C7A"/>
    <w:rsid w:val="007168B5"/>
    <w:rsid w:val="00717ACA"/>
    <w:rsid w:val="00721CD7"/>
    <w:rsid w:val="00723A76"/>
    <w:rsid w:val="007277EF"/>
    <w:rsid w:val="00732851"/>
    <w:rsid w:val="00734F66"/>
    <w:rsid w:val="00735EC1"/>
    <w:rsid w:val="00737EC4"/>
    <w:rsid w:val="0074367D"/>
    <w:rsid w:val="00744872"/>
    <w:rsid w:val="00744908"/>
    <w:rsid w:val="007456F8"/>
    <w:rsid w:val="00746BAB"/>
    <w:rsid w:val="007477F3"/>
    <w:rsid w:val="00750B8C"/>
    <w:rsid w:val="00753E77"/>
    <w:rsid w:val="007560B6"/>
    <w:rsid w:val="00756E43"/>
    <w:rsid w:val="00757AD0"/>
    <w:rsid w:val="007700F7"/>
    <w:rsid w:val="00771517"/>
    <w:rsid w:val="007740D7"/>
    <w:rsid w:val="0077593C"/>
    <w:rsid w:val="00782039"/>
    <w:rsid w:val="0078350A"/>
    <w:rsid w:val="0078560A"/>
    <w:rsid w:val="00785A4A"/>
    <w:rsid w:val="00786449"/>
    <w:rsid w:val="00790A07"/>
    <w:rsid w:val="0079204D"/>
    <w:rsid w:val="007A262B"/>
    <w:rsid w:val="007A2B8F"/>
    <w:rsid w:val="007A2C41"/>
    <w:rsid w:val="007A72C8"/>
    <w:rsid w:val="007A7D18"/>
    <w:rsid w:val="007B0253"/>
    <w:rsid w:val="007B20B0"/>
    <w:rsid w:val="007B215E"/>
    <w:rsid w:val="007B6D3E"/>
    <w:rsid w:val="007C186D"/>
    <w:rsid w:val="007C20DC"/>
    <w:rsid w:val="007C2222"/>
    <w:rsid w:val="007C4214"/>
    <w:rsid w:val="007D0C9B"/>
    <w:rsid w:val="007D34EB"/>
    <w:rsid w:val="007E53F9"/>
    <w:rsid w:val="007F5ACC"/>
    <w:rsid w:val="007F75FD"/>
    <w:rsid w:val="008038E5"/>
    <w:rsid w:val="008039DC"/>
    <w:rsid w:val="00803F93"/>
    <w:rsid w:val="008043AB"/>
    <w:rsid w:val="00804C8C"/>
    <w:rsid w:val="00805679"/>
    <w:rsid w:val="00806FC4"/>
    <w:rsid w:val="008072A8"/>
    <w:rsid w:val="008104B9"/>
    <w:rsid w:val="00810B56"/>
    <w:rsid w:val="00814DA9"/>
    <w:rsid w:val="008161CE"/>
    <w:rsid w:val="00816691"/>
    <w:rsid w:val="008166DE"/>
    <w:rsid w:val="00817299"/>
    <w:rsid w:val="00817702"/>
    <w:rsid w:val="0082082A"/>
    <w:rsid w:val="00821144"/>
    <w:rsid w:val="00821FA3"/>
    <w:rsid w:val="00823D27"/>
    <w:rsid w:val="00825016"/>
    <w:rsid w:val="0083216E"/>
    <w:rsid w:val="00837A42"/>
    <w:rsid w:val="00842313"/>
    <w:rsid w:val="008430C3"/>
    <w:rsid w:val="00844EC2"/>
    <w:rsid w:val="00850B36"/>
    <w:rsid w:val="00850D78"/>
    <w:rsid w:val="008519F9"/>
    <w:rsid w:val="00851FDB"/>
    <w:rsid w:val="008530EE"/>
    <w:rsid w:val="008567FE"/>
    <w:rsid w:val="0087271D"/>
    <w:rsid w:val="00872760"/>
    <w:rsid w:val="0087405E"/>
    <w:rsid w:val="00874416"/>
    <w:rsid w:val="0087534F"/>
    <w:rsid w:val="00884D14"/>
    <w:rsid w:val="00887624"/>
    <w:rsid w:val="00891485"/>
    <w:rsid w:val="00894520"/>
    <w:rsid w:val="00896113"/>
    <w:rsid w:val="00896C62"/>
    <w:rsid w:val="008A36D6"/>
    <w:rsid w:val="008A5505"/>
    <w:rsid w:val="008A5AB3"/>
    <w:rsid w:val="008A5F58"/>
    <w:rsid w:val="008A6B07"/>
    <w:rsid w:val="008B3393"/>
    <w:rsid w:val="008B6CDD"/>
    <w:rsid w:val="008B6D2F"/>
    <w:rsid w:val="008B7A22"/>
    <w:rsid w:val="008C5693"/>
    <w:rsid w:val="008C5C33"/>
    <w:rsid w:val="008D3FBD"/>
    <w:rsid w:val="008D4E21"/>
    <w:rsid w:val="008D67D6"/>
    <w:rsid w:val="008D786F"/>
    <w:rsid w:val="008E04F1"/>
    <w:rsid w:val="008E0C4A"/>
    <w:rsid w:val="008E37B4"/>
    <w:rsid w:val="008E58BD"/>
    <w:rsid w:val="008E670F"/>
    <w:rsid w:val="008F0B3B"/>
    <w:rsid w:val="008F4953"/>
    <w:rsid w:val="008F739D"/>
    <w:rsid w:val="009048E2"/>
    <w:rsid w:val="00905377"/>
    <w:rsid w:val="00905F65"/>
    <w:rsid w:val="00916B0E"/>
    <w:rsid w:val="00916B83"/>
    <w:rsid w:val="00920D08"/>
    <w:rsid w:val="00925981"/>
    <w:rsid w:val="00925E2C"/>
    <w:rsid w:val="00932255"/>
    <w:rsid w:val="00934380"/>
    <w:rsid w:val="00936DC7"/>
    <w:rsid w:val="00944805"/>
    <w:rsid w:val="009471FD"/>
    <w:rsid w:val="00947C35"/>
    <w:rsid w:val="00953864"/>
    <w:rsid w:val="0095475D"/>
    <w:rsid w:val="00970B15"/>
    <w:rsid w:val="009719DE"/>
    <w:rsid w:val="009728B2"/>
    <w:rsid w:val="009735BE"/>
    <w:rsid w:val="00974275"/>
    <w:rsid w:val="00982CB9"/>
    <w:rsid w:val="00993746"/>
    <w:rsid w:val="009973CA"/>
    <w:rsid w:val="009A6D61"/>
    <w:rsid w:val="009B2C6D"/>
    <w:rsid w:val="009B45A2"/>
    <w:rsid w:val="009B61E8"/>
    <w:rsid w:val="009C2456"/>
    <w:rsid w:val="009C3E87"/>
    <w:rsid w:val="009C45D8"/>
    <w:rsid w:val="009D0BB8"/>
    <w:rsid w:val="009D1C7E"/>
    <w:rsid w:val="009D25B1"/>
    <w:rsid w:val="009D6176"/>
    <w:rsid w:val="009D6BC6"/>
    <w:rsid w:val="009D79F8"/>
    <w:rsid w:val="009E21DA"/>
    <w:rsid w:val="009E7B2F"/>
    <w:rsid w:val="009F74D1"/>
    <w:rsid w:val="00A0182B"/>
    <w:rsid w:val="00A16663"/>
    <w:rsid w:val="00A16A99"/>
    <w:rsid w:val="00A218A1"/>
    <w:rsid w:val="00A253EE"/>
    <w:rsid w:val="00A274CE"/>
    <w:rsid w:val="00A309C3"/>
    <w:rsid w:val="00A30DFF"/>
    <w:rsid w:val="00A31864"/>
    <w:rsid w:val="00A33ED2"/>
    <w:rsid w:val="00A45EF6"/>
    <w:rsid w:val="00A46E98"/>
    <w:rsid w:val="00A52E27"/>
    <w:rsid w:val="00A56184"/>
    <w:rsid w:val="00A60C72"/>
    <w:rsid w:val="00A64D5A"/>
    <w:rsid w:val="00A654A0"/>
    <w:rsid w:val="00A658EE"/>
    <w:rsid w:val="00A6753F"/>
    <w:rsid w:val="00A73D99"/>
    <w:rsid w:val="00A754F7"/>
    <w:rsid w:val="00A76FD6"/>
    <w:rsid w:val="00A808CA"/>
    <w:rsid w:val="00A81DCA"/>
    <w:rsid w:val="00A84333"/>
    <w:rsid w:val="00A84737"/>
    <w:rsid w:val="00A85616"/>
    <w:rsid w:val="00A86369"/>
    <w:rsid w:val="00A878D5"/>
    <w:rsid w:val="00A87914"/>
    <w:rsid w:val="00A91CF5"/>
    <w:rsid w:val="00AA1B8B"/>
    <w:rsid w:val="00AA255B"/>
    <w:rsid w:val="00AB4316"/>
    <w:rsid w:val="00AB6AAD"/>
    <w:rsid w:val="00AB7760"/>
    <w:rsid w:val="00AC1D08"/>
    <w:rsid w:val="00AC6215"/>
    <w:rsid w:val="00AC6838"/>
    <w:rsid w:val="00AD0D4D"/>
    <w:rsid w:val="00AD1304"/>
    <w:rsid w:val="00AD14ED"/>
    <w:rsid w:val="00AD49E1"/>
    <w:rsid w:val="00AD543C"/>
    <w:rsid w:val="00AE0CEE"/>
    <w:rsid w:val="00AE1222"/>
    <w:rsid w:val="00AE2683"/>
    <w:rsid w:val="00AE4F3B"/>
    <w:rsid w:val="00AE5B0D"/>
    <w:rsid w:val="00AF3118"/>
    <w:rsid w:val="00AF70A2"/>
    <w:rsid w:val="00AF78CB"/>
    <w:rsid w:val="00B010B5"/>
    <w:rsid w:val="00B06562"/>
    <w:rsid w:val="00B06CA8"/>
    <w:rsid w:val="00B1033D"/>
    <w:rsid w:val="00B1242B"/>
    <w:rsid w:val="00B13466"/>
    <w:rsid w:val="00B17811"/>
    <w:rsid w:val="00B179DD"/>
    <w:rsid w:val="00B23C84"/>
    <w:rsid w:val="00B24BA0"/>
    <w:rsid w:val="00B25630"/>
    <w:rsid w:val="00B25D3F"/>
    <w:rsid w:val="00B27186"/>
    <w:rsid w:val="00B27DB1"/>
    <w:rsid w:val="00B30AC4"/>
    <w:rsid w:val="00B318DA"/>
    <w:rsid w:val="00B329DB"/>
    <w:rsid w:val="00B369FC"/>
    <w:rsid w:val="00B376FA"/>
    <w:rsid w:val="00B40F46"/>
    <w:rsid w:val="00B4177B"/>
    <w:rsid w:val="00B46158"/>
    <w:rsid w:val="00B468F3"/>
    <w:rsid w:val="00B5324D"/>
    <w:rsid w:val="00B53AD1"/>
    <w:rsid w:val="00B54A77"/>
    <w:rsid w:val="00B56156"/>
    <w:rsid w:val="00B56CBD"/>
    <w:rsid w:val="00B6269D"/>
    <w:rsid w:val="00B67A15"/>
    <w:rsid w:val="00B67EA0"/>
    <w:rsid w:val="00B7004F"/>
    <w:rsid w:val="00B70CD9"/>
    <w:rsid w:val="00B70FD3"/>
    <w:rsid w:val="00B7127A"/>
    <w:rsid w:val="00B73982"/>
    <w:rsid w:val="00B73BD4"/>
    <w:rsid w:val="00B75184"/>
    <w:rsid w:val="00B83300"/>
    <w:rsid w:val="00B83EED"/>
    <w:rsid w:val="00B84C84"/>
    <w:rsid w:val="00B851C0"/>
    <w:rsid w:val="00B9160B"/>
    <w:rsid w:val="00B918CE"/>
    <w:rsid w:val="00B91CD7"/>
    <w:rsid w:val="00B91F96"/>
    <w:rsid w:val="00B93EC3"/>
    <w:rsid w:val="00B94A85"/>
    <w:rsid w:val="00B94B06"/>
    <w:rsid w:val="00B957FA"/>
    <w:rsid w:val="00BA2122"/>
    <w:rsid w:val="00BA2373"/>
    <w:rsid w:val="00BA349D"/>
    <w:rsid w:val="00BA36B9"/>
    <w:rsid w:val="00BB1861"/>
    <w:rsid w:val="00BB2007"/>
    <w:rsid w:val="00BB3018"/>
    <w:rsid w:val="00BB3DDA"/>
    <w:rsid w:val="00BB7838"/>
    <w:rsid w:val="00BC32B8"/>
    <w:rsid w:val="00BC335F"/>
    <w:rsid w:val="00BC337B"/>
    <w:rsid w:val="00BC54E7"/>
    <w:rsid w:val="00BF1A64"/>
    <w:rsid w:val="00BF1B99"/>
    <w:rsid w:val="00BF5B56"/>
    <w:rsid w:val="00C0408C"/>
    <w:rsid w:val="00C05B2D"/>
    <w:rsid w:val="00C07956"/>
    <w:rsid w:val="00C07B06"/>
    <w:rsid w:val="00C1038B"/>
    <w:rsid w:val="00C2014F"/>
    <w:rsid w:val="00C206AC"/>
    <w:rsid w:val="00C20E8D"/>
    <w:rsid w:val="00C20FF8"/>
    <w:rsid w:val="00C22804"/>
    <w:rsid w:val="00C26C8D"/>
    <w:rsid w:val="00C335FE"/>
    <w:rsid w:val="00C33C1C"/>
    <w:rsid w:val="00C3508F"/>
    <w:rsid w:val="00C35442"/>
    <w:rsid w:val="00C445FD"/>
    <w:rsid w:val="00C50203"/>
    <w:rsid w:val="00C50D73"/>
    <w:rsid w:val="00C54AC1"/>
    <w:rsid w:val="00C5536C"/>
    <w:rsid w:val="00C607D7"/>
    <w:rsid w:val="00C65079"/>
    <w:rsid w:val="00C7422C"/>
    <w:rsid w:val="00C74C82"/>
    <w:rsid w:val="00C75BBA"/>
    <w:rsid w:val="00C771BC"/>
    <w:rsid w:val="00C836CF"/>
    <w:rsid w:val="00C83D85"/>
    <w:rsid w:val="00C845CD"/>
    <w:rsid w:val="00C86570"/>
    <w:rsid w:val="00C90392"/>
    <w:rsid w:val="00C910B2"/>
    <w:rsid w:val="00C93169"/>
    <w:rsid w:val="00C943CF"/>
    <w:rsid w:val="00C951D1"/>
    <w:rsid w:val="00C976DC"/>
    <w:rsid w:val="00CB05C6"/>
    <w:rsid w:val="00CB1E2A"/>
    <w:rsid w:val="00CB3F64"/>
    <w:rsid w:val="00CC410E"/>
    <w:rsid w:val="00CC4494"/>
    <w:rsid w:val="00CD2C75"/>
    <w:rsid w:val="00CD4105"/>
    <w:rsid w:val="00CE1313"/>
    <w:rsid w:val="00CE56F3"/>
    <w:rsid w:val="00CF0BC2"/>
    <w:rsid w:val="00CF100B"/>
    <w:rsid w:val="00CF36F4"/>
    <w:rsid w:val="00CF5F60"/>
    <w:rsid w:val="00D0311B"/>
    <w:rsid w:val="00D057AD"/>
    <w:rsid w:val="00D05B96"/>
    <w:rsid w:val="00D06E3D"/>
    <w:rsid w:val="00D12257"/>
    <w:rsid w:val="00D147B3"/>
    <w:rsid w:val="00D14CFE"/>
    <w:rsid w:val="00D20544"/>
    <w:rsid w:val="00D2229A"/>
    <w:rsid w:val="00D22F94"/>
    <w:rsid w:val="00D24402"/>
    <w:rsid w:val="00D25EEE"/>
    <w:rsid w:val="00D3167D"/>
    <w:rsid w:val="00D3557B"/>
    <w:rsid w:val="00D40C3E"/>
    <w:rsid w:val="00D43088"/>
    <w:rsid w:val="00D43BA7"/>
    <w:rsid w:val="00D47442"/>
    <w:rsid w:val="00D5098B"/>
    <w:rsid w:val="00D514D5"/>
    <w:rsid w:val="00D54256"/>
    <w:rsid w:val="00D6070E"/>
    <w:rsid w:val="00D679AD"/>
    <w:rsid w:val="00D71EE2"/>
    <w:rsid w:val="00D72B76"/>
    <w:rsid w:val="00D750DF"/>
    <w:rsid w:val="00D7543C"/>
    <w:rsid w:val="00D759CD"/>
    <w:rsid w:val="00D76C1D"/>
    <w:rsid w:val="00D819C2"/>
    <w:rsid w:val="00D849C0"/>
    <w:rsid w:val="00D87799"/>
    <w:rsid w:val="00D87C7F"/>
    <w:rsid w:val="00D904A3"/>
    <w:rsid w:val="00D943AE"/>
    <w:rsid w:val="00D94F7D"/>
    <w:rsid w:val="00DA1345"/>
    <w:rsid w:val="00DA1DC3"/>
    <w:rsid w:val="00DA3B1C"/>
    <w:rsid w:val="00DA4CDD"/>
    <w:rsid w:val="00DA6422"/>
    <w:rsid w:val="00DB42F0"/>
    <w:rsid w:val="00DB6D95"/>
    <w:rsid w:val="00DB7003"/>
    <w:rsid w:val="00DB76AB"/>
    <w:rsid w:val="00DC07D3"/>
    <w:rsid w:val="00DC5183"/>
    <w:rsid w:val="00DC52E1"/>
    <w:rsid w:val="00DC6D70"/>
    <w:rsid w:val="00DD1CF1"/>
    <w:rsid w:val="00DD6B7A"/>
    <w:rsid w:val="00DE205E"/>
    <w:rsid w:val="00DE67CB"/>
    <w:rsid w:val="00DE7531"/>
    <w:rsid w:val="00DF0029"/>
    <w:rsid w:val="00DF012F"/>
    <w:rsid w:val="00DF08A2"/>
    <w:rsid w:val="00DF4D72"/>
    <w:rsid w:val="00DF5012"/>
    <w:rsid w:val="00DF5627"/>
    <w:rsid w:val="00E054C6"/>
    <w:rsid w:val="00E077B5"/>
    <w:rsid w:val="00E10649"/>
    <w:rsid w:val="00E10BDF"/>
    <w:rsid w:val="00E113FB"/>
    <w:rsid w:val="00E169B4"/>
    <w:rsid w:val="00E22390"/>
    <w:rsid w:val="00E255F9"/>
    <w:rsid w:val="00E266BF"/>
    <w:rsid w:val="00E3148D"/>
    <w:rsid w:val="00E342C1"/>
    <w:rsid w:val="00E35367"/>
    <w:rsid w:val="00E3617F"/>
    <w:rsid w:val="00E40F59"/>
    <w:rsid w:val="00E47E3A"/>
    <w:rsid w:val="00E501E7"/>
    <w:rsid w:val="00E51FDA"/>
    <w:rsid w:val="00E528BE"/>
    <w:rsid w:val="00E53779"/>
    <w:rsid w:val="00E60049"/>
    <w:rsid w:val="00E6405B"/>
    <w:rsid w:val="00E65417"/>
    <w:rsid w:val="00E65BE8"/>
    <w:rsid w:val="00E67B9D"/>
    <w:rsid w:val="00E73770"/>
    <w:rsid w:val="00E768AC"/>
    <w:rsid w:val="00E8053B"/>
    <w:rsid w:val="00E823F0"/>
    <w:rsid w:val="00E8356A"/>
    <w:rsid w:val="00E8509A"/>
    <w:rsid w:val="00E862CA"/>
    <w:rsid w:val="00E867F1"/>
    <w:rsid w:val="00E93D68"/>
    <w:rsid w:val="00EA551C"/>
    <w:rsid w:val="00EA5F9A"/>
    <w:rsid w:val="00EA5FEC"/>
    <w:rsid w:val="00EA6FCF"/>
    <w:rsid w:val="00EB63BD"/>
    <w:rsid w:val="00EC1E59"/>
    <w:rsid w:val="00EC3291"/>
    <w:rsid w:val="00ED1D51"/>
    <w:rsid w:val="00ED270B"/>
    <w:rsid w:val="00ED56E1"/>
    <w:rsid w:val="00ED57FB"/>
    <w:rsid w:val="00EE45E2"/>
    <w:rsid w:val="00EE6A7B"/>
    <w:rsid w:val="00EE6FC9"/>
    <w:rsid w:val="00EF3347"/>
    <w:rsid w:val="00EF599E"/>
    <w:rsid w:val="00EF7236"/>
    <w:rsid w:val="00F03B57"/>
    <w:rsid w:val="00F14E8C"/>
    <w:rsid w:val="00F15ED6"/>
    <w:rsid w:val="00F17E0A"/>
    <w:rsid w:val="00F20EA8"/>
    <w:rsid w:val="00F247B7"/>
    <w:rsid w:val="00F25696"/>
    <w:rsid w:val="00F27916"/>
    <w:rsid w:val="00F27E49"/>
    <w:rsid w:val="00F27FEC"/>
    <w:rsid w:val="00F41E8C"/>
    <w:rsid w:val="00F4546C"/>
    <w:rsid w:val="00F53790"/>
    <w:rsid w:val="00F538CC"/>
    <w:rsid w:val="00F55D37"/>
    <w:rsid w:val="00F55F10"/>
    <w:rsid w:val="00F578BB"/>
    <w:rsid w:val="00F62304"/>
    <w:rsid w:val="00F643C9"/>
    <w:rsid w:val="00F64628"/>
    <w:rsid w:val="00F64906"/>
    <w:rsid w:val="00F656E3"/>
    <w:rsid w:val="00F82CC2"/>
    <w:rsid w:val="00F83D9C"/>
    <w:rsid w:val="00F87F6D"/>
    <w:rsid w:val="00F90406"/>
    <w:rsid w:val="00F92236"/>
    <w:rsid w:val="00FA3326"/>
    <w:rsid w:val="00FA50D4"/>
    <w:rsid w:val="00FB0763"/>
    <w:rsid w:val="00FB68AC"/>
    <w:rsid w:val="00FB72E8"/>
    <w:rsid w:val="00FC10EE"/>
    <w:rsid w:val="00FC1931"/>
    <w:rsid w:val="00FC1CD3"/>
    <w:rsid w:val="00FC2BBD"/>
    <w:rsid w:val="00FC311C"/>
    <w:rsid w:val="00FD0A03"/>
    <w:rsid w:val="00FD0B4F"/>
    <w:rsid w:val="00FD0EFB"/>
    <w:rsid w:val="00FD3DED"/>
    <w:rsid w:val="00FD5C96"/>
    <w:rsid w:val="00FE6066"/>
    <w:rsid w:val="00FE7D35"/>
    <w:rsid w:val="00FE7DAF"/>
    <w:rsid w:val="00FF543B"/>
    <w:rsid w:val="00FF5635"/>
    <w:rsid w:val="00FF7C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C5942"/>
  <w15:docId w15:val="{A66A6A4E-68F0-423B-810A-80289F9C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F6C00"/>
    <w:pPr>
      <w:tabs>
        <w:tab w:val="center" w:pos="4819"/>
        <w:tab w:val="right" w:pos="9638"/>
      </w:tabs>
    </w:pPr>
  </w:style>
  <w:style w:type="character" w:customStyle="1" w:styleId="PoratDiagrama">
    <w:name w:val="Poraštė Diagrama"/>
    <w:basedOn w:val="Numatytasispastraiposriftas"/>
    <w:link w:val="Porat"/>
    <w:rsid w:val="002F6C00"/>
  </w:style>
  <w:style w:type="paragraph" w:styleId="Antrats">
    <w:name w:val="header"/>
    <w:basedOn w:val="prastasis"/>
    <w:link w:val="AntratsDiagrama"/>
    <w:uiPriority w:val="99"/>
    <w:rsid w:val="002F6C00"/>
    <w:pPr>
      <w:tabs>
        <w:tab w:val="center" w:pos="4819"/>
        <w:tab w:val="right" w:pos="9638"/>
      </w:tabs>
    </w:pPr>
  </w:style>
  <w:style w:type="character" w:customStyle="1" w:styleId="AntratsDiagrama">
    <w:name w:val="Antraštės Diagrama"/>
    <w:basedOn w:val="Numatytasispastraiposriftas"/>
    <w:link w:val="Antrats"/>
    <w:uiPriority w:val="99"/>
    <w:rsid w:val="002F6C00"/>
  </w:style>
  <w:style w:type="paragraph" w:styleId="Sraopastraipa">
    <w:name w:val="List Paragraph"/>
    <w:basedOn w:val="prastasis"/>
    <w:uiPriority w:val="34"/>
    <w:qFormat/>
    <w:rsid w:val="00E40F59"/>
    <w:pPr>
      <w:ind w:left="720"/>
      <w:contextualSpacing/>
    </w:pPr>
  </w:style>
  <w:style w:type="paragraph" w:customStyle="1" w:styleId="tajtip">
    <w:name w:val="tajtip"/>
    <w:basedOn w:val="prastasis"/>
    <w:rsid w:val="00A218A1"/>
    <w:pPr>
      <w:spacing w:before="100" w:beforeAutospacing="1" w:after="100" w:afterAutospacing="1"/>
    </w:pPr>
    <w:rPr>
      <w:szCs w:val="24"/>
      <w:lang w:eastAsia="lt-LT"/>
    </w:rPr>
  </w:style>
  <w:style w:type="paragraph" w:customStyle="1" w:styleId="tartip">
    <w:name w:val="tartip"/>
    <w:basedOn w:val="prastasis"/>
    <w:rsid w:val="00A218A1"/>
    <w:pPr>
      <w:spacing w:before="100" w:beforeAutospacing="1" w:after="100" w:afterAutospacing="1"/>
    </w:pPr>
    <w:rPr>
      <w:szCs w:val="24"/>
      <w:lang w:eastAsia="lt-LT"/>
    </w:rPr>
  </w:style>
  <w:style w:type="paragraph" w:styleId="Debesliotekstas">
    <w:name w:val="Balloon Text"/>
    <w:basedOn w:val="prastasis"/>
    <w:link w:val="DebesliotekstasDiagrama"/>
    <w:rsid w:val="00FD3DED"/>
    <w:rPr>
      <w:rFonts w:ascii="Segoe UI" w:hAnsi="Segoe UI" w:cs="Segoe UI"/>
      <w:sz w:val="18"/>
      <w:szCs w:val="18"/>
    </w:rPr>
  </w:style>
  <w:style w:type="character" w:customStyle="1" w:styleId="DebesliotekstasDiagrama">
    <w:name w:val="Debesėlio tekstas Diagrama"/>
    <w:link w:val="Debesliotekstas"/>
    <w:rsid w:val="00FD3DED"/>
    <w:rPr>
      <w:rFonts w:ascii="Segoe UI" w:hAnsi="Segoe UI" w:cs="Segoe UI"/>
      <w:sz w:val="18"/>
      <w:szCs w:val="18"/>
    </w:rPr>
  </w:style>
  <w:style w:type="character" w:styleId="Hipersaitas">
    <w:name w:val="Hyperlink"/>
    <w:uiPriority w:val="99"/>
    <w:unhideWhenUsed/>
    <w:rsid w:val="0087271D"/>
    <w:rPr>
      <w:color w:val="0563C1"/>
      <w:u w:val="single"/>
    </w:rPr>
  </w:style>
  <w:style w:type="character" w:customStyle="1" w:styleId="Neapdorotaspaminjimas1">
    <w:name w:val="Neapdorotas paminėjimas1"/>
    <w:uiPriority w:val="99"/>
    <w:semiHidden/>
    <w:unhideWhenUsed/>
    <w:rsid w:val="0087271D"/>
    <w:rPr>
      <w:color w:val="605E5C"/>
      <w:shd w:val="clear" w:color="auto" w:fill="E1DFDD"/>
    </w:rPr>
  </w:style>
  <w:style w:type="character" w:styleId="Perirtashipersaitas">
    <w:name w:val="FollowedHyperlink"/>
    <w:semiHidden/>
    <w:unhideWhenUsed/>
    <w:rsid w:val="007277EF"/>
    <w:rPr>
      <w:color w:val="954F72"/>
      <w:u w:val="single"/>
    </w:rPr>
  </w:style>
  <w:style w:type="paragraph" w:styleId="Pagrindinistekstas">
    <w:name w:val="Body Text"/>
    <w:basedOn w:val="prastasis"/>
    <w:link w:val="PagrindinistekstasDiagrama"/>
    <w:unhideWhenUsed/>
    <w:rsid w:val="009719DE"/>
    <w:pPr>
      <w:spacing w:after="120"/>
    </w:pPr>
    <w:rPr>
      <w:rFonts w:ascii="TimesLT" w:hAnsi="TimesLT"/>
      <w:lang w:val="en-US" w:eastAsia="lt-LT"/>
    </w:rPr>
  </w:style>
  <w:style w:type="character" w:customStyle="1" w:styleId="PagrindinistekstasDiagrama">
    <w:name w:val="Pagrindinis tekstas Diagrama"/>
    <w:link w:val="Pagrindinistekstas"/>
    <w:rsid w:val="009719DE"/>
    <w:rPr>
      <w:rFonts w:ascii="TimesLT" w:hAnsi="TimesLT"/>
      <w:sz w:val="24"/>
      <w:lang w:val="en-US"/>
    </w:rPr>
  </w:style>
  <w:style w:type="table" w:styleId="Lentelstinklelis">
    <w:name w:val="Table Grid"/>
    <w:basedOn w:val="prastojilentel"/>
    <w:rsid w:val="002F7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rsid w:val="00F17E0A"/>
    <w:pPr>
      <w:widowControl w:val="0"/>
      <w:suppressLineNumbers/>
      <w:suppressAutoHyphens/>
    </w:pPr>
    <w:rPr>
      <w:rFonts w:eastAsia="Lucida Sans Unicode"/>
      <w:szCs w:val="24"/>
    </w:rPr>
  </w:style>
  <w:style w:type="character" w:styleId="Komentaronuoroda">
    <w:name w:val="annotation reference"/>
    <w:rsid w:val="00F17E0A"/>
    <w:rPr>
      <w:sz w:val="16"/>
      <w:szCs w:val="16"/>
    </w:rPr>
  </w:style>
  <w:style w:type="paragraph" w:styleId="Komentarotekstas">
    <w:name w:val="annotation text"/>
    <w:basedOn w:val="prastasis"/>
    <w:link w:val="KomentarotekstasDiagrama"/>
    <w:rsid w:val="00F17E0A"/>
    <w:rPr>
      <w:sz w:val="20"/>
    </w:rPr>
  </w:style>
  <w:style w:type="character" w:customStyle="1" w:styleId="KomentarotekstasDiagrama">
    <w:name w:val="Komentaro tekstas Diagrama"/>
    <w:basedOn w:val="Numatytasispastraiposriftas"/>
    <w:link w:val="Komentarotekstas"/>
    <w:rsid w:val="00F17E0A"/>
    <w:rPr>
      <w:lang w:eastAsia="en-US"/>
    </w:rPr>
  </w:style>
  <w:style w:type="paragraph" w:styleId="Komentarotema">
    <w:name w:val="annotation subject"/>
    <w:basedOn w:val="Komentarotekstas"/>
    <w:next w:val="Komentarotekstas"/>
    <w:link w:val="KomentarotemaDiagrama"/>
    <w:rsid w:val="00F17E0A"/>
    <w:rPr>
      <w:b/>
      <w:bCs/>
    </w:rPr>
  </w:style>
  <w:style w:type="character" w:customStyle="1" w:styleId="KomentarotemaDiagrama">
    <w:name w:val="Komentaro tema Diagrama"/>
    <w:basedOn w:val="KomentarotekstasDiagrama"/>
    <w:link w:val="Komentarotema"/>
    <w:rsid w:val="00F17E0A"/>
    <w:rPr>
      <w:b/>
      <w:bCs/>
      <w:lang w:eastAsia="en-US"/>
    </w:rPr>
  </w:style>
  <w:style w:type="paragraph" w:styleId="Puslapioinaostekstas">
    <w:name w:val="footnote text"/>
    <w:basedOn w:val="prastasis"/>
    <w:link w:val="PuslapioinaostekstasDiagrama"/>
    <w:rsid w:val="00F17E0A"/>
    <w:rPr>
      <w:sz w:val="20"/>
    </w:rPr>
  </w:style>
  <w:style w:type="character" w:customStyle="1" w:styleId="PuslapioinaostekstasDiagrama">
    <w:name w:val="Puslapio išnašos tekstas Diagrama"/>
    <w:basedOn w:val="Numatytasispastraiposriftas"/>
    <w:link w:val="Puslapioinaostekstas"/>
    <w:rsid w:val="00F17E0A"/>
    <w:rPr>
      <w:lang w:eastAsia="en-US"/>
    </w:rPr>
  </w:style>
  <w:style w:type="character" w:styleId="Puslapioinaosnuoroda">
    <w:name w:val="footnote reference"/>
    <w:rsid w:val="00F17E0A"/>
    <w:rPr>
      <w:vertAlign w:val="superscript"/>
    </w:rPr>
  </w:style>
  <w:style w:type="paragraph" w:styleId="prastasiniatinklio">
    <w:name w:val="Normal (Web)"/>
    <w:basedOn w:val="prastasis"/>
    <w:uiPriority w:val="99"/>
    <w:unhideWhenUsed/>
    <w:rsid w:val="00DA1DC3"/>
    <w:pPr>
      <w:spacing w:before="100" w:beforeAutospacing="1" w:after="100" w:afterAutospacing="1"/>
    </w:pPr>
    <w:rPr>
      <w:szCs w:val="24"/>
      <w:lang w:eastAsia="lt-LT"/>
    </w:rPr>
  </w:style>
  <w:style w:type="character" w:styleId="Neapdorotaspaminjimas">
    <w:name w:val="Unresolved Mention"/>
    <w:basedOn w:val="Numatytasispastraiposriftas"/>
    <w:uiPriority w:val="99"/>
    <w:semiHidden/>
    <w:unhideWhenUsed/>
    <w:rsid w:val="005D2042"/>
    <w:rPr>
      <w:color w:val="605E5C"/>
      <w:shd w:val="clear" w:color="auto" w:fill="E1DFDD"/>
    </w:rPr>
  </w:style>
  <w:style w:type="numbering" w:customStyle="1" w:styleId="Sraonra1">
    <w:name w:val="Sąrašo nėra1"/>
    <w:next w:val="Sraonra"/>
    <w:uiPriority w:val="99"/>
    <w:semiHidden/>
    <w:unhideWhenUsed/>
    <w:rsid w:val="007B20B0"/>
  </w:style>
  <w:style w:type="paragraph" w:customStyle="1" w:styleId="msonormal0">
    <w:name w:val="msonormal"/>
    <w:basedOn w:val="prastasis"/>
    <w:rsid w:val="007B20B0"/>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805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50706179">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87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nfo@anykom.lt" TargetMode="External"/><Relationship Id="rId21" Type="http://schemas.openxmlformats.org/officeDocument/2006/relationships/hyperlink" Target="mailto:info@anykom.lt" TargetMode="External"/><Relationship Id="rId34" Type="http://schemas.openxmlformats.org/officeDocument/2006/relationships/hyperlink" Target="mailto:info@anykom.lt" TargetMode="External"/><Relationship Id="rId42" Type="http://schemas.openxmlformats.org/officeDocument/2006/relationships/header" Target="header6.xml"/><Relationship Id="rId47" Type="http://schemas.openxmlformats.org/officeDocument/2006/relationships/hyperlink" Target="mailto:info@anykom.lt" TargetMode="External"/><Relationship Id="rId50" Type="http://schemas.openxmlformats.org/officeDocument/2006/relationships/hyperlink" Target="mailto:info@anykom.lt" TargetMode="External"/><Relationship Id="rId55" Type="http://schemas.openxmlformats.org/officeDocument/2006/relationships/hyperlink" Target="mailto:info@anykom.lt" TargetMode="External"/><Relationship Id="rId63" Type="http://schemas.openxmlformats.org/officeDocument/2006/relationships/hyperlink" Target="mailto:info@anykom.l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info@anykom.lt" TargetMode="External"/><Relationship Id="rId29" Type="http://schemas.openxmlformats.org/officeDocument/2006/relationships/hyperlink" Target="mailto:info@anykom.lt" TargetMode="External"/><Relationship Id="rId11" Type="http://schemas.openxmlformats.org/officeDocument/2006/relationships/header" Target="header2.xml"/><Relationship Id="rId24" Type="http://schemas.openxmlformats.org/officeDocument/2006/relationships/hyperlink" Target="mailto:info@anykom.lt" TargetMode="External"/><Relationship Id="rId32" Type="http://schemas.openxmlformats.org/officeDocument/2006/relationships/hyperlink" Target="mailto:info@anykom.lt" TargetMode="External"/><Relationship Id="rId37" Type="http://schemas.openxmlformats.org/officeDocument/2006/relationships/hyperlink" Target="http://www.anyksciai.lt" TargetMode="External"/><Relationship Id="rId40" Type="http://schemas.openxmlformats.org/officeDocument/2006/relationships/footer" Target="footer4.xml"/><Relationship Id="rId45" Type="http://schemas.openxmlformats.org/officeDocument/2006/relationships/hyperlink" Target="mailto:info@anykom.lt" TargetMode="External"/><Relationship Id="rId53" Type="http://schemas.openxmlformats.org/officeDocument/2006/relationships/hyperlink" Target="mailto:info@anykom.lt" TargetMode="External"/><Relationship Id="rId58" Type="http://schemas.openxmlformats.org/officeDocument/2006/relationships/hyperlink" Target="mailto:info@anykom.lt"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info@anykom.lt" TargetMode="External"/><Relationship Id="rId19" Type="http://schemas.openxmlformats.org/officeDocument/2006/relationships/hyperlink" Target="mailto:info@anykom.lt" TargetMode="External"/><Relationship Id="rId14" Type="http://schemas.openxmlformats.org/officeDocument/2006/relationships/header" Target="header3.xml"/><Relationship Id="rId22" Type="http://schemas.openxmlformats.org/officeDocument/2006/relationships/hyperlink" Target="mailto:info@anykom.lt" TargetMode="External"/><Relationship Id="rId27" Type="http://schemas.openxmlformats.org/officeDocument/2006/relationships/hyperlink" Target="mailto:info@anykom.lt" TargetMode="External"/><Relationship Id="rId30" Type="http://schemas.openxmlformats.org/officeDocument/2006/relationships/hyperlink" Target="mailto:info@anykom.lt" TargetMode="External"/><Relationship Id="rId35" Type="http://schemas.openxmlformats.org/officeDocument/2006/relationships/hyperlink" Target="mailto:info@anykom.lt" TargetMode="External"/><Relationship Id="rId43" Type="http://schemas.openxmlformats.org/officeDocument/2006/relationships/footer" Target="footer6.xml"/><Relationship Id="rId48" Type="http://schemas.openxmlformats.org/officeDocument/2006/relationships/hyperlink" Target="mailto:info@anykom.lt" TargetMode="External"/><Relationship Id="rId56" Type="http://schemas.openxmlformats.org/officeDocument/2006/relationships/hyperlink" Target="mailto:info@anykom.lt" TargetMode="External"/><Relationship Id="rId64" Type="http://schemas.openxmlformats.org/officeDocument/2006/relationships/hyperlink" Target="mailto:info@anykom.lt" TargetMode="External"/><Relationship Id="rId8" Type="http://schemas.openxmlformats.org/officeDocument/2006/relationships/image" Target="media/image1.jpeg"/><Relationship Id="rId51" Type="http://schemas.openxmlformats.org/officeDocument/2006/relationships/hyperlink" Target="mailto:info@anykom.lt"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info@anykom.lt" TargetMode="External"/><Relationship Id="rId25" Type="http://schemas.openxmlformats.org/officeDocument/2006/relationships/hyperlink" Target="mailto:info@anykom.lt" TargetMode="External"/><Relationship Id="rId33" Type="http://schemas.openxmlformats.org/officeDocument/2006/relationships/hyperlink" Target="mailto:info@anykom.lt" TargetMode="External"/><Relationship Id="rId38" Type="http://schemas.openxmlformats.org/officeDocument/2006/relationships/header" Target="header4.xml"/><Relationship Id="rId46" Type="http://schemas.openxmlformats.org/officeDocument/2006/relationships/hyperlink" Target="mailto:info@anykom.lt" TargetMode="External"/><Relationship Id="rId59" Type="http://schemas.openxmlformats.org/officeDocument/2006/relationships/hyperlink" Target="mailto:info@anykom.lt" TargetMode="External"/><Relationship Id="rId20" Type="http://schemas.openxmlformats.org/officeDocument/2006/relationships/hyperlink" Target="mailto:info@anykom.lt" TargetMode="External"/><Relationship Id="rId41" Type="http://schemas.openxmlformats.org/officeDocument/2006/relationships/footer" Target="footer5.xml"/><Relationship Id="rId54" Type="http://schemas.openxmlformats.org/officeDocument/2006/relationships/hyperlink" Target="mailto:info@anykom.lt" TargetMode="External"/><Relationship Id="rId62" Type="http://schemas.openxmlformats.org/officeDocument/2006/relationships/hyperlink" Target="mailto:info@anykom.l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mailto:info@anykom.lt" TargetMode="External"/><Relationship Id="rId28" Type="http://schemas.openxmlformats.org/officeDocument/2006/relationships/hyperlink" Target="mailto:info@anykom.lt" TargetMode="External"/><Relationship Id="rId36" Type="http://schemas.openxmlformats.org/officeDocument/2006/relationships/hyperlink" Target="mailto:info@anykom.lt" TargetMode="External"/><Relationship Id="rId49" Type="http://schemas.openxmlformats.org/officeDocument/2006/relationships/hyperlink" Target="mailto:info@anykom.lt" TargetMode="External"/><Relationship Id="rId57" Type="http://schemas.openxmlformats.org/officeDocument/2006/relationships/hyperlink" Target="mailto:info@anykom.lt" TargetMode="External"/><Relationship Id="rId10" Type="http://schemas.openxmlformats.org/officeDocument/2006/relationships/header" Target="header1.xml"/><Relationship Id="rId31" Type="http://schemas.openxmlformats.org/officeDocument/2006/relationships/hyperlink" Target="mailto:info@anykom.lt" TargetMode="External"/><Relationship Id="rId44" Type="http://schemas.openxmlformats.org/officeDocument/2006/relationships/hyperlink" Target="mailto:info@anykom.lt" TargetMode="External"/><Relationship Id="rId52" Type="http://schemas.openxmlformats.org/officeDocument/2006/relationships/hyperlink" Target="mailto:info@anykom.lt" TargetMode="External"/><Relationship Id="rId60" Type="http://schemas.openxmlformats.org/officeDocument/2006/relationships/hyperlink" Target="mailto:info@anykom.lt"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 Id="rId13" Type="http://schemas.openxmlformats.org/officeDocument/2006/relationships/footer" Target="footer2.xml"/><Relationship Id="rId18" Type="http://schemas.openxmlformats.org/officeDocument/2006/relationships/hyperlink" Target="mailto:info@anykom.lt" TargetMode="External"/><Relationship Id="rId3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3e97d44ea9994812b29b2648f5894b9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9170-D9A7-45B6-8137-5D66F93D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3e97d44ea9994812b29b2648f5894b93</Template>
  <TotalTime>122</TotalTime>
  <Pages>92</Pages>
  <Words>95885</Words>
  <Characters>54656</Characters>
  <Application>Microsoft Office Word</Application>
  <DocSecurity>0</DocSecurity>
  <Lines>455</Lines>
  <Paragraphs>300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vector>
  </TitlesOfParts>
  <Manager>2018-11-29</Manager>
  <Company>Sveikatos apsaugos ministerija</Company>
  <LinksUpToDate>false</LinksUpToDate>
  <CharactersWithSpaces>150241</CharactersWithSpaces>
  <SharedDoc>false</SharedDoc>
  <HyperlinkBase/>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LEIDIMO LAIDOTI IŠDAVIMO, LAIDOJIMO IR KAPINIŲ LANKYMO, KAPINIŲ IR LAIDOJIMO VIETŲ TVARKYMO, KAPAVIETĖS PRIPAŽINIMO NEPRIŽIŪRIMA KAPAVIETE IR KAPAVIETĖS (KAPO) IDENTIFIKAVIMO, KONFESINIŲ KAPINIŲ SUTEIKIMO ANYKŠČIŲ RAJONO SAVIVALDYBĖS TERITORIJOJE, KAPINIŲ SĄRAŠŲ SKELBIMO SAVIVALDYBĖS INTERNETO SVETAINĖJE TVARKOS APRAŠO PATVIRTINIMO</dc:title>
  <dc:subject>1-TS-299</dc:subject>
  <dc:creator>ANYKŠČIŲ RAJONO SAVIVALDYBĖS TARYBA</dc:creator>
  <cp:lastModifiedBy>An Sav</cp:lastModifiedBy>
  <cp:revision>14</cp:revision>
  <cp:lastPrinted>2026-05-20T10:54:00Z</cp:lastPrinted>
  <dcterms:created xsi:type="dcterms:W3CDTF">2026-05-13T13:48:00Z</dcterms:created>
  <dcterms:modified xsi:type="dcterms:W3CDTF">2026-05-20T10:55:00Z</dcterms:modified>
  <cp:category>SPRENDIMAS</cp:category>
</cp:coreProperties>
</file>